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sz w:val="52"/>
          <w:szCs w:val="72"/>
        </w:rPr>
      </w:pPr>
    </w:p>
    <w:p>
      <w:pPr>
        <w:jc w:val="center"/>
        <w:rPr>
          <w:rFonts w:hint="eastAsia" w:asciiTheme="majorEastAsia" w:hAnsiTheme="majorEastAsia" w:eastAsiaTheme="majorEastAsia" w:cstheme="majorEastAsia"/>
          <w:sz w:val="52"/>
          <w:szCs w:val="72"/>
        </w:rPr>
      </w:pPr>
    </w:p>
    <w:p>
      <w:pPr>
        <w:jc w:val="center"/>
        <w:rPr>
          <w:rFonts w:asciiTheme="majorEastAsia" w:hAnsiTheme="majorEastAsia" w:eastAsiaTheme="majorEastAsia" w:cstheme="majorEastAsia"/>
          <w:sz w:val="52"/>
          <w:szCs w:val="72"/>
        </w:rPr>
      </w:pPr>
      <w:r>
        <w:rPr>
          <w:rFonts w:hint="eastAsia" w:asciiTheme="majorEastAsia" w:hAnsiTheme="majorEastAsia" w:eastAsiaTheme="majorEastAsia" w:cstheme="majorEastAsia"/>
          <w:sz w:val="52"/>
          <w:szCs w:val="72"/>
        </w:rPr>
        <w:t>安全施工承诺书</w:t>
      </w:r>
    </w:p>
    <w:p>
      <w:pPr>
        <w:rPr>
          <w:rFonts w:asciiTheme="majorEastAsia" w:hAnsiTheme="majorEastAsia" w:eastAsiaTheme="majorEastAsia" w:cstheme="majorEastAsia"/>
          <w:sz w:val="24"/>
          <w:szCs w:val="32"/>
        </w:rPr>
      </w:pPr>
    </w:p>
    <w:p>
      <w:pPr>
        <w:rPr>
          <w:rFonts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</w:rPr>
        <w:t>某某建筑公司(承建方):</w:t>
      </w:r>
    </w:p>
    <w:p>
      <w:pPr>
        <w:rPr>
          <w:rFonts w:asciiTheme="majorEastAsia" w:hAnsiTheme="majorEastAsia" w:eastAsiaTheme="majorEastAsia" w:cstheme="majorEastAsia"/>
          <w:sz w:val="32"/>
          <w:szCs w:val="32"/>
        </w:rPr>
      </w:pPr>
    </w:p>
    <w:p>
      <w:pPr>
        <w:rPr>
          <w:rFonts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</w:rPr>
        <w:t xml:space="preserve">    本人</w:t>
      </w: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，性别:</w:t>
      </w: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</w:rPr>
        <w:t>男</w:t>
      </w: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，身份证号: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  <w:lang w:val="en-US" w:eastAsia="zh-CN"/>
        </w:rPr>
        <w:t xml:space="preserve">               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现居住地:</w:t>
      </w: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  <w:lang w:val="en-US" w:eastAsia="zh-CN"/>
        </w:rPr>
        <w:t xml:space="preserve">                    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，联系电话</w:t>
      </w: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  <w:lang w:val="en-US" w:eastAsia="zh-CN"/>
        </w:rPr>
        <w:t xml:space="preserve">              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.</w:t>
      </w:r>
    </w:p>
    <w:p>
      <w:pPr>
        <w:rPr>
          <w:rFonts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</w:rPr>
        <w:t xml:space="preserve">     本人系</w:t>
      </w: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  <w:lang w:val="en-US" w:eastAsia="zh-CN"/>
        </w:rPr>
        <w:t xml:space="preserve">                    </w:t>
      </w: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</w:rPr>
        <w:t>工程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  <w:t>的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一名建筑工人，现对承建方(某某建筑公司)作出如下安全施工承诺: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br w:type="textWrapping"/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 xml:space="preserve">    完全严格遵守建筑工地安全作业的各项规定要求，完全严格按照安全作业的各项施工细则进行作业，完全严格按照规范流程操作各类各项建工设备与机器.在整个施工作业中，若因个人原因违反操作规定或违反安全施工细则要求，造成任何安全事故，则完全由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  <w:t>本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人承担一切相应之后果，与承建方(某某建筑公司)无关.</w:t>
      </w:r>
    </w:p>
    <w:p>
      <w:pPr>
        <w:ind w:firstLine="560"/>
        <w:rPr>
          <w:rFonts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</w:rPr>
        <w:t xml:space="preserve"> 谨此承诺.</w:t>
      </w:r>
    </w:p>
    <w:p>
      <w:pPr>
        <w:ind w:firstLine="560"/>
        <w:rPr>
          <w:rFonts w:asciiTheme="majorEastAsia" w:hAnsiTheme="majorEastAsia" w:eastAsiaTheme="majorEastAsia" w:cstheme="majorEastAsia"/>
          <w:sz w:val="32"/>
          <w:szCs w:val="32"/>
        </w:rPr>
      </w:pPr>
      <w:bookmarkStart w:id="0" w:name="_GoBack"/>
      <w:bookmarkEnd w:id="0"/>
    </w:p>
    <w:p>
      <w:pPr>
        <w:ind w:firstLine="560"/>
        <w:rPr>
          <w:rFonts w:asciiTheme="majorEastAsia" w:hAnsiTheme="majorEastAsia" w:eastAsiaTheme="majorEastAsia" w:cstheme="majorEastAsia"/>
          <w:sz w:val="32"/>
          <w:szCs w:val="32"/>
        </w:rPr>
      </w:pPr>
    </w:p>
    <w:p>
      <w:pPr>
        <w:ind w:firstLine="560"/>
        <w:rPr>
          <w:rFonts w:hint="default" w:asciiTheme="majorEastAsia" w:hAnsiTheme="majorEastAsia" w:eastAsiaTheme="majorEastAsia" w:cstheme="majorEastAsia"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</w:rPr>
        <w:t xml:space="preserve">                                   承诺人:</w:t>
      </w:r>
    </w:p>
    <w:p>
      <w:pPr>
        <w:ind w:firstLine="560"/>
        <w:rPr>
          <w:rFonts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</w:rPr>
        <w:t xml:space="preserve">                                   年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月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4E3CE4"/>
    <w:rsid w:val="00350B38"/>
    <w:rsid w:val="00596301"/>
    <w:rsid w:val="00B52B63"/>
    <w:rsid w:val="00DB5655"/>
    <w:rsid w:val="00FB044A"/>
    <w:rsid w:val="01962217"/>
    <w:rsid w:val="060F651D"/>
    <w:rsid w:val="092652A5"/>
    <w:rsid w:val="158B02E5"/>
    <w:rsid w:val="169C4DC4"/>
    <w:rsid w:val="19A3113B"/>
    <w:rsid w:val="1ECE297A"/>
    <w:rsid w:val="20A827EC"/>
    <w:rsid w:val="21A312ED"/>
    <w:rsid w:val="232716C4"/>
    <w:rsid w:val="237870B4"/>
    <w:rsid w:val="2A4C3B36"/>
    <w:rsid w:val="2A9955E2"/>
    <w:rsid w:val="2ABE54FC"/>
    <w:rsid w:val="32AF0E2D"/>
    <w:rsid w:val="34E37A3A"/>
    <w:rsid w:val="396E63D8"/>
    <w:rsid w:val="399A647B"/>
    <w:rsid w:val="3A033F83"/>
    <w:rsid w:val="3AC874F6"/>
    <w:rsid w:val="3C9155BA"/>
    <w:rsid w:val="3DA36790"/>
    <w:rsid w:val="40587CFD"/>
    <w:rsid w:val="4D5B4DCD"/>
    <w:rsid w:val="4EDD3037"/>
    <w:rsid w:val="545F3201"/>
    <w:rsid w:val="54AF069C"/>
    <w:rsid w:val="59F46E7C"/>
    <w:rsid w:val="5C4E3CE4"/>
    <w:rsid w:val="5E2A5210"/>
    <w:rsid w:val="5EE36A16"/>
    <w:rsid w:val="646D74D4"/>
    <w:rsid w:val="67F01C84"/>
    <w:rsid w:val="68F329C1"/>
    <w:rsid w:val="698B49C0"/>
    <w:rsid w:val="6DB9451D"/>
    <w:rsid w:val="6DEE0FCF"/>
    <w:rsid w:val="74C0746F"/>
    <w:rsid w:val="77883121"/>
    <w:rsid w:val="77BD22CA"/>
    <w:rsid w:val="7F94045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6446;&#30021;&#24037;&#20316;&#25991;&#20214;&#22841;\&#33539;&#25991;&#27169;&#26495;&#32032;&#26448;\7141cc3d-420a-49c4-bfd6-fe5ee85b186c\&#23433;&#20840;&#26045;&#24037;&#25215;&#35834;&#20070;(&#24314;&#31569;&#24037;&#22320;&#26045;&#24037;&#20154;&#21592;&#20316;&#20986;&#25215;&#35834;)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安全施工承诺书(建筑工地施工人员作出承诺).docx</Template>
  <Company>巴南区委办</Company>
  <Pages>1</Pages>
  <Words>262</Words>
  <Characters>300</Characters>
  <Lines>2</Lines>
  <Paragraphs>1</Paragraphs>
  <TotalTime>3</TotalTime>
  <ScaleCrop>false</ScaleCrop>
  <LinksUpToDate>false</LinksUpToDate>
  <CharactersWithSpaces>385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2022-03-08T03:12:00Z</dcterms:created>
  <dc:creator>铭</dc:creator>
  <cp:lastModifiedBy>铭</cp:lastModifiedBy>
  <dcterms:modified xsi:type="dcterms:W3CDTF">2022-03-08T03:16:53Z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KSOTemplateUUID">
    <vt:lpwstr>v1.0_mb_7znbb0MniwKNZCfwFzGKOA==</vt:lpwstr>
  </property>
  <property fmtid="{D5CDD505-2E9C-101B-9397-08002B2CF9AE}" pid="4" name="ICV">
    <vt:lpwstr>1E581767C72246D9950C10D67DC6972F</vt:lpwstr>
  </property>
</Properties>
</file>