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page">
                  <wp:posOffset>-635000</wp:posOffset>
                </wp:positionH>
                <wp:positionV relativeFrom="paragraph">
                  <wp:posOffset>1206500</wp:posOffset>
                </wp:positionV>
                <wp:extent cx="8782050" cy="8394700"/>
                <wp:effectExtent l="0" t="0" r="0" b="6350"/>
                <wp:wrapNone/>
                <wp:docPr id="3" name="箭头: 五边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782050" cy="8394700"/>
                        </a:xfrm>
                        <a:prstGeom prst="homePlate">
                          <a:avLst>
                            <a:gd name="adj" fmla="val 0"/>
                          </a:avLst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箭头: 五边形 3" o:spid="_x0000_s1026" o:spt="15" type="#_x0000_t15" style="position:absolute;left:0pt;flip:x;margin-left:-50pt;margin-top:95pt;height:661pt;width:691.5pt;mso-position-horizontal-relative:page;z-index:251667456;v-text-anchor:middle;mso-width-relative:page;mso-height-relative:page;" fillcolor="#FFFFFF [3212]" filled="t" stroked="f" coordsize="21600,21600" o:gfxdata="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qugAz2wAAAA4BAAAPAAAAAAAAAAEAIAAAACIAAABkcnMvZG93bnJldi54bWxQSwEC&#10;FAAUAAAACACHTuJABnsJ1CoCAAAxBAAADgAAAAAAAAABACAAAAAqAQAAZHJzL2Uyb0RvYy54bWxQ&#10;SwUGAAAAAAYABgBZAQAAxgUAAAAA&#10;" adj="216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-463550</wp:posOffset>
                </wp:positionH>
                <wp:positionV relativeFrom="paragraph">
                  <wp:posOffset>1394460</wp:posOffset>
                </wp:positionV>
                <wp:extent cx="6210300" cy="427355"/>
                <wp:effectExtent l="0" t="0" r="19050" b="10795"/>
                <wp:wrapNone/>
                <wp:docPr id="14" name="组合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0300" cy="427355"/>
                          <a:chOff x="0" y="0"/>
                          <a:chExt cx="6210300" cy="427418"/>
                        </a:xfrm>
                      </wpg:grpSpPr>
                      <wpg:grpSp>
                        <wpg:cNvPr id="13" name="组合 13"/>
                        <wpg:cNvGrpSpPr/>
                        <wpg:grpSpPr>
                          <a:xfrm>
                            <a:off x="0" y="0"/>
                            <a:ext cx="6210300" cy="414655"/>
                            <a:chOff x="0" y="0"/>
                            <a:chExt cx="6210300" cy="414655"/>
                          </a:xfrm>
                        </wpg:grpSpPr>
                        <wps:wsp>
                          <wps:cNvPr id="12" name="矩形: 圆角 12"/>
                          <wps:cNvSpPr/>
                          <wps:spPr>
                            <a:xfrm>
                              <a:off x="88900" y="95250"/>
                              <a:ext cx="6121400" cy="319405"/>
                            </a:xfrm>
                            <a:prstGeom prst="roundRect">
                              <a:avLst>
                                <a:gd name="adj" fmla="val 50000"/>
                              </a:avLst>
                            </a:prstGeom>
                            <a:solidFill>
                              <a:srgbClr val="E5E7EF"/>
                            </a:solidFill>
                            <a:ln>
                              <a:solidFill>
                                <a:srgbClr val="495372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noAutofit/>
                          </wps:bodyPr>
                        </wps:wsp>
                        <wpg:grpSp>
                          <wpg:cNvPr id="1" name="组合 3"/>
                          <wpg:cNvGrpSpPr/>
                          <wpg:grpSpPr>
                            <a:xfrm>
                              <a:off x="0" y="0"/>
                              <a:ext cx="1409700" cy="414655"/>
                              <a:chOff x="0" y="0"/>
                              <a:chExt cx="1409700" cy="414655"/>
                            </a:xfrm>
                          </wpg:grpSpPr>
                          <wps:wsp>
                            <wps:cNvPr id="6" name="矩形: 圆角 6"/>
                            <wps:cNvSpPr/>
                            <wps:spPr>
                              <a:xfrm>
                                <a:off x="0" y="95250"/>
                                <a:ext cx="1409700" cy="31940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495372"/>
                              </a:solidFill>
                              <a:ln>
                                <a:solidFill>
                                  <a:srgbClr val="49537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7" name="组合 7"/>
                            <wpg:cNvGrpSpPr/>
                            <wpg:grpSpPr>
                              <a:xfrm>
                                <a:off x="158750" y="0"/>
                                <a:ext cx="1167130" cy="408940"/>
                                <a:chOff x="107950" y="0"/>
                                <a:chExt cx="1167130" cy="408940"/>
                              </a:xfrm>
                            </wpg:grpSpPr>
                            <wps:wsp>
                              <wps:cNvPr id="9" name="calendar_61469"/>
                              <wps:cNvSpPr/>
                              <wps:spPr>
                                <a:xfrm>
                                  <a:off x="107950" y="152400"/>
                                  <a:ext cx="218440" cy="196215"/>
                                </a:xfrm>
                                <a:custGeom>
                                  <a:avLst/>
                                  <a:gdLst>
                                    <a:gd name="connsiteX0" fmla="*/ 51971 w 606580"/>
                                    <a:gd name="connsiteY0" fmla="*/ 327494 h 545047"/>
                                    <a:gd name="connsiteX1" fmla="*/ 79174 w 606580"/>
                                    <a:gd name="connsiteY1" fmla="*/ 349922 h 545047"/>
                                    <a:gd name="connsiteX2" fmla="*/ 79174 w 606580"/>
                                    <a:gd name="connsiteY2" fmla="*/ 418134 h 545047"/>
                                    <a:gd name="connsiteX3" fmla="*/ 51971 w 606580"/>
                                    <a:gd name="connsiteY3" fmla="*/ 440469 h 545047"/>
                                    <a:gd name="connsiteX4" fmla="*/ 24861 w 606580"/>
                                    <a:gd name="connsiteY4" fmla="*/ 418134 h 545047"/>
                                    <a:gd name="connsiteX5" fmla="*/ 24768 w 606580"/>
                                    <a:gd name="connsiteY5" fmla="*/ 418134 h 545047"/>
                                    <a:gd name="connsiteX6" fmla="*/ 24861 w 606580"/>
                                    <a:gd name="connsiteY6" fmla="*/ 349922 h 545047"/>
                                    <a:gd name="connsiteX7" fmla="*/ 51971 w 606580"/>
                                    <a:gd name="connsiteY7" fmla="*/ 327494 h 545047"/>
                                    <a:gd name="connsiteX8" fmla="*/ 116221 w 606580"/>
                                    <a:gd name="connsiteY8" fmla="*/ 293975 h 545047"/>
                                    <a:gd name="connsiteX9" fmla="*/ 286240 w 606580"/>
                                    <a:gd name="connsiteY9" fmla="*/ 394385 h 545047"/>
                                    <a:gd name="connsiteX10" fmla="*/ 286704 w 606580"/>
                                    <a:gd name="connsiteY10" fmla="*/ 394663 h 545047"/>
                                    <a:gd name="connsiteX11" fmla="*/ 287261 w 606580"/>
                                    <a:gd name="connsiteY11" fmla="*/ 394942 h 545047"/>
                                    <a:gd name="connsiteX12" fmla="*/ 303325 w 606580"/>
                                    <a:gd name="connsiteY12" fmla="*/ 398928 h 545047"/>
                                    <a:gd name="connsiteX13" fmla="*/ 319389 w 606580"/>
                                    <a:gd name="connsiteY13" fmla="*/ 394942 h 545047"/>
                                    <a:gd name="connsiteX14" fmla="*/ 319853 w 606580"/>
                                    <a:gd name="connsiteY14" fmla="*/ 394663 h 545047"/>
                                    <a:gd name="connsiteX15" fmla="*/ 320410 w 606580"/>
                                    <a:gd name="connsiteY15" fmla="*/ 394385 h 545047"/>
                                    <a:gd name="connsiteX16" fmla="*/ 490429 w 606580"/>
                                    <a:gd name="connsiteY16" fmla="*/ 293975 h 545047"/>
                                    <a:gd name="connsiteX17" fmla="*/ 490429 w 606580"/>
                                    <a:gd name="connsiteY17" fmla="*/ 436571 h 545047"/>
                                    <a:gd name="connsiteX18" fmla="*/ 303325 w 606580"/>
                                    <a:gd name="connsiteY18" fmla="*/ 545047 h 545047"/>
                                    <a:gd name="connsiteX19" fmla="*/ 116221 w 606580"/>
                                    <a:gd name="connsiteY19" fmla="*/ 436571 h 545047"/>
                                    <a:gd name="connsiteX20" fmla="*/ 39658 w 606580"/>
                                    <a:gd name="connsiteY20" fmla="*/ 248672 h 545047"/>
                                    <a:gd name="connsiteX21" fmla="*/ 64426 w 606580"/>
                                    <a:gd name="connsiteY21" fmla="*/ 263326 h 545047"/>
                                    <a:gd name="connsiteX22" fmla="*/ 64426 w 606580"/>
                                    <a:gd name="connsiteY22" fmla="*/ 304136 h 545047"/>
                                    <a:gd name="connsiteX23" fmla="*/ 51996 w 606580"/>
                                    <a:gd name="connsiteY23" fmla="*/ 302745 h 545047"/>
                                    <a:gd name="connsiteX24" fmla="*/ 39658 w 606580"/>
                                    <a:gd name="connsiteY24" fmla="*/ 304136 h 545047"/>
                                    <a:gd name="connsiteX25" fmla="*/ 303336 w 606580"/>
                                    <a:gd name="connsiteY25" fmla="*/ 0 h 545047"/>
                                    <a:gd name="connsiteX26" fmla="*/ 307793 w 606580"/>
                                    <a:gd name="connsiteY26" fmla="*/ 1112 h 545047"/>
                                    <a:gd name="connsiteX27" fmla="*/ 599431 w 606580"/>
                                    <a:gd name="connsiteY27" fmla="*/ 173885 h 545047"/>
                                    <a:gd name="connsiteX28" fmla="*/ 606580 w 606580"/>
                                    <a:gd name="connsiteY28" fmla="*/ 187325 h 545047"/>
                                    <a:gd name="connsiteX29" fmla="*/ 599431 w 606580"/>
                                    <a:gd name="connsiteY29" fmla="*/ 200857 h 545047"/>
                                    <a:gd name="connsiteX30" fmla="*/ 307793 w 606580"/>
                                    <a:gd name="connsiteY30" fmla="*/ 373167 h 545047"/>
                                    <a:gd name="connsiteX31" fmla="*/ 303336 w 606580"/>
                                    <a:gd name="connsiteY31" fmla="*/ 374279 h 545047"/>
                                    <a:gd name="connsiteX32" fmla="*/ 298787 w 606580"/>
                                    <a:gd name="connsiteY32" fmla="*/ 373167 h 545047"/>
                                    <a:gd name="connsiteX33" fmla="*/ 7149 w 606580"/>
                                    <a:gd name="connsiteY33" fmla="*/ 200857 h 545047"/>
                                    <a:gd name="connsiteX34" fmla="*/ 0 w 606580"/>
                                    <a:gd name="connsiteY34" fmla="*/ 187325 h 545047"/>
                                    <a:gd name="connsiteX35" fmla="*/ 7149 w 606580"/>
                                    <a:gd name="connsiteY35" fmla="*/ 173885 h 545047"/>
                                    <a:gd name="connsiteX36" fmla="*/ 298787 w 606580"/>
                                    <a:gd name="connsiteY36" fmla="*/ 1112 h 545047"/>
                                    <a:gd name="connsiteX37" fmla="*/ 303336 w 606580"/>
                                    <a:gd name="connsiteY37" fmla="*/ 0 h 545047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  <a:cxn ang="0">
                                      <a:pos x="connsiteX5" y="connsiteY5"/>
                                    </a:cxn>
                                    <a:cxn ang="0">
                                      <a:pos x="connsiteX6" y="connsiteY6"/>
                                    </a:cxn>
                                    <a:cxn ang="0">
                                      <a:pos x="connsiteX7" y="connsiteY7"/>
                                    </a:cxn>
                                    <a:cxn ang="0">
                                      <a:pos x="connsiteX8" y="connsiteY8"/>
                                    </a:cxn>
                                    <a:cxn ang="0">
                                      <a:pos x="connsiteX9" y="connsiteY9"/>
                                    </a:cxn>
                                    <a:cxn ang="0">
                                      <a:pos x="connsiteX10" y="connsiteY10"/>
                                    </a:cxn>
                                    <a:cxn ang="0">
                                      <a:pos x="connsiteX11" y="connsiteY11"/>
                                    </a:cxn>
                                    <a:cxn ang="0">
                                      <a:pos x="connsiteX12" y="connsiteY12"/>
                                    </a:cxn>
                                    <a:cxn ang="0">
                                      <a:pos x="connsiteX13" y="connsiteY13"/>
                                    </a:cxn>
                                    <a:cxn ang="0">
                                      <a:pos x="connsiteX14" y="connsiteY14"/>
                                    </a:cxn>
                                    <a:cxn ang="0">
                                      <a:pos x="connsiteX15" y="connsiteY15"/>
                                    </a:cxn>
                                    <a:cxn ang="0">
                                      <a:pos x="connsiteX16" y="connsiteY16"/>
                                    </a:cxn>
                                    <a:cxn ang="0">
                                      <a:pos x="connsiteX17" y="connsiteY17"/>
                                    </a:cxn>
                                    <a:cxn ang="0">
                                      <a:pos x="connsiteX18" y="connsiteY18"/>
                                    </a:cxn>
                                    <a:cxn ang="0">
                                      <a:pos x="connsiteX19" y="connsiteY19"/>
                                    </a:cxn>
                                    <a:cxn ang="0">
                                      <a:pos x="connsiteX20" y="connsiteY20"/>
                                    </a:cxn>
                                    <a:cxn ang="0">
                                      <a:pos x="connsiteX21" y="connsiteY21"/>
                                    </a:cxn>
                                    <a:cxn ang="0">
                                      <a:pos x="connsiteX22" y="connsiteY22"/>
                                    </a:cxn>
                                    <a:cxn ang="0">
                                      <a:pos x="connsiteX23" y="connsiteY23"/>
                                    </a:cxn>
                                    <a:cxn ang="0">
                                      <a:pos x="connsiteX24" y="connsiteY24"/>
                                    </a:cxn>
                                    <a:cxn ang="0">
                                      <a:pos x="connsiteX25" y="connsiteY25"/>
                                    </a:cxn>
                                    <a:cxn ang="0">
                                      <a:pos x="connsiteX26" y="connsiteY26"/>
                                    </a:cxn>
                                    <a:cxn ang="0">
                                      <a:pos x="connsiteX27" y="connsiteY27"/>
                                    </a:cxn>
                                    <a:cxn ang="0">
                                      <a:pos x="connsiteX28" y="connsiteY28"/>
                                    </a:cxn>
                                    <a:cxn ang="0">
                                      <a:pos x="connsiteX29" y="connsiteY29"/>
                                    </a:cxn>
                                    <a:cxn ang="0">
                                      <a:pos x="connsiteX30" y="connsiteY30"/>
                                    </a:cxn>
                                    <a:cxn ang="0">
                                      <a:pos x="connsiteX31" y="connsiteY31"/>
                                    </a:cxn>
                                    <a:cxn ang="0">
                                      <a:pos x="connsiteX32" y="connsiteY32"/>
                                    </a:cxn>
                                    <a:cxn ang="0">
                                      <a:pos x="connsiteX33" y="connsiteY33"/>
                                    </a:cxn>
                                    <a:cxn ang="0">
                                      <a:pos x="connsiteX34" y="connsiteY34"/>
                                    </a:cxn>
                                    <a:cxn ang="0">
                                      <a:pos x="connsiteX35" y="connsiteY35"/>
                                    </a:cxn>
                                    <a:cxn ang="0">
                                      <a:pos x="connsiteX36" y="connsiteY36"/>
                                    </a:cxn>
                                    <a:cxn ang="0">
                                      <a:pos x="connsiteX37" y="connsiteY37"/>
                                    </a:cxn>
                                  </a:cxnLst>
                                  <a:rect l="l" t="t" r="r" b="b"/>
                                  <a:pathLst>
                                    <a:path w="606580" h="545047">
                                      <a:moveTo>
                                        <a:pt x="51971" y="327494"/>
                                      </a:moveTo>
                                      <a:cubicBezTo>
                                        <a:pt x="66826" y="327494"/>
                                        <a:pt x="78895" y="337503"/>
                                        <a:pt x="79174" y="349922"/>
                                      </a:cubicBezTo>
                                      <a:lnTo>
                                        <a:pt x="79174" y="418134"/>
                                      </a:lnTo>
                                      <a:cubicBezTo>
                                        <a:pt x="78803" y="430552"/>
                                        <a:pt x="66826" y="440469"/>
                                        <a:pt x="51971" y="440469"/>
                                      </a:cubicBezTo>
                                      <a:cubicBezTo>
                                        <a:pt x="37209" y="440469"/>
                                        <a:pt x="25139" y="430552"/>
                                        <a:pt x="24861" y="418134"/>
                                      </a:cubicBezTo>
                                      <a:lnTo>
                                        <a:pt x="24768" y="418134"/>
                                      </a:lnTo>
                                      <a:lnTo>
                                        <a:pt x="24861" y="349922"/>
                                      </a:lnTo>
                                      <a:cubicBezTo>
                                        <a:pt x="25047" y="337503"/>
                                        <a:pt x="37116" y="327494"/>
                                        <a:pt x="51971" y="327494"/>
                                      </a:cubicBezTo>
                                      <a:close/>
                                      <a:moveTo>
                                        <a:pt x="116221" y="293975"/>
                                      </a:moveTo>
                                      <a:lnTo>
                                        <a:pt x="286240" y="394385"/>
                                      </a:lnTo>
                                      <a:lnTo>
                                        <a:pt x="286704" y="394663"/>
                                      </a:lnTo>
                                      <a:lnTo>
                                        <a:pt x="287261" y="394942"/>
                                      </a:lnTo>
                                      <a:cubicBezTo>
                                        <a:pt x="292182" y="397538"/>
                                        <a:pt x="297754" y="398928"/>
                                        <a:pt x="303325" y="398928"/>
                                      </a:cubicBezTo>
                                      <a:cubicBezTo>
                                        <a:pt x="308896" y="398928"/>
                                        <a:pt x="314468" y="397538"/>
                                        <a:pt x="319389" y="394942"/>
                                      </a:cubicBezTo>
                                      <a:lnTo>
                                        <a:pt x="319853" y="394663"/>
                                      </a:lnTo>
                                      <a:lnTo>
                                        <a:pt x="320410" y="394385"/>
                                      </a:lnTo>
                                      <a:lnTo>
                                        <a:pt x="490429" y="293975"/>
                                      </a:lnTo>
                                      <a:lnTo>
                                        <a:pt x="490429" y="436571"/>
                                      </a:lnTo>
                                      <a:cubicBezTo>
                                        <a:pt x="460251" y="500173"/>
                                        <a:pt x="387824" y="545047"/>
                                        <a:pt x="303325" y="545047"/>
                                      </a:cubicBezTo>
                                      <a:cubicBezTo>
                                        <a:pt x="218734" y="545047"/>
                                        <a:pt x="146399" y="500173"/>
                                        <a:pt x="116221" y="436571"/>
                                      </a:cubicBezTo>
                                      <a:close/>
                                      <a:moveTo>
                                        <a:pt x="39658" y="248672"/>
                                      </a:moveTo>
                                      <a:lnTo>
                                        <a:pt x="64426" y="263326"/>
                                      </a:lnTo>
                                      <a:lnTo>
                                        <a:pt x="64426" y="304136"/>
                                      </a:lnTo>
                                      <a:cubicBezTo>
                                        <a:pt x="60344" y="303209"/>
                                        <a:pt x="56263" y="302745"/>
                                        <a:pt x="51996" y="302745"/>
                                      </a:cubicBezTo>
                                      <a:cubicBezTo>
                                        <a:pt x="47821" y="302745"/>
                                        <a:pt x="43647" y="303209"/>
                                        <a:pt x="39658" y="304136"/>
                                      </a:cubicBezTo>
                                      <a:close/>
                                      <a:moveTo>
                                        <a:pt x="303336" y="0"/>
                                      </a:moveTo>
                                      <a:cubicBezTo>
                                        <a:pt x="304915" y="0"/>
                                        <a:pt x="306493" y="371"/>
                                        <a:pt x="307793" y="1112"/>
                                      </a:cubicBezTo>
                                      <a:lnTo>
                                        <a:pt x="599431" y="173885"/>
                                      </a:lnTo>
                                      <a:cubicBezTo>
                                        <a:pt x="603795" y="176851"/>
                                        <a:pt x="606580" y="181763"/>
                                        <a:pt x="606580" y="187325"/>
                                      </a:cubicBezTo>
                                      <a:cubicBezTo>
                                        <a:pt x="606580" y="192979"/>
                                        <a:pt x="603795" y="197891"/>
                                        <a:pt x="599431" y="200857"/>
                                      </a:cubicBezTo>
                                      <a:lnTo>
                                        <a:pt x="307793" y="373167"/>
                                      </a:lnTo>
                                      <a:cubicBezTo>
                                        <a:pt x="306493" y="373816"/>
                                        <a:pt x="304915" y="374279"/>
                                        <a:pt x="303336" y="374279"/>
                                      </a:cubicBezTo>
                                      <a:cubicBezTo>
                                        <a:pt x="301665" y="374279"/>
                                        <a:pt x="300180" y="373816"/>
                                        <a:pt x="298787" y="373167"/>
                                      </a:cubicBezTo>
                                      <a:lnTo>
                                        <a:pt x="7149" y="200857"/>
                                      </a:lnTo>
                                      <a:cubicBezTo>
                                        <a:pt x="2878" y="197891"/>
                                        <a:pt x="0" y="192979"/>
                                        <a:pt x="0" y="187325"/>
                                      </a:cubicBezTo>
                                      <a:cubicBezTo>
                                        <a:pt x="0" y="181763"/>
                                        <a:pt x="2878" y="176851"/>
                                        <a:pt x="7149" y="173885"/>
                                      </a:cubicBezTo>
                                      <a:lnTo>
                                        <a:pt x="298787" y="1112"/>
                                      </a:lnTo>
                                      <a:cubicBezTo>
                                        <a:pt x="300180" y="371"/>
                                        <a:pt x="301665" y="0"/>
                                        <a:pt x="303336" y="0"/>
                                      </a:cubicBezTo>
                                      <a:close/>
                                    </a:path>
                                  </a:pathLst>
                                </a:custGeom>
                                <a:solidFill>
                                  <a:schemeClr val="bg1"/>
                                </a:solidFill>
                                <a:ln>
                                  <a:noFill/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10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36550" y="0"/>
                                  <a:ext cx="938530" cy="408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distribute"/>
                                      <w:rPr>
                                        <w:rFonts w:ascii="微软雅黑" w:hAnsi="微软雅黑" w:eastAsia="微软雅黑"/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8"/>
                                        <w14:textFill>
                                          <w14:solidFill>
                                            <w14:schemeClr w14:val="bg1"/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ascii="微软雅黑" w:hAnsi="微软雅黑" w:eastAsia="微软雅黑"/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8"/>
                                        <w14:textFill>
                                          <w14:solidFill>
                                            <w14:schemeClr w14:val="bg1"/>
                                          </w14:solidFill>
                                        </w14:textFill>
                                      </w:rPr>
                                      <w:t>教育</w:t>
                                    </w:r>
                                    <w:r>
                                      <w:rPr>
                                        <w:rFonts w:hint="eastAsia" w:ascii="微软雅黑" w:hAnsi="微软雅黑" w:eastAsia="微软雅黑"/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8"/>
                                        <w14:textFill>
                                          <w14:solidFill>
                                            <w14:schemeClr w14:val="bg1"/>
                                          </w14:solidFill>
                                        </w14:textFill>
                                      </w:rPr>
                                      <w:t>背景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</wpg:grpSp>
                      <wps:wsp>
                        <wps:cNvPr id="19" name="文本框 2"/>
                        <wps:cNvSpPr txBox="1">
                          <a:spLocks noChangeArrowheads="1"/>
                        </wps:cNvSpPr>
                        <wps:spPr bwMode="auto">
                          <a:xfrm>
                            <a:off x="4991100" y="19050"/>
                            <a:ext cx="1104616" cy="40836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</a:ln>
                        </wps:spPr>
                        <wps:txbx>
                          <w:txbxContent>
                            <w:p>
                              <w:pPr>
                                <w:jc w:val="distribute"/>
                                <w:rPr>
                                  <w:rFonts w:ascii="微软雅黑" w:hAnsi="微软雅黑" w:eastAsia="微软雅黑"/>
                                  <w:b/>
                                  <w:bCs/>
                                  <w:color w:val="7F7F7F" w:themeColor="background1" w:themeShade="80"/>
                                  <w:sz w:val="24"/>
                                  <w:szCs w:val="28"/>
                                </w:rPr>
                              </w:pPr>
                              <w:r>
                                <w:rPr>
                                  <w:rFonts w:ascii="微软雅黑" w:hAnsi="微软雅黑" w:eastAsia="微软雅黑"/>
                                  <w:b/>
                                  <w:bCs/>
                                  <w:color w:val="7F7F7F" w:themeColor="background1" w:themeShade="80"/>
                                  <w:sz w:val="24"/>
                                  <w:szCs w:val="28"/>
                                </w:rPr>
                                <w:t>Education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6.5pt;margin-top:109.8pt;height:33.65pt;width:489pt;z-index:251668480;mso-width-relative:page;mso-height-relative:page;" coordsize="6210300,427418" o:gfxdata="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">
                <o:lock v:ext="edit" aspectratio="f"/>
                <v:group id="_x0000_s1026" o:spid="_x0000_s1026" o:spt="203" style="position:absolute;left:0;top:0;height:414655;width:6210300;" coordsize="6210300,414655" o:gfxdata="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LcD2K7AAAA2wAAAA8AAAAAAAAAAQAgAAAAIgAAAGRycy9kb3ducmV2LnhtbFBL&#10;AQIUABQAAAAIAIdO4kAzLwWeOwAAADkAAAAVAAAAAAAAAAEAIAAAAAoBAABkcnMvZ3JvdXBzaGFw&#10;ZXhtbC54bWxQSwUGAAAAAAYABgBgAQAAxwMAAAAA&#10;">
                  <o:lock v:ext="edit" aspectratio="f"/>
                  <v:roundrect id="矩形: 圆角 12" o:spid="_x0000_s1026" o:spt="2" style="position:absolute;left:88900;top:95250;height:319405;width:6121400;v-text-anchor:middle;" fillcolor="#E5E7EF" filled="t" stroked="t" coordsize="21600,21600" arcsize="0.5" o:gfxdata="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O5ISWK5AAAA2wAA&#10;AA8AAAAAAAAAAQAgAAAAIgAAAGRycy9kb3ducmV2LnhtbFBLAQIUABQAAAAIAIdO4kAzLwWeOwAA&#10;ADkAAAAQAAAAAAAAAAEAIAAAAAgBAABkcnMvc2hhcGV4bWwueG1sUEsFBgAAAAAGAAYAWwEAALID&#10;AAAAAA==&#10;">
                    <v:fill on="t" focussize="0,0"/>
                    <v:stroke weight="1pt" color="#495372 [3204]" miterlimit="8" joinstyle="miter"/>
                    <v:imagedata o:title=""/>
                    <o:lock v:ext="edit" aspectratio="f"/>
                  </v:roundrect>
                  <v:group id="组合 3" o:spid="_x0000_s1026" o:spt="203" style="position:absolute;left:0;top:0;height:414655;width:1409700;" coordsize="1409700,414655" o:gfxdata="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AvJT3i7AAAA2gAAAA8AAAAAAAAAAQAgAAAAIgAAAGRycy9kb3ducmV2LnhtbFBL&#10;AQIUABQAAAAIAIdO4kAzLwWeOwAAADkAAAAVAAAAAAAAAAEAIAAAAAoBAABkcnMvZ3JvdXBzaGFw&#10;ZXhtbC54bWxQSwUGAAAAAAYABgBgAQAAxwMAAAAA&#10;">
                    <o:lock v:ext="edit" aspectratio="f"/>
                    <v:roundrect id="矩形: 圆角 6" o:spid="_x0000_s1026" o:spt="2" style="position:absolute;left:0;top:95250;height:319405;width:1409700;v-text-anchor:middle;" fillcolor="#495372" filled="t" stroked="t" coordsize="21600,21600" arcsize="0.5" o:gfxdata="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B8fMaugAAANoA&#10;AAAPAAAAAAAAAAEAIAAAACIAAABkcnMvZG93bnJldi54bWxQSwECFAAUAAAACACHTuJAMy8FnjsA&#10;AAA5AAAAEAAAAAAAAAABACAAAAAJAQAAZHJzL3NoYXBleG1sLnhtbFBLBQYAAAAABgAGAFsBAACz&#10;AwAAAAA=&#10;">
                      <v:fill on="t" focussize="0,0"/>
                      <v:stroke weight="1pt" color="#495372 [3204]" miterlimit="8" joinstyle="miter"/>
                      <v:imagedata o:title=""/>
                      <o:lock v:ext="edit" aspectratio="f"/>
                    </v:roundrect>
                    <v:group id="_x0000_s1026" o:spid="_x0000_s1026" o:spt="203" style="position:absolute;left:158750;top:0;height:408940;width:1167130;" coordorigin="107950,0" coordsize="1167130,408940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    <o:lock v:ext="edit" aspectratio="f"/>
                      <v:shape id="calendar_61469" o:spid="_x0000_s1026" o:spt="100" style="position:absolute;left:107950;top:152400;height:196215;width:218440;v-text-anchor:middle;" fillcolor="#FFFFFF [3212]" filled="t" stroked="f" coordsize="606580,545047" o:gfxdata="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9CGPL4A&#10;AADaAAAADwAAAAAAAAABACAAAAAiAAAAZHJzL2Rvd25yZXYueG1sUEsBAhQAFAAAAAgAh07iQDMv&#10;BZ47AAAAOQAAABAAAAAAAAAAAQAgAAAADQEAAGRycy9zaGFwZXhtbC54bWxQSwUGAAAAAAYABgBb&#10;AQAAtwMAAAAA&#10;" path="m51971,327494c66826,327494,78895,337503,79174,349922l79174,418134c78803,430552,66826,440469,51971,440469c37209,440469,25139,430552,24861,418134l24768,418134,24861,349922c25047,337503,37116,327494,51971,327494xm116221,293975l286240,394385,286704,394663,287261,394942c292182,397538,297754,398928,303325,398928c308896,398928,314468,397538,319389,394942l319853,394663,320410,394385,490429,293975,490429,436571c460251,500173,387824,545047,303325,545047c218734,545047,146399,500173,116221,436571xm39658,248672l64426,263326,64426,304136c60344,303209,56263,302745,51996,302745c47821,302745,43647,303209,39658,304136xm303336,0c304915,0,306493,371,307793,1112l599431,173885c603795,176851,606580,181763,606580,187325c606580,192979,603795,197891,599431,200857l307793,373167c306493,373816,304915,374279,303336,374279c301665,374279,300180,373816,298787,373167l7149,200857c2878,197891,0,192979,0,187325c0,181763,2878,176851,7149,173885l298787,1112c300180,371,301665,0,303336,0xe">
                        <v:path o:connectlocs="18715,117896;28511,125970;28511,150526;18715,158567;8952,150526;8919,150526;8952,125970;18715,117896;41853,105829;103079,141977;103247,142077;103447,142177;109232,143612;115017,142177;115184,142077;115385,141977;176612,105829;176612,157164;109232,196215;41853,157164;14281,89521;23200,94796;23200,109487;18724,108987;14281,109487;109236,0;110841,400;215865,62597;218440,67436;215865,72307;110841,134338;109236,134739;107598,134338;2574,72307;0,67436;2574,62597;107598,400;109236,0" o:connectangles="0,0,0,0,0,0,0,0,0,0,0,0,0,0,0,0,0,0,0,0,0,0,0,0,0,0,0,0,0,0,0,0,0,0,0,0,0,0"/>
                        <v:fill on="t" focussize="0,0"/>
                        <v:stroke on="f" weight="1pt" miterlimit="8" joinstyle="miter"/>
                        <v:imagedata o:title=""/>
                        <o:lock v:ext="edit" aspectratio="f"/>
                      </v:shape>
                      <v:shape id="文本框 2" o:spid="_x0000_s1026" o:spt="202" type="#_x0000_t202" style="position:absolute;left:336550;top:0;height:408940;width:938530;" filled="f" stroked="f" coordsize="21600,21600" o:gfxdata="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s4b2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distribute"/>
                                <w:rPr>
                                  <w:rFonts w:ascii="微软雅黑" w:hAnsi="微软雅黑" w:eastAsia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ascii="微软雅黑" w:hAnsi="微软雅黑" w:eastAsia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教育</w:t>
                              </w: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背景</w:t>
                              </w:r>
                            </w:p>
                          </w:txbxContent>
                        </v:textbox>
                      </v:shape>
                    </v:group>
                  </v:group>
                </v:group>
                <v:shape id="文本框 2" o:spid="_x0000_s1026" o:spt="202" type="#_x0000_t202" style="position:absolute;left:4991100;top:19050;height:408368;width:1104616;" filled="f" stroked="f" coordsize="21600,21600" o:gfxdata="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okva7gAAADbAAAA&#10;DwAAAAAAAAABACAAAAAiAAAAZHJzL2Rvd25yZXYueG1sUEsBAhQAFAAAAAgAh07iQDMvBZ47AAAA&#10;OQAAABAAAAAAAAAAAQAgAAAABwEAAGRycy9zaGFwZXhtbC54bWxQSwUGAAAAAAYABgBbAQAAsQMA&#10;AAAA&#10;">
                  <v:fill on="f" focussize="0,0"/>
                  <v:stroke on="f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distribute"/>
                          <w:rPr>
                            <w:rFonts w:ascii="微软雅黑" w:hAnsi="微软雅黑" w:eastAsia="微软雅黑"/>
                            <w:b/>
                            <w:bCs/>
                            <w:color w:val="7F7F7F" w:themeColor="background1" w:themeShade="80"/>
                            <w:sz w:val="24"/>
                            <w:szCs w:val="28"/>
                          </w:rPr>
                        </w:pPr>
                        <w:r>
                          <w:rPr>
                            <w:rFonts w:ascii="微软雅黑" w:hAnsi="微软雅黑" w:eastAsia="微软雅黑"/>
                            <w:b/>
                            <w:bCs/>
                            <w:color w:val="7F7F7F" w:themeColor="background1" w:themeShade="80"/>
                            <w:sz w:val="24"/>
                            <w:szCs w:val="28"/>
                          </w:rPr>
                          <w:t>Education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1918335</wp:posOffset>
                </wp:positionV>
                <wp:extent cx="6432550" cy="762000"/>
                <wp:effectExtent l="0" t="0" r="0" b="0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255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500" w:lineRule="exact"/>
                              <w:jc w:val="distribute"/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20XX.X-20XX.X    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 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稻壳大学   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   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财务会计专业</w:t>
                            </w:r>
                          </w:p>
                          <w:p>
                            <w:pPr>
                              <w:spacing w:line="500" w:lineRule="exact"/>
                              <w:rPr>
                                <w:rFonts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主修课程：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管理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学、会计学原理、财务管理、中级财务会计、审计学、成本会计学、管理会计学、会计电算化、高级财务会计、管理统计学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pt;margin-top:151.05pt;height:60pt;width:506.5pt;z-index:251669504;mso-width-relative:page;mso-height-relative:page;" filled="f" stroked="f" coordsize="21600,21600" o:gfxdata="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D/pmXR1gAAAAsBAAAPAAAAAAAAAAEAIAAAACIAAABkcnMvZG93&#10;bnJldi54bWxQSwECFAAUAAAACACHTuJAPWydUTsCAABoBAAADgAAAAAAAAABACAAAAAlAQAAZHJz&#10;L2Uyb0RvYy54bWxQSwUGAAAAAAYABgBZAQAA0g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500" w:lineRule="exact"/>
                        <w:jc w:val="distribute"/>
                        <w:rPr>
                          <w:rFonts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20XX.X-20XX.X     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 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稻壳大学    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   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财务会计专业</w:t>
                      </w:r>
                    </w:p>
                    <w:p>
                      <w:pPr>
                        <w:spacing w:line="500" w:lineRule="exact"/>
                        <w:rPr>
                          <w:rFonts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主修课程：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管理</w:t>
                      </w:r>
                      <w:r>
                        <w:rPr>
                          <w:rFonts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学、会计学原理、财务管理、中级财务会计、审计学、成本会计学、管理会计学、会计电算化、高级财务会计、管理统计学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等。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3610610</wp:posOffset>
                </wp:positionV>
                <wp:extent cx="6432550" cy="762000"/>
                <wp:effectExtent l="0" t="0" r="0" b="0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255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500" w:lineRule="exact"/>
                              <w:rPr>
                                <w:rFonts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专业职称：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人力资源助理管理师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(国家三级)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；</w:t>
                            </w:r>
                          </w:p>
                          <w:p>
                            <w:pPr>
                              <w:spacing w:line="500" w:lineRule="exact"/>
                              <w:rPr>
                                <w:rFonts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语言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技能：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</w:t>
                            </w:r>
                            <w:r>
                              <w:rPr>
                                <w:rFonts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CET-6 口语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优秀；普通话二级甲等；</w:t>
                            </w:r>
                          </w:p>
                          <w:p>
                            <w:pPr>
                              <w:spacing w:line="500" w:lineRule="exact"/>
                              <w:rPr>
                                <w:rFonts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b/>
                                <w:bCs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其他技能：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262626" w:themeColor="text1" w:themeTint="D9"/>
                                <w:sz w:val="22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全国计算机等级考试二级；熟练使用各种办公软件等。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pt;margin-top:284.3pt;height:60pt;width:506.5pt;z-index:251670528;mso-width-relative:page;mso-height-relative:page;" filled="f" stroked="f" coordsize="21600,21600" o:gfxdata="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500" w:lineRule="exact"/>
                        <w:rPr>
                          <w:rFonts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专业职称：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人力资源助理管理师</w:t>
                      </w:r>
                      <w:r>
                        <w:rPr>
                          <w:rFonts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(国家三级)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；</w:t>
                      </w:r>
                    </w:p>
                    <w:p>
                      <w:pPr>
                        <w:spacing w:line="500" w:lineRule="exact"/>
                        <w:rPr>
                          <w:rFonts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语言</w:t>
                      </w: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技能：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</w:t>
                      </w:r>
                      <w:r>
                        <w:rPr>
                          <w:rFonts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CET-6 口语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优秀；普通话二级甲等；</w:t>
                      </w:r>
                    </w:p>
                    <w:p>
                      <w:pPr>
                        <w:spacing w:line="500" w:lineRule="exact"/>
                        <w:rPr>
                          <w:rFonts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b/>
                          <w:bCs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其他技能：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262626" w:themeColor="text1" w:themeTint="D9"/>
                          <w:sz w:val="22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全国计算机等级考试二级；熟练使用各种办公软件等。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-463550</wp:posOffset>
                </wp:positionH>
                <wp:positionV relativeFrom="paragraph">
                  <wp:posOffset>3086735</wp:posOffset>
                </wp:positionV>
                <wp:extent cx="6210300" cy="427355"/>
                <wp:effectExtent l="0" t="0" r="19050" b="10795"/>
                <wp:wrapNone/>
                <wp:docPr id="27" name="组合 2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0300" cy="427355"/>
                          <a:chOff x="0" y="0"/>
                          <a:chExt cx="6210300" cy="427355"/>
                        </a:xfrm>
                      </wpg:grpSpPr>
                      <wpg:grpSp>
                        <wpg:cNvPr id="16" name="组合 16"/>
                        <wpg:cNvGrpSpPr/>
                        <wpg:grpSpPr>
                          <a:xfrm>
                            <a:off x="0" y="0"/>
                            <a:ext cx="6210300" cy="427355"/>
                            <a:chOff x="0" y="0"/>
                            <a:chExt cx="6210300" cy="427418"/>
                          </a:xfrm>
                        </wpg:grpSpPr>
                        <wpg:grpSp>
                          <wpg:cNvPr id="17" name="组合 17"/>
                          <wpg:cNvGrpSpPr/>
                          <wpg:grpSpPr>
                            <a:xfrm>
                              <a:off x="0" y="0"/>
                              <a:ext cx="6210300" cy="414655"/>
                              <a:chOff x="0" y="0"/>
                              <a:chExt cx="6210300" cy="414655"/>
                            </a:xfrm>
                          </wpg:grpSpPr>
                          <wps:wsp>
                            <wps:cNvPr id="18" name="矩形: 圆角 18"/>
                            <wps:cNvSpPr/>
                            <wps:spPr>
                              <a:xfrm>
                                <a:off x="88900" y="95250"/>
                                <a:ext cx="6121400" cy="31940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5E7EF"/>
                              </a:solidFill>
                              <a:ln>
                                <a:solidFill>
                                  <a:srgbClr val="49537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20" name="组合 20"/>
                            <wpg:cNvGrpSpPr/>
                            <wpg:grpSpPr>
                              <a:xfrm>
                                <a:off x="0" y="0"/>
                                <a:ext cx="1409700" cy="414655"/>
                                <a:chOff x="0" y="0"/>
                                <a:chExt cx="1409700" cy="414655"/>
                              </a:xfrm>
                            </wpg:grpSpPr>
                            <wps:wsp>
                              <wps:cNvPr id="21" name="矩形: 圆角 21"/>
                              <wps:cNvSpPr/>
                              <wps:spPr>
                                <a:xfrm>
                                  <a:off x="0" y="95250"/>
                                  <a:ext cx="1409700" cy="31940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495372"/>
                                </a:solidFill>
                                <a:ln>
                                  <a:solidFill>
                                    <a:srgbClr val="495372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24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7350" y="0"/>
                                  <a:ext cx="938530" cy="408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distribute"/>
                                      <w:rPr>
                                        <w:rFonts w:ascii="微软雅黑" w:hAnsi="微软雅黑" w:eastAsia="微软雅黑"/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8"/>
                                        <w14:textFill>
                                          <w14:solidFill>
                                            <w14:schemeClr w14:val="bg1"/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hint="eastAsia" w:ascii="微软雅黑" w:hAnsi="微软雅黑" w:eastAsia="微软雅黑"/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8"/>
                                        <w14:textFill>
                                          <w14:solidFill>
                                            <w14:schemeClr w14:val="bg1"/>
                                          </w14:solidFill>
                                        </w14:textFill>
                                      </w:rPr>
                                      <w:t>专业技能</w:t>
                                    </w: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25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889500" y="19050"/>
                              <a:ext cx="1206216" cy="4083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distribute"/>
                                  <w:rPr>
                                    <w:rFonts w:ascii="微软雅黑" w:hAnsi="微软雅黑" w:eastAsia="微软雅黑"/>
                                    <w:b/>
                                    <w:bCs/>
                                    <w:color w:val="7F7F7F" w:themeColor="background1" w:themeShade="80"/>
                                    <w:sz w:val="24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微软雅黑" w:hAnsi="微软雅黑" w:eastAsia="微软雅黑"/>
                                    <w:b/>
                                    <w:bCs/>
                                    <w:color w:val="7F7F7F" w:themeColor="background1" w:themeShade="80"/>
                                    <w:sz w:val="24"/>
                                    <w:szCs w:val="28"/>
                                  </w:rPr>
                                  <w:t>Technology</w:t>
                                </w:r>
                              </w:p>
                              <w:p>
                                <w:pPr>
                                  <w:jc w:val="distribute"/>
                                  <w:rPr>
                                    <w:rFonts w:ascii="微软雅黑" w:hAnsi="微软雅黑" w:eastAsia="微软雅黑"/>
                                    <w:b/>
                                    <w:bCs/>
                                    <w:color w:val="7F7F7F" w:themeColor="background1" w:themeShade="80"/>
                                    <w:sz w:val="24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40" name="calendar_61469"/>
                        <wps:cNvSpPr/>
                        <wps:spPr>
                          <a:xfrm>
                            <a:off x="165100" y="158750"/>
                            <a:ext cx="179025" cy="186055"/>
                          </a:xfrm>
                          <a:custGeom>
                            <a:avLst/>
                            <a:gdLst>
                              <a:gd name="T0" fmla="*/ 7544 w 10015"/>
                              <a:gd name="T1" fmla="*/ 8179 h 10380"/>
                              <a:gd name="T2" fmla="*/ 6327 w 10015"/>
                              <a:gd name="T3" fmla="*/ 8861 h 10380"/>
                              <a:gd name="T4" fmla="*/ 6327 w 10015"/>
                              <a:gd name="T5" fmla="*/ 9731 h 10380"/>
                              <a:gd name="T6" fmla="*/ 5679 w 10015"/>
                              <a:gd name="T7" fmla="*/ 10380 h 10380"/>
                              <a:gd name="T8" fmla="*/ 4337 w 10015"/>
                              <a:gd name="T9" fmla="*/ 10380 h 10380"/>
                              <a:gd name="T10" fmla="*/ 3689 w 10015"/>
                              <a:gd name="T11" fmla="*/ 9731 h 10380"/>
                              <a:gd name="T12" fmla="*/ 3689 w 10015"/>
                              <a:gd name="T13" fmla="*/ 8861 h 10380"/>
                              <a:gd name="T14" fmla="*/ 2472 w 10015"/>
                              <a:gd name="T15" fmla="*/ 8179 h 10380"/>
                              <a:gd name="T16" fmla="*/ 1736 w 10015"/>
                              <a:gd name="T17" fmla="*/ 8604 h 10380"/>
                              <a:gd name="T18" fmla="*/ 850 w 10015"/>
                              <a:gd name="T19" fmla="*/ 8366 h 10380"/>
                              <a:gd name="T20" fmla="*/ 180 w 10015"/>
                              <a:gd name="T21" fmla="*/ 7204 h 10380"/>
                              <a:gd name="T22" fmla="*/ 416 w 10015"/>
                              <a:gd name="T23" fmla="*/ 6318 h 10380"/>
                              <a:gd name="T24" fmla="*/ 1117 w 10015"/>
                              <a:gd name="T25" fmla="*/ 5913 h 10380"/>
                              <a:gd name="T26" fmla="*/ 1117 w 10015"/>
                              <a:gd name="T27" fmla="*/ 4468 h 10380"/>
                              <a:gd name="T28" fmla="*/ 416 w 10015"/>
                              <a:gd name="T29" fmla="*/ 4063 h 10380"/>
                              <a:gd name="T30" fmla="*/ 179 w 10015"/>
                              <a:gd name="T31" fmla="*/ 3176 h 10380"/>
                              <a:gd name="T32" fmla="*/ 849 w 10015"/>
                              <a:gd name="T33" fmla="*/ 2014 h 10380"/>
                              <a:gd name="T34" fmla="*/ 1735 w 10015"/>
                              <a:gd name="T35" fmla="*/ 1776 h 10380"/>
                              <a:gd name="T36" fmla="*/ 2471 w 10015"/>
                              <a:gd name="T37" fmla="*/ 2201 h 10380"/>
                              <a:gd name="T38" fmla="*/ 3689 w 10015"/>
                              <a:gd name="T39" fmla="*/ 1518 h 10380"/>
                              <a:gd name="T40" fmla="*/ 3689 w 10015"/>
                              <a:gd name="T41" fmla="*/ 649 h 10380"/>
                              <a:gd name="T42" fmla="*/ 4337 w 10015"/>
                              <a:gd name="T43" fmla="*/ 0 h 10380"/>
                              <a:gd name="T44" fmla="*/ 5678 w 10015"/>
                              <a:gd name="T45" fmla="*/ 0 h 10380"/>
                              <a:gd name="T46" fmla="*/ 6327 w 10015"/>
                              <a:gd name="T47" fmla="*/ 649 h 10380"/>
                              <a:gd name="T48" fmla="*/ 6327 w 10015"/>
                              <a:gd name="T49" fmla="*/ 1519 h 10380"/>
                              <a:gd name="T50" fmla="*/ 7543 w 10015"/>
                              <a:gd name="T51" fmla="*/ 2201 h 10380"/>
                              <a:gd name="T52" fmla="*/ 8280 w 10015"/>
                              <a:gd name="T53" fmla="*/ 1776 h 10380"/>
                              <a:gd name="T54" fmla="*/ 9166 w 10015"/>
                              <a:gd name="T55" fmla="*/ 2014 h 10380"/>
                              <a:gd name="T56" fmla="*/ 9836 w 10015"/>
                              <a:gd name="T57" fmla="*/ 3176 h 10380"/>
                              <a:gd name="T58" fmla="*/ 9598 w 10015"/>
                              <a:gd name="T59" fmla="*/ 4063 h 10380"/>
                              <a:gd name="T60" fmla="*/ 8897 w 10015"/>
                              <a:gd name="T61" fmla="*/ 4468 h 10380"/>
                              <a:gd name="T62" fmla="*/ 8897 w 10015"/>
                              <a:gd name="T63" fmla="*/ 5913 h 10380"/>
                              <a:gd name="T64" fmla="*/ 9598 w 10015"/>
                              <a:gd name="T65" fmla="*/ 6318 h 10380"/>
                              <a:gd name="T66" fmla="*/ 9836 w 10015"/>
                              <a:gd name="T67" fmla="*/ 7204 h 10380"/>
                              <a:gd name="T68" fmla="*/ 9166 w 10015"/>
                              <a:gd name="T69" fmla="*/ 8366 h 10380"/>
                              <a:gd name="T70" fmla="*/ 8280 w 10015"/>
                              <a:gd name="T71" fmla="*/ 8604 h 10380"/>
                              <a:gd name="T72" fmla="*/ 7544 w 10015"/>
                              <a:gd name="T73" fmla="*/ 8179 h 10380"/>
                              <a:gd name="T74" fmla="*/ 5007 w 10015"/>
                              <a:gd name="T75" fmla="*/ 7138 h 10380"/>
                              <a:gd name="T76" fmla="*/ 6986 w 10015"/>
                              <a:gd name="T77" fmla="*/ 5191 h 10380"/>
                              <a:gd name="T78" fmla="*/ 5007 w 10015"/>
                              <a:gd name="T79" fmla="*/ 3245 h 10380"/>
                              <a:gd name="T80" fmla="*/ 3029 w 10015"/>
                              <a:gd name="T81" fmla="*/ 5191 h 10380"/>
                              <a:gd name="T82" fmla="*/ 5007 w 10015"/>
                              <a:gd name="T83" fmla="*/ 7138 h 1038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10015" h="10380">
                                <a:moveTo>
                                  <a:pt x="7544" y="8179"/>
                                </a:moveTo>
                                <a:cubicBezTo>
                                  <a:pt x="7181" y="8476"/>
                                  <a:pt x="6770" y="8707"/>
                                  <a:pt x="6327" y="8861"/>
                                </a:cubicBezTo>
                                <a:lnTo>
                                  <a:pt x="6327" y="9731"/>
                                </a:lnTo>
                                <a:cubicBezTo>
                                  <a:pt x="6327" y="10090"/>
                                  <a:pt x="6037" y="10380"/>
                                  <a:pt x="5679" y="10380"/>
                                </a:cubicBezTo>
                                <a:lnTo>
                                  <a:pt x="4337" y="10380"/>
                                </a:lnTo>
                                <a:cubicBezTo>
                                  <a:pt x="3979" y="10380"/>
                                  <a:pt x="3689" y="10090"/>
                                  <a:pt x="3689" y="9731"/>
                                </a:cubicBezTo>
                                <a:lnTo>
                                  <a:pt x="3689" y="8861"/>
                                </a:lnTo>
                                <a:cubicBezTo>
                                  <a:pt x="3246" y="8708"/>
                                  <a:pt x="2834" y="8476"/>
                                  <a:pt x="2472" y="8179"/>
                                </a:cubicBezTo>
                                <a:lnTo>
                                  <a:pt x="1736" y="8604"/>
                                </a:lnTo>
                                <a:cubicBezTo>
                                  <a:pt x="1426" y="8782"/>
                                  <a:pt x="1030" y="8676"/>
                                  <a:pt x="850" y="8366"/>
                                </a:cubicBezTo>
                                <a:lnTo>
                                  <a:pt x="180" y="7204"/>
                                </a:lnTo>
                                <a:cubicBezTo>
                                  <a:pt x="1" y="6894"/>
                                  <a:pt x="106" y="6497"/>
                                  <a:pt x="416" y="6318"/>
                                </a:cubicBezTo>
                                <a:lnTo>
                                  <a:pt x="1117" y="5913"/>
                                </a:lnTo>
                                <a:cubicBezTo>
                                  <a:pt x="1026" y="5435"/>
                                  <a:pt x="1026" y="4945"/>
                                  <a:pt x="1117" y="4468"/>
                                </a:cubicBezTo>
                                <a:lnTo>
                                  <a:pt x="416" y="4063"/>
                                </a:lnTo>
                                <a:cubicBezTo>
                                  <a:pt x="106" y="3884"/>
                                  <a:pt x="0" y="3486"/>
                                  <a:pt x="179" y="3176"/>
                                </a:cubicBezTo>
                                <a:lnTo>
                                  <a:pt x="849" y="2014"/>
                                </a:lnTo>
                                <a:cubicBezTo>
                                  <a:pt x="1027" y="1704"/>
                                  <a:pt x="1425" y="1598"/>
                                  <a:pt x="1735" y="1776"/>
                                </a:cubicBezTo>
                                <a:lnTo>
                                  <a:pt x="2471" y="2201"/>
                                </a:lnTo>
                                <a:cubicBezTo>
                                  <a:pt x="2834" y="1904"/>
                                  <a:pt x="3245" y="1671"/>
                                  <a:pt x="3689" y="1518"/>
                                </a:cubicBezTo>
                                <a:lnTo>
                                  <a:pt x="3689" y="649"/>
                                </a:lnTo>
                                <a:cubicBezTo>
                                  <a:pt x="3689" y="290"/>
                                  <a:pt x="3979" y="0"/>
                                  <a:pt x="4337" y="0"/>
                                </a:cubicBezTo>
                                <a:lnTo>
                                  <a:pt x="5678" y="0"/>
                                </a:lnTo>
                                <a:cubicBezTo>
                                  <a:pt x="6037" y="0"/>
                                  <a:pt x="6327" y="290"/>
                                  <a:pt x="6327" y="649"/>
                                </a:cubicBezTo>
                                <a:lnTo>
                                  <a:pt x="6327" y="1519"/>
                                </a:lnTo>
                                <a:cubicBezTo>
                                  <a:pt x="6776" y="1675"/>
                                  <a:pt x="7186" y="1908"/>
                                  <a:pt x="7543" y="2201"/>
                                </a:cubicBezTo>
                                <a:lnTo>
                                  <a:pt x="8280" y="1776"/>
                                </a:lnTo>
                                <a:cubicBezTo>
                                  <a:pt x="8590" y="1598"/>
                                  <a:pt x="8986" y="1704"/>
                                  <a:pt x="9166" y="2014"/>
                                </a:cubicBezTo>
                                <a:lnTo>
                                  <a:pt x="9836" y="3176"/>
                                </a:lnTo>
                                <a:cubicBezTo>
                                  <a:pt x="10015" y="3486"/>
                                  <a:pt x="9908" y="3883"/>
                                  <a:pt x="9598" y="4063"/>
                                </a:cubicBezTo>
                                <a:lnTo>
                                  <a:pt x="8897" y="4468"/>
                                </a:lnTo>
                                <a:cubicBezTo>
                                  <a:pt x="8988" y="4945"/>
                                  <a:pt x="8988" y="5435"/>
                                  <a:pt x="8897" y="5913"/>
                                </a:cubicBezTo>
                                <a:lnTo>
                                  <a:pt x="9598" y="6318"/>
                                </a:lnTo>
                                <a:cubicBezTo>
                                  <a:pt x="9908" y="6496"/>
                                  <a:pt x="10015" y="6894"/>
                                  <a:pt x="9836" y="7204"/>
                                </a:cubicBezTo>
                                <a:lnTo>
                                  <a:pt x="9166" y="8366"/>
                                </a:lnTo>
                                <a:cubicBezTo>
                                  <a:pt x="8987" y="8676"/>
                                  <a:pt x="8590" y="8782"/>
                                  <a:pt x="8280" y="8604"/>
                                </a:cubicBezTo>
                                <a:lnTo>
                                  <a:pt x="7544" y="8179"/>
                                </a:lnTo>
                                <a:close/>
                                <a:moveTo>
                                  <a:pt x="5007" y="7138"/>
                                </a:moveTo>
                                <a:cubicBezTo>
                                  <a:pt x="6100" y="7138"/>
                                  <a:pt x="6986" y="6266"/>
                                  <a:pt x="6986" y="5191"/>
                                </a:cubicBezTo>
                                <a:cubicBezTo>
                                  <a:pt x="6986" y="4116"/>
                                  <a:pt x="6100" y="3245"/>
                                  <a:pt x="5007" y="3245"/>
                                </a:cubicBezTo>
                                <a:cubicBezTo>
                                  <a:pt x="3915" y="3245"/>
                                  <a:pt x="3029" y="4116"/>
                                  <a:pt x="3029" y="5191"/>
                                </a:cubicBezTo>
                                <a:cubicBezTo>
                                  <a:pt x="3029" y="6266"/>
                                  <a:pt x="3915" y="7138"/>
                                  <a:pt x="5007" y="7138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6.5pt;margin-top:243.05pt;height:33.65pt;width:489pt;z-index:251671552;mso-width-relative:page;mso-height-relative:page;" coordsize="6210300,427355" o:gfxdata="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">
                <o:lock v:ext="edit" aspectratio="f"/>
                <v:group id="_x0000_s1026" o:spid="_x0000_s1026" o:spt="203" style="position:absolute;left:0;top:0;height:427355;width:6210300;" coordsize="6210300,427418" o:gfxdata="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BKrrPq7AAAA2wAAAA8AAAAAAAAAAQAgAAAAIgAAAGRycy9kb3ducmV2LnhtbFBL&#10;AQIUABQAAAAIAIdO4kAzLwWeOwAAADkAAAAVAAAAAAAAAAEAIAAAAAoBAABkcnMvZ3JvdXBzaGFw&#10;ZXhtbC54bWxQSwUGAAAAAAYABgBgAQAAxwMAAAAA&#10;">
                  <o:lock v:ext="edit" aspectratio="f"/>
                  <v:group id="_x0000_s1026" o:spid="_x0000_s1026" o:spt="203" style="position:absolute;left:0;top:0;height:414655;width:6210300;" coordsize="6210300,414655" o:gfxdata="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ecJYb0AAADbAAAADwAAAAAAAAABACAAAAAiAAAAZHJzL2Rvd25yZXYueG1s&#10;UEsBAhQAFAAAAAgAh07iQDMvBZ47AAAAOQAAABUAAAAAAAAAAQAgAAAADAEAAGRycy9ncm91cHNo&#10;YXBleG1sLnhtbFBLBQYAAAAABgAGAGABAADJAwAAAAA=&#10;">
                    <o:lock v:ext="edit" aspectratio="f"/>
                    <v:roundrect id="矩形: 圆角 18" o:spid="_x0000_s1026" o:spt="2" style="position:absolute;left:88900;top:95250;height:319405;width:6121400;v-text-anchor:middle;" fillcolor="#E5E7EF" filled="t" stroked="t" coordsize="21600,21600" arcsize="0.5" o:gfxdata="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PoH6I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495372 [3204]" miterlimit="8" joinstyle="miter"/>
                      <v:imagedata o:title=""/>
                      <o:lock v:ext="edit" aspectratio="f"/>
                    </v:roundrect>
                    <v:group id="_x0000_s1026" o:spid="_x0000_s1026" o:spt="203" style="position:absolute;left:0;top:0;height:414655;width:1409700;" coordsize="1409700,414655" o:gfxdata="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PGJbqLoAAADbAAAADwAAAAAAAAABACAAAAAiAAAAZHJzL2Rvd25yZXYueG1sUEsB&#10;AhQAFAAAAAgAh07iQDMvBZ47AAAAOQAAABUAAAAAAAAAAQAgAAAACQEAAGRycy9ncm91cHNoYXBl&#10;eG1sLnhtbFBLBQYAAAAABgAGAGABAADGAwAAAAA=&#10;">
                      <o:lock v:ext="edit" aspectratio="f"/>
                      <v:roundrect id="矩形: 圆角 21" o:spid="_x0000_s1026" o:spt="2" style="position:absolute;left:0;top:95250;height:319405;width:1409700;v-text-anchor:middle;" fillcolor="#495372" filled="t" stroked="t" coordsize="21600,21600" arcsize="0.5" o:gfxdata="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N/oJDvQAA&#10;ANsAAAAPAAAAAAAAAAEAIAAAACIAAABkcnMvZG93bnJldi54bWxQSwECFAAUAAAACACHTuJAMy8F&#10;njsAAAA5AAAAEAAAAAAAAAABACAAAAAMAQAAZHJzL3NoYXBleG1sLnhtbFBLBQYAAAAABgAGAFsB&#10;AAC2AwAAAAA=&#10;">
                        <v:fill on="t" focussize="0,0"/>
                        <v:stroke weight="1pt" color="#495372 [3204]" miterlimit="8" joinstyle="miter"/>
                        <v:imagedata o:title=""/>
                        <o:lock v:ext="edit" aspectratio="f"/>
                      </v:roundrect>
                      <v:shape id="文本框 2" o:spid="_x0000_s1026" o:spt="202" type="#_x0000_t202" style="position:absolute;left:387350;top:0;height:408940;width:938530;" filled="f" stroked="f" coordsize="21600,21600" o:gfxdata="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5EpIvQAA&#10;ANsAAAAPAAAAAAAAAAEAIAAAACIAAABkcnMvZG93bnJldi54bWxQSwECFAAUAAAACACHTuJAMy8F&#10;njsAAAA5AAAAEAAAAAAAAAABACAAAAAMAQAAZHJzL3NoYXBleG1sLnhtbFBLBQYAAAAABgAGAFsB&#10;AAC2AwAAAAA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distribute"/>
                                <w:rPr>
                                  <w:rFonts w:ascii="微软雅黑" w:hAnsi="微软雅黑" w:eastAsia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专业技能</w:t>
                              </w:r>
                            </w:p>
                          </w:txbxContent>
                        </v:textbox>
                      </v:shape>
                    </v:group>
                  </v:group>
                  <v:shape id="文本框 2" o:spid="_x0000_s1026" o:spt="202" type="#_x0000_t202" style="position:absolute;left:4889500;top:19050;height:408368;width:1206216;" filled="f" stroked="f" coordsize="21600,21600" o:gfxdata="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dqO/TvQAA&#10;ANsAAAAPAAAAAAAAAAEAIAAAACIAAABkcnMvZG93bnJldi54bWxQSwECFAAUAAAACACHTuJAMy8F&#10;njsAAAA5AAAAEAAAAAAAAAABACAAAAAMAQAAZHJzL3NoYXBleG1sLnhtbFBLBQYAAAAABgAGAFsB&#10;AAC2AwAA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distribute"/>
                            <w:rPr>
                              <w:rFonts w:ascii="微软雅黑" w:hAnsi="微软雅黑" w:eastAsia="微软雅黑"/>
                              <w:b/>
                              <w:bCs/>
                              <w:color w:val="7F7F7F" w:themeColor="background1" w:themeShade="80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b/>
                              <w:bCs/>
                              <w:color w:val="7F7F7F" w:themeColor="background1" w:themeShade="80"/>
                              <w:sz w:val="24"/>
                              <w:szCs w:val="28"/>
                            </w:rPr>
                            <w:t>Technology</w:t>
                          </w:r>
                        </w:p>
                        <w:p>
                          <w:pPr>
                            <w:jc w:val="distribute"/>
                            <w:rPr>
                              <w:rFonts w:ascii="微软雅黑" w:hAnsi="微软雅黑" w:eastAsia="微软雅黑"/>
                              <w:b/>
                              <w:bCs/>
                              <w:color w:val="7F7F7F" w:themeColor="background1" w:themeShade="80"/>
                              <w:sz w:val="24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shape id="calendar_61469" o:spid="_x0000_s1026" o:spt="100" style="position:absolute;left:165100;top:158750;height:186055;width:179025;v-text-anchor:middle;" fillcolor="#FFFFFF [3212]" filled="t" stroked="f" coordsize="10015,10380" o:gfxdata="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AZpsSi5AAAA2wAA&#10;AA8AAAAAAAAAAQAgAAAAIgAAAGRycy9kb3ducmV2LnhtbFBLAQIUABQAAAAIAIdO4kAzLwWeOwAA&#10;ADkAAAAQAAAAAAAAAAEAIAAAAAgBAABkcnMvc2hhcGV4bWwueG1sUEsFBgAAAAAGAAYAWwEAALID&#10;AAAAAA==&#10;" path="m7544,8179c7181,8476,6770,8707,6327,8861l6327,9731c6327,10090,6037,10380,5679,10380l4337,10380c3979,10380,3689,10090,3689,9731l3689,8861c3246,8708,2834,8476,2472,8179l1736,8604c1426,8782,1030,8676,850,8366l180,7204c1,6894,106,6497,416,6318l1117,5913c1026,5435,1026,4945,1117,4468l416,4063c106,3884,0,3486,179,3176l849,2014c1027,1704,1425,1598,1735,1776l2471,2201c2834,1904,3245,1671,3689,1518l3689,649c3689,290,3979,0,4337,0l5678,0c6037,0,6327,290,6327,649l6327,1519c6776,1675,7186,1908,7543,2201l8280,1776c8590,1598,8986,1704,9166,2014l9836,3176c10015,3486,9908,3883,9598,4063l8897,4468c8988,4945,8988,5435,8897,5913l9598,6318c9908,6496,10015,6894,9836,7204l9166,8366c8987,8676,8590,8782,8280,8604l7544,8179xm5007,7138c6100,7138,6986,6266,6986,5191c6986,4116,6100,3245,5007,3245c3915,3245,3029,4116,3029,5191c3029,6266,3915,7138,5007,7138xe">
                  <v:path o:connectlocs="134854,146603;113099,158827;113099,174422;101516,186055;77526,186055;65943,174422;65943,158827;44188,146603;31032,154221;15194,149955;3217,129127;7436,113246;19967,105986;19967,80086;7436,72826;3199,56927;15176,36099;31014,31833;44170,39451;65943,27209;65943,11632;77526,0;101498,0;113099,11632;113099,27227;134836,39451;148010,31833;163848,36099;175825,56927;171570,72826;159039,80086;159039,105986;171570,113246;175825,129127;163848,149955;148010,154221;134854,146603;89503,127944;124879,93045;89503,58164;54145,93045;89503,127944" o:connectangles="0,0,0,0,0,0,0,0,0,0,0,0,0,0,0,0,0,0,0,0,0,0,0,0,0,0,0,0,0,0,0,0,0,0,0,0,0,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5297805</wp:posOffset>
                </wp:positionV>
                <wp:extent cx="6432550" cy="762000"/>
                <wp:effectExtent l="0" t="0" r="0" b="0"/>
                <wp:wrapNone/>
                <wp:docPr id="28" name="文本框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255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500" w:lineRule="exac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1、在校期间任学生会新闻部干部及在社团中担任秘书长，参与多次学院晚会准备工作和现场工作。</w:t>
                            </w:r>
                          </w:p>
                          <w:p>
                            <w:pPr>
                              <w:spacing w:line="500" w:lineRule="exac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、任校学生会宣传部干事，负责相关活动宣传工作，配合部门成员制作宣传海报、横幅等宣传材料；负责部门活动的赞助拉取，制作活动赞助方案，并上门拜访企业拉取赞助，建立良好的合作关系；</w:t>
                            </w:r>
                          </w:p>
                          <w:p>
                            <w:pPr>
                              <w:spacing w:line="500" w:lineRule="exac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3</w:t>
                            </w: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、加入学校志愿者协会，主动参加献血活动，去敬老院帮助慰问老人，协助学校运动会和晚会等大型活动的顺利举行。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pt;margin-top:417.15pt;height:60pt;width:506.5pt;z-index:251672576;mso-width-relative:page;mso-height-relative:page;" filled="f" stroked="f" coordsize="21600,21600" o:gfxdata="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fm/KeNcAAAALAQAADwAAAAAAAAABACAAAAAiAAAAZHJzL2Rv&#10;d25yZXYueG1sUEsBAhQAFAAAAAgAh07iQKgXy9o7AgAAaAQAAA4AAAAAAAAAAQAgAAAAJgEAAGRy&#10;cy9lMm9Eb2MueG1sUEsFBgAAAAAGAAYAWQEAANM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500" w:lineRule="exac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1、在校期间任学生会新闻部干部及在社团中担任秘书长，参与多次学院晚会准备工作和现场工作。</w:t>
                      </w:r>
                    </w:p>
                    <w:p>
                      <w:pPr>
                        <w:spacing w:line="500" w:lineRule="exac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、任校学生会宣传部干事，负责相关活动宣传工作，配合部门成员制作宣传海报、横幅等宣传材料；负责部门活动的赞助拉取，制作活动赞助方案，并上门拜访企业拉取赞助，建立良好的合作关系；</w:t>
                      </w:r>
                    </w:p>
                    <w:p>
                      <w:pPr>
                        <w:spacing w:line="500" w:lineRule="exac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3</w:t>
                      </w: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、加入学校志愿者协会，主动参加献血活动，去敬老院帮助慰问老人，协助学校运动会和晚会等大型活动的顺利举行。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-463550</wp:posOffset>
                </wp:positionH>
                <wp:positionV relativeFrom="paragraph">
                  <wp:posOffset>4775835</wp:posOffset>
                </wp:positionV>
                <wp:extent cx="6210300" cy="427355"/>
                <wp:effectExtent l="0" t="0" r="19050" b="10795"/>
                <wp:wrapNone/>
                <wp:docPr id="41" name="组合 4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0300" cy="427355"/>
                          <a:chOff x="0" y="0"/>
                          <a:chExt cx="6210300" cy="427355"/>
                        </a:xfrm>
                      </wpg:grpSpPr>
                      <wpg:grpSp>
                        <wpg:cNvPr id="31" name="组合 31"/>
                        <wpg:cNvGrpSpPr/>
                        <wpg:grpSpPr>
                          <a:xfrm>
                            <a:off x="0" y="0"/>
                            <a:ext cx="6210300" cy="427355"/>
                            <a:chOff x="0" y="0"/>
                            <a:chExt cx="6210300" cy="427418"/>
                          </a:xfrm>
                        </wpg:grpSpPr>
                        <wpg:grpSp>
                          <wpg:cNvPr id="32" name="组合 32"/>
                          <wpg:cNvGrpSpPr/>
                          <wpg:grpSpPr>
                            <a:xfrm>
                              <a:off x="0" y="0"/>
                              <a:ext cx="6210300" cy="414655"/>
                              <a:chOff x="0" y="0"/>
                              <a:chExt cx="6210300" cy="414655"/>
                            </a:xfrm>
                          </wpg:grpSpPr>
                          <wps:wsp>
                            <wps:cNvPr id="33" name="矩形: 圆角 33"/>
                            <wps:cNvSpPr/>
                            <wps:spPr>
                              <a:xfrm>
                                <a:off x="88900" y="95250"/>
                                <a:ext cx="6121400" cy="31940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5E7EF"/>
                              </a:solidFill>
                              <a:ln>
                                <a:solidFill>
                                  <a:srgbClr val="49537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34" name="组合 34"/>
                            <wpg:cNvGrpSpPr/>
                            <wpg:grpSpPr>
                              <a:xfrm>
                                <a:off x="0" y="0"/>
                                <a:ext cx="1409700" cy="414655"/>
                                <a:chOff x="0" y="0"/>
                                <a:chExt cx="1409700" cy="414655"/>
                              </a:xfrm>
                            </wpg:grpSpPr>
                            <wps:wsp>
                              <wps:cNvPr id="35" name="矩形: 圆角 35"/>
                              <wps:cNvSpPr/>
                              <wps:spPr>
                                <a:xfrm>
                                  <a:off x="0" y="95250"/>
                                  <a:ext cx="1409700" cy="31940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495372"/>
                                </a:solidFill>
                                <a:ln>
                                  <a:solidFill>
                                    <a:srgbClr val="495372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36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7350" y="0"/>
                                  <a:ext cx="938530" cy="408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distribute"/>
                                      <w:rPr>
                                        <w:rFonts w:ascii="微软雅黑" w:hAnsi="微软雅黑" w:eastAsia="微软雅黑"/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8"/>
                                        <w14:textFill>
                                          <w14:solidFill>
                                            <w14:schemeClr w14:val="bg1"/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hint="eastAsia" w:ascii="微软雅黑" w:hAnsi="微软雅黑" w:eastAsia="微软雅黑"/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8"/>
                                        <w14:textFill>
                                          <w14:solidFill>
                                            <w14:schemeClr w14:val="bg1"/>
                                          </w14:solidFill>
                                        </w14:textFill>
                                      </w:rPr>
                                      <w:t>在校经历</w:t>
                                    </w:r>
                                  </w:p>
                                  <w:p>
                                    <w:pPr>
                                      <w:jc w:val="distribute"/>
                                      <w:rPr>
                                        <w:rFonts w:ascii="微软雅黑" w:hAnsi="微软雅黑" w:eastAsia="微软雅黑"/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8"/>
                                        <w14:textFill>
                                          <w14:solidFill>
                                            <w14:schemeClr w14:val="bg1"/>
                                          </w14:solidFill>
                                        </w14:textFill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37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91100" y="19050"/>
                              <a:ext cx="1104616" cy="4083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distribute"/>
                                  <w:rPr>
                                    <w:rFonts w:ascii="微软雅黑" w:hAnsi="微软雅黑" w:eastAsia="微软雅黑"/>
                                    <w:b/>
                                    <w:bCs/>
                                    <w:color w:val="7F7F7F" w:themeColor="background1" w:themeShade="80"/>
                                    <w:sz w:val="24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微软雅黑" w:hAnsi="微软雅黑" w:eastAsia="微软雅黑"/>
                                    <w:b/>
                                    <w:bCs/>
                                    <w:color w:val="7F7F7F" w:themeColor="background1" w:themeShade="80"/>
                                    <w:sz w:val="24"/>
                                    <w:szCs w:val="28"/>
                                  </w:rPr>
                                  <w:t>Experience</w:t>
                                </w:r>
                              </w:p>
                              <w:p>
                                <w:pPr>
                                  <w:jc w:val="distribute"/>
                                  <w:rPr>
                                    <w:rFonts w:ascii="微软雅黑" w:hAnsi="微软雅黑" w:eastAsia="微软雅黑"/>
                                    <w:b/>
                                    <w:bCs/>
                                    <w:color w:val="7F7F7F" w:themeColor="background1" w:themeShade="80"/>
                                    <w:sz w:val="24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39" name="calendar_61469"/>
                        <wps:cNvSpPr/>
                        <wps:spPr>
                          <a:xfrm>
                            <a:off x="165100" y="165100"/>
                            <a:ext cx="205740" cy="175895"/>
                          </a:xfrm>
                          <a:custGeom>
                            <a:avLst/>
                            <a:gdLst>
                              <a:gd name="T0" fmla="*/ 10000 w 10000"/>
                              <a:gd name="T1" fmla="*/ 2320 h 8569"/>
                              <a:gd name="T2" fmla="*/ 10000 w 10000"/>
                              <a:gd name="T3" fmla="*/ 4464 h 8569"/>
                              <a:gd name="T4" fmla="*/ 0 w 10000"/>
                              <a:gd name="T5" fmla="*/ 4464 h 8569"/>
                              <a:gd name="T6" fmla="*/ 0 w 10000"/>
                              <a:gd name="T7" fmla="*/ 2320 h 8569"/>
                              <a:gd name="T8" fmla="*/ 261 w 10000"/>
                              <a:gd name="T9" fmla="*/ 1690 h 8569"/>
                              <a:gd name="T10" fmla="*/ 891 w 10000"/>
                              <a:gd name="T11" fmla="*/ 1429 h 8569"/>
                              <a:gd name="T12" fmla="*/ 2855 w 10000"/>
                              <a:gd name="T13" fmla="*/ 1429 h 8569"/>
                              <a:gd name="T14" fmla="*/ 2855 w 10000"/>
                              <a:gd name="T15" fmla="*/ 535 h 8569"/>
                              <a:gd name="T16" fmla="*/ 3011 w 10000"/>
                              <a:gd name="T17" fmla="*/ 157 h 8569"/>
                              <a:gd name="T18" fmla="*/ 3390 w 10000"/>
                              <a:gd name="T19" fmla="*/ 0 h 8569"/>
                              <a:gd name="T20" fmla="*/ 6605 w 10000"/>
                              <a:gd name="T21" fmla="*/ 0 h 8569"/>
                              <a:gd name="T22" fmla="*/ 6984 w 10000"/>
                              <a:gd name="T23" fmla="*/ 157 h 8569"/>
                              <a:gd name="T24" fmla="*/ 7140 w 10000"/>
                              <a:gd name="T25" fmla="*/ 535 h 8569"/>
                              <a:gd name="T26" fmla="*/ 7140 w 10000"/>
                              <a:gd name="T27" fmla="*/ 1429 h 8569"/>
                              <a:gd name="T28" fmla="*/ 9104 w 10000"/>
                              <a:gd name="T29" fmla="*/ 1429 h 8569"/>
                              <a:gd name="T30" fmla="*/ 9734 w 10000"/>
                              <a:gd name="T31" fmla="*/ 1690 h 8569"/>
                              <a:gd name="T32" fmla="*/ 10000 w 10000"/>
                              <a:gd name="T33" fmla="*/ 2320 h 8569"/>
                              <a:gd name="T34" fmla="*/ 10000 w 10000"/>
                              <a:gd name="T35" fmla="*/ 4998 h 8569"/>
                              <a:gd name="T36" fmla="*/ 10000 w 10000"/>
                              <a:gd name="T37" fmla="*/ 7678 h 8569"/>
                              <a:gd name="T38" fmla="*/ 9739 w 10000"/>
                              <a:gd name="T39" fmla="*/ 8308 h 8569"/>
                              <a:gd name="T40" fmla="*/ 9109 w 10000"/>
                              <a:gd name="T41" fmla="*/ 8569 h 8569"/>
                              <a:gd name="T42" fmla="*/ 894 w 10000"/>
                              <a:gd name="T43" fmla="*/ 8569 h 8569"/>
                              <a:gd name="T44" fmla="*/ 264 w 10000"/>
                              <a:gd name="T45" fmla="*/ 8308 h 8569"/>
                              <a:gd name="T46" fmla="*/ 1 w 10000"/>
                              <a:gd name="T47" fmla="*/ 7678 h 8569"/>
                              <a:gd name="T48" fmla="*/ 1 w 10000"/>
                              <a:gd name="T49" fmla="*/ 4998 h 8569"/>
                              <a:gd name="T50" fmla="*/ 3750 w 10000"/>
                              <a:gd name="T51" fmla="*/ 4998 h 8569"/>
                              <a:gd name="T52" fmla="*/ 3750 w 10000"/>
                              <a:gd name="T53" fmla="*/ 5892 h 8569"/>
                              <a:gd name="T54" fmla="*/ 3856 w 10000"/>
                              <a:gd name="T55" fmla="*/ 6143 h 8569"/>
                              <a:gd name="T56" fmla="*/ 4108 w 10000"/>
                              <a:gd name="T57" fmla="*/ 6249 h 8569"/>
                              <a:gd name="T58" fmla="*/ 5893 w 10000"/>
                              <a:gd name="T59" fmla="*/ 6249 h 8569"/>
                              <a:gd name="T60" fmla="*/ 6144 w 10000"/>
                              <a:gd name="T61" fmla="*/ 6143 h 8569"/>
                              <a:gd name="T62" fmla="*/ 6250 w 10000"/>
                              <a:gd name="T63" fmla="*/ 5892 h 8569"/>
                              <a:gd name="T64" fmla="*/ 6250 w 10000"/>
                              <a:gd name="T65" fmla="*/ 4998 h 8569"/>
                              <a:gd name="T66" fmla="*/ 10000 w 10000"/>
                              <a:gd name="T67" fmla="*/ 4998 h 8569"/>
                              <a:gd name="T68" fmla="*/ 3573 w 10000"/>
                              <a:gd name="T69" fmla="*/ 1426 h 8569"/>
                              <a:gd name="T70" fmla="*/ 6429 w 10000"/>
                              <a:gd name="T71" fmla="*/ 1426 h 8569"/>
                              <a:gd name="T72" fmla="*/ 6429 w 10000"/>
                              <a:gd name="T73" fmla="*/ 712 h 8569"/>
                              <a:gd name="T74" fmla="*/ 3573 w 10000"/>
                              <a:gd name="T75" fmla="*/ 712 h 8569"/>
                              <a:gd name="T76" fmla="*/ 3573 w 10000"/>
                              <a:gd name="T77" fmla="*/ 1426 h 8569"/>
                              <a:gd name="T78" fmla="*/ 5715 w 10000"/>
                              <a:gd name="T79" fmla="*/ 4998 h 8569"/>
                              <a:gd name="T80" fmla="*/ 5715 w 10000"/>
                              <a:gd name="T81" fmla="*/ 5713 h 8569"/>
                              <a:gd name="T82" fmla="*/ 4285 w 10000"/>
                              <a:gd name="T83" fmla="*/ 5713 h 8569"/>
                              <a:gd name="T84" fmla="*/ 4285 w 10000"/>
                              <a:gd name="T85" fmla="*/ 4998 h 8569"/>
                              <a:gd name="T86" fmla="*/ 5715 w 10000"/>
                              <a:gd name="T87" fmla="*/ 4998 h 85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  <a:cxn ang="0">
                                <a:pos x="T84" y="T85"/>
                              </a:cxn>
                              <a:cxn ang="0">
                                <a:pos x="T86" y="T87"/>
                              </a:cxn>
                            </a:cxnLst>
                            <a:rect l="0" t="0" r="r" b="b"/>
                            <a:pathLst>
                              <a:path w="10000" h="8569">
                                <a:moveTo>
                                  <a:pt x="10000" y="2320"/>
                                </a:moveTo>
                                <a:lnTo>
                                  <a:pt x="10000" y="4464"/>
                                </a:lnTo>
                                <a:lnTo>
                                  <a:pt x="0" y="4464"/>
                                </a:lnTo>
                                <a:lnTo>
                                  <a:pt x="0" y="2320"/>
                                </a:lnTo>
                                <a:cubicBezTo>
                                  <a:pt x="0" y="2075"/>
                                  <a:pt x="88" y="1864"/>
                                  <a:pt x="261" y="1690"/>
                                </a:cubicBezTo>
                                <a:cubicBezTo>
                                  <a:pt x="436" y="1515"/>
                                  <a:pt x="646" y="1429"/>
                                  <a:pt x="891" y="1429"/>
                                </a:cubicBezTo>
                                <a:lnTo>
                                  <a:pt x="2855" y="1429"/>
                                </a:lnTo>
                                <a:lnTo>
                                  <a:pt x="2855" y="535"/>
                                </a:lnTo>
                                <a:cubicBezTo>
                                  <a:pt x="2855" y="387"/>
                                  <a:pt x="2906" y="260"/>
                                  <a:pt x="3011" y="157"/>
                                </a:cubicBezTo>
                                <a:cubicBezTo>
                                  <a:pt x="3116" y="52"/>
                                  <a:pt x="3243" y="0"/>
                                  <a:pt x="3390" y="0"/>
                                </a:cubicBezTo>
                                <a:lnTo>
                                  <a:pt x="6605" y="0"/>
                                </a:lnTo>
                                <a:cubicBezTo>
                                  <a:pt x="6754" y="0"/>
                                  <a:pt x="6880" y="52"/>
                                  <a:pt x="6984" y="157"/>
                                </a:cubicBezTo>
                                <a:cubicBezTo>
                                  <a:pt x="7089" y="262"/>
                                  <a:pt x="7140" y="388"/>
                                  <a:pt x="7140" y="535"/>
                                </a:cubicBezTo>
                                <a:lnTo>
                                  <a:pt x="7140" y="1429"/>
                                </a:lnTo>
                                <a:lnTo>
                                  <a:pt x="9104" y="1429"/>
                                </a:lnTo>
                                <a:cubicBezTo>
                                  <a:pt x="9349" y="1429"/>
                                  <a:pt x="9560" y="1518"/>
                                  <a:pt x="9734" y="1690"/>
                                </a:cubicBezTo>
                                <a:cubicBezTo>
                                  <a:pt x="9912" y="1864"/>
                                  <a:pt x="10000" y="2074"/>
                                  <a:pt x="10000" y="2320"/>
                                </a:cubicBezTo>
                                <a:close/>
                                <a:moveTo>
                                  <a:pt x="10000" y="4998"/>
                                </a:moveTo>
                                <a:lnTo>
                                  <a:pt x="10000" y="7678"/>
                                </a:lnTo>
                                <a:cubicBezTo>
                                  <a:pt x="10000" y="7923"/>
                                  <a:pt x="9911" y="8134"/>
                                  <a:pt x="9739" y="8308"/>
                                </a:cubicBezTo>
                                <a:cubicBezTo>
                                  <a:pt x="9564" y="8483"/>
                                  <a:pt x="9354" y="8569"/>
                                  <a:pt x="9109" y="8569"/>
                                </a:cubicBezTo>
                                <a:lnTo>
                                  <a:pt x="894" y="8569"/>
                                </a:lnTo>
                                <a:cubicBezTo>
                                  <a:pt x="649" y="8569"/>
                                  <a:pt x="438" y="8481"/>
                                  <a:pt x="264" y="8308"/>
                                </a:cubicBezTo>
                                <a:cubicBezTo>
                                  <a:pt x="89" y="8133"/>
                                  <a:pt x="1" y="7923"/>
                                  <a:pt x="1" y="7678"/>
                                </a:cubicBezTo>
                                <a:lnTo>
                                  <a:pt x="1" y="4998"/>
                                </a:lnTo>
                                <a:lnTo>
                                  <a:pt x="3750" y="4998"/>
                                </a:lnTo>
                                <a:lnTo>
                                  <a:pt x="3750" y="5892"/>
                                </a:lnTo>
                                <a:cubicBezTo>
                                  <a:pt x="3750" y="5988"/>
                                  <a:pt x="3785" y="6072"/>
                                  <a:pt x="3856" y="6143"/>
                                </a:cubicBezTo>
                                <a:cubicBezTo>
                                  <a:pt x="3928" y="6214"/>
                                  <a:pt x="4010" y="6249"/>
                                  <a:pt x="4108" y="6249"/>
                                </a:cubicBezTo>
                                <a:lnTo>
                                  <a:pt x="5893" y="6249"/>
                                </a:lnTo>
                                <a:cubicBezTo>
                                  <a:pt x="5989" y="6249"/>
                                  <a:pt x="6073" y="6214"/>
                                  <a:pt x="6144" y="6143"/>
                                </a:cubicBezTo>
                                <a:cubicBezTo>
                                  <a:pt x="6215" y="6072"/>
                                  <a:pt x="6250" y="5989"/>
                                  <a:pt x="6250" y="5892"/>
                                </a:cubicBezTo>
                                <a:lnTo>
                                  <a:pt x="6250" y="4998"/>
                                </a:lnTo>
                                <a:lnTo>
                                  <a:pt x="10000" y="4998"/>
                                </a:lnTo>
                                <a:close/>
                                <a:moveTo>
                                  <a:pt x="3573" y="1426"/>
                                </a:moveTo>
                                <a:lnTo>
                                  <a:pt x="6429" y="1426"/>
                                </a:lnTo>
                                <a:lnTo>
                                  <a:pt x="6429" y="712"/>
                                </a:lnTo>
                                <a:lnTo>
                                  <a:pt x="3573" y="712"/>
                                </a:lnTo>
                                <a:lnTo>
                                  <a:pt x="3573" y="1426"/>
                                </a:lnTo>
                                <a:close/>
                                <a:moveTo>
                                  <a:pt x="5715" y="4998"/>
                                </a:moveTo>
                                <a:lnTo>
                                  <a:pt x="5715" y="5713"/>
                                </a:lnTo>
                                <a:lnTo>
                                  <a:pt x="4285" y="5713"/>
                                </a:lnTo>
                                <a:lnTo>
                                  <a:pt x="4285" y="4998"/>
                                </a:lnTo>
                                <a:lnTo>
                                  <a:pt x="5715" y="499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6.5pt;margin-top:376.05pt;height:33.65pt;width:489pt;z-index:251673600;mso-width-relative:page;mso-height-relative:page;" coordsize="6210300,427355" o:gfxdata="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">
                <o:lock v:ext="edit" aspectratio="f"/>
                <v:group id="_x0000_s1026" o:spid="_x0000_s1026" o:spt="203" style="position:absolute;left:0;top:0;height:427355;width:6210300;" coordsize="6210300,427418" o:gfxdata="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Nb3aO6+AAAA2wAAAA8AAAAAAAAAAQAgAAAAIgAAAGRycy9kb3ducmV2Lnht&#10;bFBLAQIUABQAAAAIAIdO4kAzLwWeOwAAADkAAAAVAAAAAAAAAAEAIAAAAA0BAABkcnMvZ3JvdXBz&#10;aGFwZXhtbC54bWxQSwUGAAAAAAYABgBgAQAAygMAAAAA&#10;">
                  <o:lock v:ext="edit" aspectratio="f"/>
                  <v:group id="_x0000_s1026" o:spid="_x0000_s1026" o:spt="203" style="position:absolute;left:0;top:0;height:414655;width:6210300;" coordsize="6210300,414655" o:gfxdata="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JiX2mb0AAADbAAAADwAAAAAAAAABACAAAAAiAAAAZHJzL2Rvd25yZXYueG1s&#10;UEsBAhQAFAAAAAgAh07iQDMvBZ47AAAAOQAAABUAAAAAAAAAAQAgAAAADAEAAGRycy9ncm91cHNo&#10;YXBleG1sLnhtbFBLBQYAAAAABgAGAGABAADJAwAAAAA=&#10;">
                    <o:lock v:ext="edit" aspectratio="f"/>
                    <v:roundrect id="矩形: 圆角 33" o:spid="_x0000_s1026" o:spt="2" style="position:absolute;left:88900;top:95250;height:319405;width:6121400;v-text-anchor:middle;" fillcolor="#E5E7EF" filled="t" stroked="t" coordsize="21600,21600" arcsize="0.5" o:gfxdata="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KsbCZvQAA&#10;ANsAAAAPAAAAAAAAAAEAIAAAACIAAABkcnMvZG93bnJldi54bWxQSwECFAAUAAAACACHTuJAMy8F&#10;njsAAAA5AAAAEAAAAAAAAAABACAAAAAMAQAAZHJzL3NoYXBleG1sLnhtbFBLBQYAAAAABgAGAFsB&#10;AAC2AwAAAAA=&#10;">
                      <v:fill on="t" focussize="0,0"/>
                      <v:stroke weight="1pt" color="#495372 [3204]" miterlimit="8" joinstyle="miter"/>
                      <v:imagedata o:title=""/>
                      <o:lock v:ext="edit" aspectratio="f"/>
                    </v:roundrect>
                    <v:group id="_x0000_s1026" o:spid="_x0000_s1026" o:spt="203" style="position:absolute;left:0;top:0;height:414655;width:1409700;" coordsize="1409700,414655" o:gfxdata="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xoDLdr0AAADbAAAADwAAAAAAAAABACAAAAAiAAAAZHJzL2Rvd25yZXYueG1s&#10;UEsBAhQAFAAAAAgAh07iQDMvBZ47AAAAOQAAABUAAAAAAAAAAQAgAAAADAEAAGRycy9ncm91cHNo&#10;YXBleG1sLnhtbFBLBQYAAAAABgAGAGABAADJAwAAAAA=&#10;">
                      <o:lock v:ext="edit" aspectratio="f"/>
                      <v:roundrect id="矩形: 圆角 35" o:spid="_x0000_s1026" o:spt="2" style="position:absolute;left:0;top:95250;height:319405;width:1409700;v-text-anchor:middle;" fillcolor="#495372" filled="t" stroked="t" coordsize="21600,21600" arcsize="0.5" o:gfxdata="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xwSnb4A&#10;AADbAAAADwAAAAAAAAABACAAAAAiAAAAZHJzL2Rvd25yZXYueG1sUEsBAhQAFAAAAAgAh07iQDMv&#10;BZ47AAAAOQAAABAAAAAAAAAAAQAgAAAADQEAAGRycy9zaGFwZXhtbC54bWxQSwUGAAAAAAYABgBb&#10;AQAAtwMAAAAA&#10;">
                        <v:fill on="t" focussize="0,0"/>
                        <v:stroke weight="1pt" color="#495372 [3204]" miterlimit="8" joinstyle="miter"/>
                        <v:imagedata o:title=""/>
                        <o:lock v:ext="edit" aspectratio="f"/>
                      </v:roundrect>
                      <v:shape id="文本框 2" o:spid="_x0000_s1026" o:spt="202" type="#_x0000_t202" style="position:absolute;left:387350;top:0;height:408940;width:938530;" filled="f" stroked="f" coordsize="21600,21600" o:gfxdata="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ij53m8AAAA&#10;2wAAAA8AAAAAAAAAAQAgAAAAIgAAAGRycy9kb3ducmV2LnhtbFBLAQIUABQAAAAIAIdO4kAzLwWe&#10;OwAAADkAAAAQAAAAAAAAAAEAIAAAAAsBAABkcnMvc2hhcGV4bWwueG1sUEsFBgAAAAAGAAYAWwEA&#10;ALUDAAAAAA==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distribute"/>
                                <w:rPr>
                                  <w:rFonts w:ascii="微软雅黑" w:hAnsi="微软雅黑" w:eastAsia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在校经历</w:t>
                              </w:r>
                            </w:p>
                            <w:p>
                              <w:pPr>
                                <w:jc w:val="distribute"/>
                                <w:rPr>
                                  <w:rFonts w:ascii="微软雅黑" w:hAnsi="微软雅黑" w:eastAsia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v:group>
                  <v:shape id="文本框 2" o:spid="_x0000_s1026" o:spt="202" type="#_x0000_t202" style="position:absolute;left:4991100;top:19050;height:408368;width:1104616;" filled="f" stroked="f" coordsize="21600,21600" o:gfxdata="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fvQuK8AAAA&#10;2wAAAA8AAAAAAAAAAQAgAAAAIgAAAGRycy9kb3ducmV2LnhtbFBLAQIUABQAAAAIAIdO4kAzLwWe&#10;OwAAADkAAAAQAAAAAAAAAAEAIAAAAAsBAABkcnMvc2hhcGV4bWwueG1sUEsFBgAAAAAGAAYAWwEA&#10;ALUDAAAAAA=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distribute"/>
                            <w:rPr>
                              <w:rFonts w:ascii="微软雅黑" w:hAnsi="微软雅黑" w:eastAsia="微软雅黑"/>
                              <w:b/>
                              <w:bCs/>
                              <w:color w:val="7F7F7F" w:themeColor="background1" w:themeShade="80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b/>
                              <w:bCs/>
                              <w:color w:val="7F7F7F" w:themeColor="background1" w:themeShade="80"/>
                              <w:sz w:val="24"/>
                              <w:szCs w:val="28"/>
                            </w:rPr>
                            <w:t>Experience</w:t>
                          </w:r>
                        </w:p>
                        <w:p>
                          <w:pPr>
                            <w:jc w:val="distribute"/>
                            <w:rPr>
                              <w:rFonts w:ascii="微软雅黑" w:hAnsi="微软雅黑" w:eastAsia="微软雅黑"/>
                              <w:b/>
                              <w:bCs/>
                              <w:color w:val="7F7F7F" w:themeColor="background1" w:themeShade="80"/>
                              <w:sz w:val="24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shape id="calendar_61469" o:spid="_x0000_s1026" o:spt="100" style="position:absolute;left:165100;top:165100;height:175895;width:205740;v-text-anchor:middle;" fillcolor="#FFFFFF [3212]" filled="t" stroked="f" coordsize="10000,8569" o:gfxdata="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GPm1gvQAA&#10;ANsAAAAPAAAAAAAAAAEAIAAAACIAAABkcnMvZG93bnJldi54bWxQSwECFAAUAAAACACHTuJAMy8F&#10;njsAAAA5AAAAEAAAAAAAAAABACAAAAAMAQAAZHJzL3NoYXBleG1sLnhtbFBLBQYAAAAABgAGAFsB&#10;AAC2AwAAAAA=&#10;" path="m10000,2320l10000,4464,0,4464,0,2320c0,2075,88,1864,261,1690c436,1515,646,1429,891,1429l2855,1429,2855,535c2855,387,2906,260,3011,157c3116,52,3243,0,3390,0l6605,0c6754,0,6880,52,6984,157c7089,262,7140,388,7140,535l7140,1429,9104,1429c9349,1429,9560,1518,9734,1690c9912,1864,10000,2074,10000,2320xm10000,4998l10000,7678c10000,7923,9911,8134,9739,8308c9564,8483,9354,8569,9109,8569l894,8569c649,8569,438,8481,264,8308c89,8133,1,7923,1,7678l1,4998,3750,4998,3750,5892c3750,5988,3785,6072,3856,6143c3928,6214,4010,6249,4108,6249l5893,6249c5989,6249,6073,6214,6144,6143c6215,6072,6250,5989,6250,5892l6250,4998,10000,4998xm3573,1426l6429,1426,6429,712,3573,712,3573,1426xm5715,4998l5715,5713,4285,5713,4285,4998,5715,4998xe">
                  <v:path o:connectlocs="205740,47622;205740,91632;0,91632;0,47622;5369,34690;18331,29332;58738,29332;58738,10981;61948,3222;69745,0;135891,0;143688,3222;146898,10981;146898,29332;187305,29332;200267,34690;205740,47622;205740,102593;205740,157605;200370,170537;187408,175895;18393,175895;5431,170537;20,157605;20,102593;77152,102593;77152,120944;79333,126096;84517,128272;121242,128272;126406,126096;128587,120944;128587,102593;205740,102593;73510,29271;132270,29271;132270,14615;73510,14615;73510,29271;117580,102593;117580,117270;88159,117270;88159,102593;117580,102593" o:connectangles="0,0,0,0,0,0,0,0,0,0,0,0,0,0,0,0,0,0,0,0,0,0,0,0,0,0,0,0,0,0,0,0,0,0,0,0,0,0,0,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-596900</wp:posOffset>
                </wp:positionH>
                <wp:positionV relativeFrom="paragraph">
                  <wp:posOffset>7647305</wp:posOffset>
                </wp:positionV>
                <wp:extent cx="6432550" cy="762000"/>
                <wp:effectExtent l="0" t="0" r="0" b="0"/>
                <wp:wrapNone/>
                <wp:docPr id="42" name="文本框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432550" cy="7620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500" w:lineRule="exac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本人诚实守信，积极自信，富有激情，工作认真负责，具有良好的心理素质；</w:t>
                            </w:r>
                          </w:p>
                          <w:p>
                            <w:pPr>
                              <w:spacing w:line="500" w:lineRule="exac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对工作认真负责，能吃苦耐劳，踏实肯干，对生活积极向上、乐观，对人热诚，能独立的思考解决问题，有团队合作精神；</w:t>
                            </w:r>
                          </w:p>
                          <w:p>
                            <w:pPr>
                              <w:spacing w:line="500" w:lineRule="exact"/>
                              <w:rPr>
                                <w:rFonts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微软雅黑"/>
                                <w:color w:val="404040" w:themeColor="text1" w:themeTint="BF"/>
                                <w:sz w:val="22"/>
                                <w14:textFill>
                                  <w14:solidFill>
                                    <w14:schemeClr w14:val="tx1">
                                      <w14:lumMod w14:val="75000"/>
                                      <w14:lumOff w14:val="25000"/>
                                    </w14:schemeClr>
                                  </w14:solidFill>
                                </w14:textFill>
                              </w:rPr>
                              <w:t>熟悉企业会计制度。会记法规、经济法规及税务法规；具有财务规划及税务知识的专业及技能，熟悉相关的；熟悉银行各种结算方式及相关法规；能进行相关帐务处理。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7pt;margin-top:602.15pt;height:60pt;width:506.5pt;z-index:251674624;mso-width-relative:page;mso-height-relative:page;" filled="f" stroked="f" coordsize="21600,21600" o:gfxdata="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">
                <v:fill on="f" focussize="0,0"/>
                <v:stroke on="f" weight="0.5pt"/>
                <v:imagedata o:title=""/>
                <o:lock v:ext="edit" aspectratio="f"/>
                <v:textbox style="mso-fit-shape-to-text:t;">
                  <w:txbxContent>
                    <w:p>
                      <w:pPr>
                        <w:spacing w:line="500" w:lineRule="exac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本人诚实守信，积极自信，富有激情，工作认真负责，具有良好的心理素质；</w:t>
                      </w:r>
                    </w:p>
                    <w:p>
                      <w:pPr>
                        <w:spacing w:line="500" w:lineRule="exac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对工作认真负责，能吃苦耐劳，踏实肯干，对生活积极向上、乐观，对人热诚，能独立的思考解决问题，有团队合作精神；</w:t>
                      </w:r>
                    </w:p>
                    <w:p>
                      <w:pPr>
                        <w:spacing w:line="500" w:lineRule="exact"/>
                        <w:rPr>
                          <w:rFonts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微软雅黑"/>
                          <w:color w:val="404040" w:themeColor="text1" w:themeTint="BF"/>
                          <w:sz w:val="22"/>
                          <w14:textFill>
                            <w14:solidFill>
                              <w14:schemeClr w14:val="tx1">
                                <w14:lumMod w14:val="75000"/>
                                <w14:lumOff w14:val="25000"/>
                              </w14:schemeClr>
                            </w14:solidFill>
                          </w14:textFill>
                        </w:rPr>
                        <w:t>熟悉企业会计制度。会记法规、经济法规及税务法规；具有财务规划及税务知识的专业及技能，熟悉相关的；熟悉银行各种结算方式及相关法规；能进行相关帐务处理。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g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-463550</wp:posOffset>
                </wp:positionH>
                <wp:positionV relativeFrom="paragraph">
                  <wp:posOffset>7125335</wp:posOffset>
                </wp:positionV>
                <wp:extent cx="6210300" cy="427355"/>
                <wp:effectExtent l="0" t="0" r="19050" b="10795"/>
                <wp:wrapNone/>
                <wp:docPr id="53" name="组合 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210300" cy="427355"/>
                          <a:chOff x="0" y="0"/>
                          <a:chExt cx="6210300" cy="427355"/>
                        </a:xfrm>
                      </wpg:grpSpPr>
                      <wpg:grpSp>
                        <wpg:cNvPr id="44" name="组合 44"/>
                        <wpg:cNvGrpSpPr/>
                        <wpg:grpSpPr>
                          <a:xfrm>
                            <a:off x="0" y="0"/>
                            <a:ext cx="6210300" cy="427355"/>
                            <a:chOff x="0" y="0"/>
                            <a:chExt cx="6210300" cy="427418"/>
                          </a:xfrm>
                        </wpg:grpSpPr>
                        <wpg:grpSp>
                          <wpg:cNvPr id="45" name="组合 45"/>
                          <wpg:cNvGrpSpPr/>
                          <wpg:grpSpPr>
                            <a:xfrm>
                              <a:off x="0" y="0"/>
                              <a:ext cx="6210300" cy="414655"/>
                              <a:chOff x="0" y="0"/>
                              <a:chExt cx="6210300" cy="414655"/>
                            </a:xfrm>
                          </wpg:grpSpPr>
                          <wps:wsp>
                            <wps:cNvPr id="46" name="矩形: 圆角 46"/>
                            <wps:cNvSpPr/>
                            <wps:spPr>
                              <a:xfrm>
                                <a:off x="88900" y="95250"/>
                                <a:ext cx="6121400" cy="319405"/>
                              </a:xfrm>
                              <a:prstGeom prst="roundRect">
                                <a:avLst>
                                  <a:gd name="adj" fmla="val 50000"/>
                                </a:avLst>
                              </a:prstGeom>
                              <a:solidFill>
                                <a:srgbClr val="E5E7EF"/>
                              </a:solidFill>
                              <a:ln>
                                <a:solidFill>
                                  <a:srgbClr val="495372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noAutofit/>
                            </wps:bodyPr>
                          </wps:wsp>
                          <wpg:grpSp>
                            <wpg:cNvPr id="47" name="组合 47"/>
                            <wpg:cNvGrpSpPr/>
                            <wpg:grpSpPr>
                              <a:xfrm>
                                <a:off x="0" y="0"/>
                                <a:ext cx="1409700" cy="414655"/>
                                <a:chOff x="0" y="0"/>
                                <a:chExt cx="1409700" cy="414655"/>
                              </a:xfrm>
                            </wpg:grpSpPr>
                            <wps:wsp>
                              <wps:cNvPr id="48" name="矩形: 圆角 48"/>
                              <wps:cNvSpPr/>
                              <wps:spPr>
                                <a:xfrm>
                                  <a:off x="0" y="95250"/>
                                  <a:ext cx="1409700" cy="319405"/>
                                </a:xfrm>
                                <a:prstGeom prst="roundRect">
                                  <a:avLst>
                                    <a:gd name="adj" fmla="val 50000"/>
                                  </a:avLst>
                                </a:prstGeom>
                                <a:solidFill>
                                  <a:srgbClr val="495372"/>
                                </a:solidFill>
                                <a:ln>
                                  <a:solidFill>
                                    <a:srgbClr val="495372"/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noAutofit/>
                              </wps:bodyPr>
                            </wps:wsp>
                            <wps:wsp>
                              <wps:cNvPr id="49" name="文本框 2"/>
                              <wps:cNvSpPr txBox="1">
                                <a:spLocks noChangeArrowheads="1"/>
                              </wps:cNvSpPr>
                              <wps:spPr bwMode="auto">
                                <a:xfrm>
                                  <a:off x="387350" y="0"/>
                                  <a:ext cx="938530" cy="4089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</a:ln>
                              </wps:spPr>
                              <wps:txbx>
                                <w:txbxContent>
                                  <w:p>
                                    <w:pPr>
                                      <w:jc w:val="distribute"/>
                                      <w:rPr>
                                        <w:rFonts w:ascii="微软雅黑" w:hAnsi="微软雅黑" w:eastAsia="微软雅黑"/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8"/>
                                        <w14:textFill>
                                          <w14:solidFill>
                                            <w14:schemeClr w14:val="bg1"/>
                                          </w14:solidFill>
                                        </w14:textFill>
                                      </w:rPr>
                                    </w:pPr>
                                    <w:r>
                                      <w:rPr>
                                        <w:rFonts w:hint="eastAsia" w:ascii="微软雅黑" w:hAnsi="微软雅黑" w:eastAsia="微软雅黑"/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8"/>
                                        <w14:textFill>
                                          <w14:solidFill>
                                            <w14:schemeClr w14:val="bg1"/>
                                          </w14:solidFill>
                                        </w14:textFill>
                                      </w:rPr>
                                      <w:t>自我评价</w:t>
                                    </w:r>
                                  </w:p>
                                  <w:p>
                                    <w:pPr>
                                      <w:jc w:val="distribute"/>
                                      <w:rPr>
                                        <w:rFonts w:ascii="微软雅黑" w:hAnsi="微软雅黑" w:eastAsia="微软雅黑"/>
                                        <w:b/>
                                        <w:bCs/>
                                        <w:color w:val="FFFFFF" w:themeColor="background1"/>
                                        <w:sz w:val="24"/>
                                        <w:szCs w:val="28"/>
                                        <w14:textFill>
                                          <w14:solidFill>
                                            <w14:schemeClr w14:val="bg1"/>
                                          </w14:solidFill>
                                        </w14:textFill>
                                      </w:rPr>
                                    </w:pPr>
                                  </w:p>
                                </w:txbxContent>
                              </wps:txbx>
                              <wps:bodyPr rot="0" vert="horz" wrap="square" lIns="91440" tIns="45720" rIns="91440" bIns="45720" anchor="t" anchorCtr="0"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50" name="文本框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4991100" y="19050"/>
                              <a:ext cx="1104616" cy="408368"/>
                            </a:xfrm>
                            <a:prstGeom prst="rect">
                              <a:avLst/>
                            </a:prstGeom>
                            <a:noFill/>
                            <a:ln w="9525">
                              <a:noFill/>
                              <a:miter lim="800000"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distribute"/>
                                  <w:rPr>
                                    <w:rFonts w:ascii="微软雅黑" w:hAnsi="微软雅黑" w:eastAsia="微软雅黑"/>
                                    <w:b/>
                                    <w:bCs/>
                                    <w:color w:val="7F7F7F" w:themeColor="background1" w:themeShade="80"/>
                                    <w:sz w:val="24"/>
                                    <w:szCs w:val="28"/>
                                  </w:rPr>
                                </w:pPr>
                                <w:r>
                                  <w:rPr>
                                    <w:rFonts w:ascii="微软雅黑" w:hAnsi="微软雅黑" w:eastAsia="微软雅黑"/>
                                    <w:b/>
                                    <w:bCs/>
                                    <w:color w:val="7F7F7F" w:themeColor="background1" w:themeShade="80"/>
                                    <w:sz w:val="24"/>
                                    <w:szCs w:val="28"/>
                                  </w:rPr>
                                  <w:t>Evaluation</w:t>
                                </w:r>
                              </w:p>
                              <w:p>
                                <w:pPr>
                                  <w:jc w:val="distribute"/>
                                  <w:rPr>
                                    <w:rFonts w:ascii="微软雅黑" w:hAnsi="微软雅黑" w:eastAsia="微软雅黑"/>
                                    <w:b/>
                                    <w:bCs/>
                                    <w:color w:val="7F7F7F" w:themeColor="background1" w:themeShade="80"/>
                                    <w:sz w:val="24"/>
                                    <w:szCs w:val="28"/>
                                  </w:rPr>
                                </w:pP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</wpg:grpSp>
                      <wps:wsp>
                        <wps:cNvPr id="61" name="calendar_61469"/>
                        <wps:cNvSpPr/>
                        <wps:spPr>
                          <a:xfrm>
                            <a:off x="190500" y="165100"/>
                            <a:ext cx="142875" cy="165735"/>
                          </a:xfrm>
                          <a:custGeom>
                            <a:avLst/>
                            <a:gdLst>
                              <a:gd name="T0" fmla="*/ 4584 w 7340"/>
                              <a:gd name="T1" fmla="*/ 4467 h 8537"/>
                              <a:gd name="T2" fmla="*/ 5864 w 7340"/>
                              <a:gd name="T3" fmla="*/ 2355 h 8537"/>
                              <a:gd name="T4" fmla="*/ 3573 w 7340"/>
                              <a:gd name="T5" fmla="*/ 0 h 8537"/>
                              <a:gd name="T6" fmla="*/ 1301 w 7340"/>
                              <a:gd name="T7" fmla="*/ 2355 h 8537"/>
                              <a:gd name="T8" fmla="*/ 2581 w 7340"/>
                              <a:gd name="T9" fmla="*/ 4480 h 8537"/>
                              <a:gd name="T10" fmla="*/ 21 w 7340"/>
                              <a:gd name="T11" fmla="*/ 7404 h 8537"/>
                              <a:gd name="T12" fmla="*/ 21 w 7340"/>
                              <a:gd name="T13" fmla="*/ 7571 h 8537"/>
                              <a:gd name="T14" fmla="*/ 898 w 7340"/>
                              <a:gd name="T15" fmla="*/ 8403 h 8537"/>
                              <a:gd name="T16" fmla="*/ 2862 w 7340"/>
                              <a:gd name="T17" fmla="*/ 8512 h 8537"/>
                              <a:gd name="T18" fmla="*/ 4475 w 7340"/>
                              <a:gd name="T19" fmla="*/ 8512 h 8537"/>
                              <a:gd name="T20" fmla="*/ 7317 w 7340"/>
                              <a:gd name="T21" fmla="*/ 7571 h 8537"/>
                              <a:gd name="T22" fmla="*/ 7317 w 7340"/>
                              <a:gd name="T23" fmla="*/ 7404 h 8537"/>
                              <a:gd name="T24" fmla="*/ 4584 w 7340"/>
                              <a:gd name="T25" fmla="*/ 4467 h 853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</a:cxnLst>
                            <a:rect l="0" t="0" r="r" b="b"/>
                            <a:pathLst>
                              <a:path w="7340" h="8537">
                                <a:moveTo>
                                  <a:pt x="4584" y="4467"/>
                                </a:moveTo>
                                <a:cubicBezTo>
                                  <a:pt x="5373" y="4059"/>
                                  <a:pt x="5867" y="3243"/>
                                  <a:pt x="5864" y="2355"/>
                                </a:cubicBezTo>
                                <a:cubicBezTo>
                                  <a:pt x="5885" y="1070"/>
                                  <a:pt x="4857" y="14"/>
                                  <a:pt x="3573" y="0"/>
                                </a:cubicBezTo>
                                <a:cubicBezTo>
                                  <a:pt x="2296" y="24"/>
                                  <a:pt x="1279" y="1078"/>
                                  <a:pt x="1301" y="2355"/>
                                </a:cubicBezTo>
                                <a:cubicBezTo>
                                  <a:pt x="1293" y="3248"/>
                                  <a:pt x="1788" y="4069"/>
                                  <a:pt x="2581" y="4480"/>
                                </a:cubicBezTo>
                                <a:cubicBezTo>
                                  <a:pt x="1105" y="4656"/>
                                  <a:pt x="0" y="5918"/>
                                  <a:pt x="21" y="7404"/>
                                </a:cubicBezTo>
                                <a:lnTo>
                                  <a:pt x="21" y="7571"/>
                                </a:lnTo>
                                <a:cubicBezTo>
                                  <a:pt x="21" y="8006"/>
                                  <a:pt x="309" y="8281"/>
                                  <a:pt x="898" y="8403"/>
                                </a:cubicBezTo>
                                <a:cubicBezTo>
                                  <a:pt x="1548" y="8500"/>
                                  <a:pt x="2206" y="8537"/>
                                  <a:pt x="2862" y="8512"/>
                                </a:cubicBezTo>
                                <a:lnTo>
                                  <a:pt x="4475" y="8512"/>
                                </a:lnTo>
                                <a:cubicBezTo>
                                  <a:pt x="5998" y="8512"/>
                                  <a:pt x="7317" y="8512"/>
                                  <a:pt x="7317" y="7571"/>
                                </a:cubicBezTo>
                                <a:lnTo>
                                  <a:pt x="7317" y="7404"/>
                                </a:lnTo>
                                <a:cubicBezTo>
                                  <a:pt x="7340" y="5851"/>
                                  <a:pt x="6135" y="4556"/>
                                  <a:pt x="4584" y="4467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bg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36.5pt;margin-top:561.05pt;height:33.65pt;width:489pt;z-index:251675648;mso-width-relative:page;mso-height-relative:page;" coordsize="6210300,427355" o:gfxdata="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">
                <o:lock v:ext="edit" aspectratio="f"/>
                <v:group id="_x0000_s1026" o:spid="_x0000_s1026" o:spt="203" style="position:absolute;left:0;top:0;height:427355;width:6210300;" coordsize="6210300,427418" o:gfxdata="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noa4C7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_x0000_s1026" o:spid="_x0000_s1026" o:spt="203" style="position:absolute;left:0;top:0;height:414655;width:6210300;" coordsize="6210300,414655" o:gfxdata="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xyh2QvwAAANsAAAAPAAAAAAAAAAEAIAAAACIAAABkcnMvZG93bnJldi54&#10;bWxQSwECFAAUAAAACACHTuJAMy8FnjsAAAA5AAAAFQAAAAAAAAABACAAAAAOAQAAZHJzL2dyb3Vw&#10;c2hhcGV4bWwueG1sUEsFBgAAAAAGAAYAYAEAAMsDAAAAAA==&#10;">
                    <o:lock v:ext="edit" aspectratio="f"/>
                    <v:roundrect id="矩形: 圆角 46" o:spid="_x0000_s1026" o:spt="2" style="position:absolute;left:88900;top:95250;height:319405;width:6121400;v-text-anchor:middle;" fillcolor="#E5E7EF" filled="t" stroked="t" coordsize="21600,21600" arcsize="0.5" o:gfxdata="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LAYHy8AAAA&#10;2wAAAA8AAAAAAAAAAQAgAAAAIgAAAGRycy9kb3ducmV2LnhtbFBLAQIUABQAAAAIAIdO4kAzLwWe&#10;OwAAADkAAAAQAAAAAAAAAAEAIAAAAAsBAABkcnMvc2hhcGV4bWwueG1sUEsFBgAAAAAGAAYAWwEA&#10;ALUDAAAAAA==&#10;">
                      <v:fill on="t" focussize="0,0"/>
                      <v:stroke weight="1pt" color="#495372 [3204]" miterlimit="8" joinstyle="miter"/>
                      <v:imagedata o:title=""/>
                      <o:lock v:ext="edit" aspectratio="f"/>
                    </v:roundrect>
                    <v:group id="_x0000_s1026" o:spid="_x0000_s1026" o:spt="203" style="position:absolute;left:0;top:0;height:414655;width:1409700;" coordsize="1409700,414655" o:gfxdata="UEsDBAoAAAAAAIdO4kAAAAAAAAAAAAAAAAAEAAAAZHJzL1BLAwQUAAAACACHTuJAblQmfL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yxe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uVCZ8vwAAANsAAAAPAAAAAAAAAAEAIAAAACIAAABkcnMvZG93bnJldi54&#10;bWxQSwECFAAUAAAACACHTuJAMy8FnjsAAAA5AAAAFQAAAAAAAAABACAAAAAOAQAAZHJzL2dyb3Vw&#10;c2hhcGV4bWwueG1sUEsFBgAAAAAGAAYAYAEAAMsDAAAAAA==&#10;">
                      <o:lock v:ext="edit" aspectratio="f"/>
                      <v:roundrect id="矩形: 圆角 48" o:spid="_x0000_s1026" o:spt="2" style="position:absolute;left:0;top:95250;height:319405;width:1409700;v-text-anchor:middle;" fillcolor="#495372" filled="t" stroked="t" coordsize="21600,21600" arcsize="0.5" o:gfxdata="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QRvOfrsAAADb&#10;AAAADwAAAAAAAAABACAAAAAiAAAAZHJzL2Rvd25yZXYueG1sUEsBAhQAFAAAAAgAh07iQDMvBZ47&#10;AAAAOQAAABAAAAAAAAAAAQAgAAAACgEAAGRycy9zaGFwZXhtbC54bWxQSwUGAAAAAAYABgBbAQAA&#10;tAMAAAAA&#10;">
                        <v:fill on="t" focussize="0,0"/>
                        <v:stroke weight="1pt" color="#495372 [3204]" miterlimit="8" joinstyle="miter"/>
                        <v:imagedata o:title=""/>
                        <o:lock v:ext="edit" aspectratio="f"/>
                      </v:roundrect>
                      <v:shape id="文本框 2" o:spid="_x0000_s1026" o:spt="202" type="#_x0000_t202" style="position:absolute;left:387350;top:0;height:408940;width:938530;" filled="f" stroked="f" coordsize="21600,21600" o:gfxdata="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ToAdrsAAADb&#10;AAAADwAAAAAAAAABACAAAAAiAAAAZHJzL2Rvd25yZXYueG1sUEsBAhQAFAAAAAgAh07iQDMvBZ47&#10;AAAAOQAAABAAAAAAAAAAAQAgAAAACgEAAGRycy9zaGFwZXhtbC54bWxQSwUGAAAAAAYABgBbAQAA&#10;tAMAAAAA&#10;">
                        <v:fill on="f" focussize="0,0"/>
                        <v:stroke on="f" miterlimit="8" joinstyle="miter"/>
                        <v:imagedata o:title=""/>
                        <o:lock v:ext="edit" aspectratio="f"/>
                        <v:textbox>
                          <w:txbxContent>
                            <w:p>
                              <w:pPr>
                                <w:jc w:val="distribute"/>
                                <w:rPr>
                                  <w:rFonts w:ascii="微软雅黑" w:hAnsi="微软雅黑" w:eastAsia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  <w:r>
                                <w:rPr>
                                  <w:rFonts w:hint="eastAsia" w:ascii="微软雅黑" w:hAnsi="微软雅黑" w:eastAsia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  <w:t>自我评价</w:t>
                              </w:r>
                            </w:p>
                            <w:p>
                              <w:pPr>
                                <w:jc w:val="distribute"/>
                                <w:rPr>
                                  <w:rFonts w:ascii="微软雅黑" w:hAnsi="微软雅黑" w:eastAsia="微软雅黑"/>
                                  <w:b/>
                                  <w:bCs/>
                                  <w:color w:val="FFFFFF" w:themeColor="background1"/>
                                  <w:sz w:val="24"/>
                                  <w:szCs w:val="28"/>
                                  <w14:textFill>
                                    <w14:solidFill>
                                      <w14:schemeClr w14:val="bg1"/>
                                    </w14:solidFill>
                                  </w14:textFill>
                                </w:rPr>
                              </w:pPr>
                            </w:p>
                          </w:txbxContent>
                        </v:textbox>
                      </v:shape>
                    </v:group>
                  </v:group>
                  <v:shape id="文本框 2" o:spid="_x0000_s1026" o:spt="202" type="#_x0000_t202" style="position:absolute;left:4991100;top:19050;height:408368;width:1104616;" filled="f" stroked="f" coordsize="21600,21600" o:gfxdata="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V2T82twAAANsAAAAP&#10;AAAAAAAAAAEAIAAAACIAAABkcnMvZG93bnJldi54bWxQSwECFAAUAAAACACHTuJAMy8FnjsAAAA5&#10;AAAAEAAAAAAAAAABACAAAAAGAQAAZHJzL3NoYXBleG1sLnhtbFBLBQYAAAAABgAGAFsBAACwAwAA&#10;AAA=&#10;">
                    <v:fill on="f" focussize="0,0"/>
                    <v:stroke on="f" miterlimit="8" joinstyle="miter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distribute"/>
                            <w:rPr>
                              <w:rFonts w:ascii="微软雅黑" w:hAnsi="微软雅黑" w:eastAsia="微软雅黑"/>
                              <w:b/>
                              <w:bCs/>
                              <w:color w:val="7F7F7F" w:themeColor="background1" w:themeShade="80"/>
                              <w:sz w:val="24"/>
                              <w:szCs w:val="28"/>
                            </w:rPr>
                          </w:pPr>
                          <w:r>
                            <w:rPr>
                              <w:rFonts w:ascii="微软雅黑" w:hAnsi="微软雅黑" w:eastAsia="微软雅黑"/>
                              <w:b/>
                              <w:bCs/>
                              <w:color w:val="7F7F7F" w:themeColor="background1" w:themeShade="80"/>
                              <w:sz w:val="24"/>
                              <w:szCs w:val="28"/>
                            </w:rPr>
                            <w:t>Evaluation</w:t>
                          </w:r>
                        </w:p>
                        <w:p>
                          <w:pPr>
                            <w:jc w:val="distribute"/>
                            <w:rPr>
                              <w:rFonts w:ascii="微软雅黑" w:hAnsi="微软雅黑" w:eastAsia="微软雅黑"/>
                              <w:b/>
                              <w:bCs/>
                              <w:color w:val="7F7F7F" w:themeColor="background1" w:themeShade="80"/>
                              <w:sz w:val="24"/>
                              <w:szCs w:val="28"/>
                            </w:rPr>
                          </w:pPr>
                        </w:p>
                      </w:txbxContent>
                    </v:textbox>
                  </v:shape>
                </v:group>
                <v:shape id="calendar_61469" o:spid="_x0000_s1026" o:spt="100" style="position:absolute;left:190500;top:165100;height:165735;width:142875;v-text-anchor:middle;" fillcolor="#FFFFFF [3212]" filled="t" stroked="f" coordsize="7340,8537" o:gfxdata="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/xkBvQAA&#10;ANsAAAAPAAAAAAAAAAEAIAAAACIAAABkcnMvZG93bnJldi54bWxQSwECFAAUAAAACACHTuJAMy8F&#10;njsAAAA5AAAAEAAAAAAAAAABACAAAAAMAQAAZHJzL3NoYXBleG1sLnhtbFBLBQYAAAAABgAGAFsB&#10;AAC2AwAAAAA=&#10;" path="m4584,4467c5373,4059,5867,3243,5864,2355c5885,1070,4857,14,3573,0c2296,24,1279,1078,1301,2355c1293,3248,1788,4069,2581,4480c1105,4656,0,5918,21,7404l21,7571c21,8006,309,8281,898,8403c1548,8500,2206,8537,2862,8512l4475,8512c5998,8512,7317,8512,7317,7571l7317,7404c7340,5851,6135,4556,4584,4467xe">
                  <v:path o:connectlocs="89228,86721;114144,45719;69549,0;25324,45719;50239,86973;408,143739;408,146981;17479,163133;55709,165249;87107,165249;142427,146981;142427,143739;89228,86721" o:connectangles="0,0,0,0,0,0,0,0,0,0,0,0,0"/>
                  <v:fill on="t" focussize="0,0"/>
                  <v:stroke on="f" weight="1pt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4384" behindDoc="0" locked="0" layoutInCell="1" allowOverlap="1">
                <wp:simplePos x="0" y="0"/>
                <wp:positionH relativeFrom="column">
                  <wp:posOffset>3314700</wp:posOffset>
                </wp:positionH>
                <wp:positionV relativeFrom="paragraph">
                  <wp:posOffset>-476250</wp:posOffset>
                </wp:positionV>
                <wp:extent cx="2019300" cy="1404620"/>
                <wp:effectExtent l="0" t="0" r="0" b="0"/>
                <wp:wrapNone/>
                <wp:docPr id="5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193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ascii="微软雅黑" w:hAnsi="微软雅黑" w:eastAsia="微软雅黑"/>
                                <w:b/>
                                <w:bCs/>
                                <w:color w:val="495372"/>
                                <w:sz w:val="24"/>
                                <w:szCs w:val="28"/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/>
                                <w:b/>
                                <w:bCs/>
                                <w:color w:val="495372"/>
                                <w:sz w:val="24"/>
                                <w:szCs w:val="28"/>
                              </w:rPr>
                              <w:t>求职意向：财务会计实习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261pt;margin-top:-37.5pt;height:110.6pt;width:159pt;z-index:251664384;mso-width-relative:page;mso-height-relative:margin;mso-height-percent:200;" filled="f" stroked="f" coordsize="21600,21600" o:gfxdata="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distribute"/>
                        <w:rPr>
                          <w:rFonts w:ascii="微软雅黑" w:hAnsi="微软雅黑" w:eastAsia="微软雅黑"/>
                          <w:b/>
                          <w:bCs/>
                          <w:color w:val="495372"/>
                          <w:sz w:val="24"/>
                          <w:szCs w:val="28"/>
                        </w:rPr>
                      </w:pPr>
                      <w:r>
                        <w:rPr>
                          <w:rFonts w:hint="eastAsia" w:ascii="微软雅黑" w:hAnsi="微软雅黑" w:eastAsia="微软雅黑"/>
                          <w:b/>
                          <w:bCs/>
                          <w:color w:val="495372"/>
                          <w:sz w:val="24"/>
                          <w:szCs w:val="28"/>
                        </w:rPr>
                        <w:t>求职意向：财务会计实习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45720" distB="45720" distL="114300" distR="114300" simplePos="0" relativeHeight="251663360" behindDoc="0" locked="0" layoutInCell="1" allowOverlap="1">
                <wp:simplePos x="0" y="0"/>
                <wp:positionH relativeFrom="column">
                  <wp:posOffset>1555750</wp:posOffset>
                </wp:positionH>
                <wp:positionV relativeFrom="paragraph">
                  <wp:posOffset>-659130</wp:posOffset>
                </wp:positionV>
                <wp:extent cx="1400810" cy="1404620"/>
                <wp:effectExtent l="0" t="0" r="0" b="0"/>
                <wp:wrapNone/>
                <wp:docPr id="217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0081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distribute"/>
                              <w:rPr>
                                <w:rFonts w:ascii="微软雅黑" w:hAnsi="微软雅黑" w:eastAsia="微软雅黑"/>
                                <w:b/>
                                <w:bCs/>
                                <w:color w:val="495372"/>
                                <w:sz w:val="50"/>
                                <w:szCs w:val="50"/>
                              </w:rPr>
                            </w:pPr>
                            <w:r>
                              <w:rPr>
                                <w:rFonts w:ascii="微软雅黑" w:hAnsi="微软雅黑" w:eastAsia="微软雅黑"/>
                                <w:b/>
                                <w:bCs/>
                                <w:color w:val="495372"/>
                                <w:sz w:val="50"/>
                                <w:szCs w:val="50"/>
                              </w:rPr>
                              <w:t>代用名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文本框 2" o:spid="_x0000_s1026" o:spt="202" type="#_x0000_t202" style="position:absolute;left:0pt;margin-left:122.5pt;margin-top:-51.9pt;height:110.6pt;width:110.3pt;z-index:251663360;mso-width-relative:page;mso-height-relative:margin;mso-height-percent:200;" filled="f" stroked="f" coordsize="21600,21600" o:gfxdata="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distribute"/>
                        <w:rPr>
                          <w:rFonts w:ascii="微软雅黑" w:hAnsi="微软雅黑" w:eastAsia="微软雅黑"/>
                          <w:b/>
                          <w:bCs/>
                          <w:color w:val="495372"/>
                          <w:sz w:val="50"/>
                          <w:szCs w:val="50"/>
                        </w:rPr>
                      </w:pPr>
                      <w:r>
                        <w:rPr>
                          <w:rFonts w:ascii="微软雅黑" w:hAnsi="微软雅黑" w:eastAsia="微软雅黑"/>
                          <w:b/>
                          <w:bCs/>
                          <w:color w:val="495372"/>
                          <w:sz w:val="50"/>
                          <w:szCs w:val="50"/>
                        </w:rPr>
                        <w:t>代用名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1574800</wp:posOffset>
                </wp:positionH>
                <wp:positionV relativeFrom="paragraph">
                  <wp:posOffset>-66040</wp:posOffset>
                </wp:positionV>
                <wp:extent cx="2060575" cy="1079500"/>
                <wp:effectExtent l="0" t="0" r="0" b="6350"/>
                <wp:wrapNone/>
                <wp:docPr id="52" name="文本框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60575" cy="1079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insoku w:val="0"/>
                              <w:overflowPunct w:val="0"/>
                              <w:spacing w:line="500" w:lineRule="exact"/>
                              <w:textAlignment w:val="baseline"/>
                              <w:rPr>
                                <w:color w:val="262626" w:themeColor="text1" w:themeTint="D9"/>
                                <w:sz w:val="36"/>
                                <w:szCs w:val="3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年 </w:t>
                            </w:r>
                            <w:r>
                              <w:rPr>
                                <w:rFonts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龄：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ascii="微软雅黑" w:hAnsi="微软雅黑" w:eastAsia="微软雅黑" w:cs="Times New Roman"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2岁</w:t>
                            </w:r>
                          </w:p>
                          <w:p>
                            <w:pPr>
                              <w:kinsoku w:val="0"/>
                              <w:overflowPunct w:val="0"/>
                              <w:spacing w:line="500" w:lineRule="exact"/>
                              <w:textAlignment w:val="baseline"/>
                              <w:rPr>
                                <w:rFonts w:ascii="微软雅黑" w:hAnsi="微软雅黑" w:eastAsia="微软雅黑" w:cs="Times New Roman"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手 </w:t>
                            </w:r>
                            <w:r>
                              <w:rPr>
                                <w:rFonts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机：</w:t>
                            </w:r>
                            <w:r>
                              <w:rPr>
                                <w:rFonts w:ascii="微软雅黑" w:hAnsi="微软雅黑" w:eastAsia="微软雅黑" w:cs="Times New Roman"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18686868686</w:t>
                            </w:r>
                          </w:p>
                          <w:p>
                            <w:pPr>
                              <w:kinsoku w:val="0"/>
                              <w:overflowPunct w:val="0"/>
                              <w:spacing w:line="500" w:lineRule="exact"/>
                              <w:textAlignment w:val="baseline"/>
                              <w:rPr>
                                <w:color w:val="262626" w:themeColor="text1" w:themeTint="D9"/>
                                <w:sz w:val="36"/>
                                <w:szCs w:val="3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政治面貌：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中共党员</w:t>
                            </w:r>
                          </w:p>
                        </w:txbxContent>
                      </wps:txbx>
                      <wps:bodyPr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24" o:spid="_x0000_s1026" o:spt="202" type="#_x0000_t202" style="position:absolute;left:0pt;margin-left:124pt;margin-top:-5.2pt;height:85pt;width:162.25pt;z-index:251665408;mso-width-relative:page;mso-height-relative:page;" filled="f" stroked="f" coordsize="21600,21600" o:gfxdata="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yjJcltgAAAALAQAADwAAAAAAAAABACAAAAAiAAAAZHJzL2Rvd25yZXYueG1sUEsBAhQAFAAA&#10;AAgAh07iQFbr78fvAQAAvgMAAA4AAAAAAAAAAQAgAAAAJwEAAGRycy9lMm9Eb2MueG1sUEsFBgAA&#10;AAAGAAYAWQEAAIg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insoku w:val="0"/>
                        <w:overflowPunct w:val="0"/>
                        <w:spacing w:line="500" w:lineRule="exact"/>
                        <w:textAlignment w:val="baseline"/>
                        <w:rPr>
                          <w:color w:val="262626" w:themeColor="text1" w:themeTint="D9"/>
                          <w:sz w:val="36"/>
                          <w:szCs w:val="3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年 </w:t>
                      </w:r>
                      <w:r>
                        <w:rPr>
                          <w:rFonts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龄：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</w:t>
                      </w:r>
                      <w:r>
                        <w:rPr>
                          <w:rFonts w:ascii="微软雅黑" w:hAnsi="微软雅黑" w:eastAsia="微软雅黑" w:cs="Times New Roman"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2岁</w:t>
                      </w:r>
                    </w:p>
                    <w:p>
                      <w:pPr>
                        <w:kinsoku w:val="0"/>
                        <w:overflowPunct w:val="0"/>
                        <w:spacing w:line="500" w:lineRule="exact"/>
                        <w:textAlignment w:val="baseline"/>
                        <w:rPr>
                          <w:rFonts w:ascii="微软雅黑" w:hAnsi="微软雅黑" w:eastAsia="微软雅黑" w:cs="Times New Roman"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手 </w:t>
                      </w:r>
                      <w:r>
                        <w:rPr>
                          <w:rFonts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机：</w:t>
                      </w:r>
                      <w:r>
                        <w:rPr>
                          <w:rFonts w:ascii="微软雅黑" w:hAnsi="微软雅黑" w:eastAsia="微软雅黑" w:cs="Times New Roman"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18686868686</w:t>
                      </w:r>
                    </w:p>
                    <w:p>
                      <w:pPr>
                        <w:kinsoku w:val="0"/>
                        <w:overflowPunct w:val="0"/>
                        <w:spacing w:line="500" w:lineRule="exact"/>
                        <w:textAlignment w:val="baseline"/>
                        <w:rPr>
                          <w:color w:val="262626" w:themeColor="text1" w:themeTint="D9"/>
                          <w:sz w:val="36"/>
                          <w:szCs w:val="3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政治面貌：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中共党员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3733800</wp:posOffset>
                </wp:positionH>
                <wp:positionV relativeFrom="paragraph">
                  <wp:posOffset>-66040</wp:posOffset>
                </wp:positionV>
                <wp:extent cx="2463800" cy="1079500"/>
                <wp:effectExtent l="0" t="0" r="0" b="6350"/>
                <wp:wrapNone/>
                <wp:docPr id="8" name="文本框 2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63800" cy="10795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kinsoku w:val="0"/>
                              <w:overflowPunct w:val="0"/>
                              <w:spacing w:line="500" w:lineRule="exact"/>
                              <w:textAlignment w:val="baseline"/>
                              <w:rPr>
                                <w:color w:val="262626" w:themeColor="text1" w:themeTint="D9"/>
                                <w:sz w:val="36"/>
                                <w:szCs w:val="3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性 </w:t>
                            </w:r>
                            <w:r>
                              <w:rPr>
                                <w:rFonts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别：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女</w:t>
                            </w:r>
                          </w:p>
                          <w:p>
                            <w:pPr>
                              <w:kinsoku w:val="0"/>
                              <w:overflowPunct w:val="0"/>
                              <w:spacing w:line="500" w:lineRule="exact"/>
                              <w:textAlignment w:val="baseline"/>
                              <w:rPr>
                                <w:color w:val="262626" w:themeColor="text1" w:themeTint="D9"/>
                                <w:sz w:val="36"/>
                                <w:szCs w:val="36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经 </w:t>
                            </w:r>
                            <w:r>
                              <w:rPr>
                                <w:rFonts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验：</w:t>
                            </w:r>
                            <w:r>
                              <w:rPr>
                                <w:rFonts w:ascii="微软雅黑" w:hAnsi="微软雅黑" w:eastAsia="微软雅黑" w:cs="Times New Roman"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应届生</w:t>
                            </w:r>
                          </w:p>
                          <w:p>
                            <w:pPr>
                              <w:kinsoku w:val="0"/>
                              <w:overflowPunct w:val="0"/>
                              <w:spacing w:line="500" w:lineRule="exact"/>
                              <w:textAlignment w:val="baseline"/>
                              <w:rPr>
                                <w:rFonts w:hint="default" w:ascii="微软雅黑" w:hAnsi="微软雅黑" w:eastAsia="微软雅黑" w:cs="Times New Roman"/>
                                <w:caps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</w:pP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邮 </w:t>
                            </w:r>
                            <w:r>
                              <w:rPr>
                                <w:rFonts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 xml:space="preserve">   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b/>
                                <w:bCs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箱：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1</w:t>
                            </w:r>
                            <w:r>
                              <w:rPr>
                                <w:rFonts w:ascii="微软雅黑" w:hAnsi="微软雅黑" w:eastAsia="微软雅黑" w:cs="Times New Roman"/>
                                <w:caps/>
                                <w:color w:val="262626" w:themeColor="text1" w:themeTint="D9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23@</w:t>
                            </w:r>
                            <w:r>
                              <w:rPr>
                                <w:rFonts w:hint="eastAsia" w:ascii="微软雅黑" w:hAnsi="微软雅黑" w:eastAsia="微软雅黑" w:cs="Times New Roman"/>
                                <w:caps/>
                                <w:color w:val="262626" w:themeColor="text1" w:themeTint="D9"/>
                                <w:lang w:val="en-US" w:eastAsia="zh-CN"/>
                                <w14:textFill>
                                  <w14:solidFill>
                                    <w14:schemeClr w14:val="tx1">
                                      <w14:lumMod w14:val="85000"/>
                                      <w14:lumOff w14:val="15000"/>
                                    </w14:schemeClr>
                                  </w14:solidFill>
                                </w14:textFill>
                              </w:rPr>
                              <w:t>qq.com</w:t>
                            </w:r>
                          </w:p>
                        </w:txbxContent>
                      </wps:txbx>
                      <wps:bodyPr wrap="square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文本框 224" o:spid="_x0000_s1026" o:spt="202" type="#_x0000_t202" style="position:absolute;left:0pt;margin-left:294pt;margin-top:-5.2pt;height:85pt;width:194pt;z-index:251666432;mso-width-relative:page;mso-height-relative:page;" filled="f" stroked="f" coordsize="21600,21600" o:gfxdata="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lK6jUNgAAAALAQAADwAAAAAAAAABACAAAAAiAAAAZHJzL2Rvd25yZXYueG1sUEsB&#10;AhQAFAAAAAgAh07iQJUroMr1AQAAywMAAA4AAAAAAAAAAQAgAAAAJwEAAGRycy9lMm9Eb2MueG1s&#10;UEsFBgAAAAAGAAYAWQEAAI4FAAAAAA==&#10;">
                <v:fill on="f" focussize="0,0"/>
                <v:stroke on="f" miterlimit="8" joinstyle="miter"/>
                <v:imagedata o:title=""/>
                <o:lock v:ext="edit" aspectratio="f"/>
                <v:textbox>
                  <w:txbxContent>
                    <w:p>
                      <w:pPr>
                        <w:kinsoku w:val="0"/>
                        <w:overflowPunct w:val="0"/>
                        <w:spacing w:line="500" w:lineRule="exact"/>
                        <w:textAlignment w:val="baseline"/>
                        <w:rPr>
                          <w:color w:val="262626" w:themeColor="text1" w:themeTint="D9"/>
                          <w:sz w:val="36"/>
                          <w:szCs w:val="3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性 </w:t>
                      </w:r>
                      <w:r>
                        <w:rPr>
                          <w:rFonts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别：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女</w:t>
                      </w:r>
                    </w:p>
                    <w:p>
                      <w:pPr>
                        <w:kinsoku w:val="0"/>
                        <w:overflowPunct w:val="0"/>
                        <w:spacing w:line="500" w:lineRule="exact"/>
                        <w:textAlignment w:val="baseline"/>
                        <w:rPr>
                          <w:color w:val="262626" w:themeColor="text1" w:themeTint="D9"/>
                          <w:sz w:val="36"/>
                          <w:szCs w:val="36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经 </w:t>
                      </w:r>
                      <w:r>
                        <w:rPr>
                          <w:rFonts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验：</w:t>
                      </w:r>
                      <w:r>
                        <w:rPr>
                          <w:rFonts w:ascii="微软雅黑" w:hAnsi="微软雅黑" w:eastAsia="微软雅黑" w:cs="Times New Roman"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应届生</w:t>
                      </w:r>
                    </w:p>
                    <w:p>
                      <w:pPr>
                        <w:kinsoku w:val="0"/>
                        <w:overflowPunct w:val="0"/>
                        <w:spacing w:line="500" w:lineRule="exact"/>
                        <w:textAlignment w:val="baseline"/>
                        <w:rPr>
                          <w:rFonts w:hint="default" w:ascii="微软雅黑" w:hAnsi="微软雅黑" w:eastAsia="微软雅黑" w:cs="Times New Roman"/>
                          <w:caps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</w:pP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邮 </w:t>
                      </w:r>
                      <w:r>
                        <w:rPr>
                          <w:rFonts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 xml:space="preserve">   </w:t>
                      </w:r>
                      <w:r>
                        <w:rPr>
                          <w:rFonts w:hint="eastAsia" w:ascii="微软雅黑" w:hAnsi="微软雅黑" w:eastAsia="微软雅黑" w:cs="Times New Roman"/>
                          <w:b/>
                          <w:bCs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箱：</w:t>
                      </w:r>
                      <w:r>
                        <w:rPr>
                          <w:rFonts w:hint="eastAsia" w:ascii="微软雅黑" w:hAnsi="微软雅黑" w:eastAsia="微软雅黑" w:cs="Times New Roman"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1</w:t>
                      </w:r>
                      <w:r>
                        <w:rPr>
                          <w:rFonts w:ascii="微软雅黑" w:hAnsi="微软雅黑" w:eastAsia="微软雅黑" w:cs="Times New Roman"/>
                          <w:caps/>
                          <w:color w:val="262626" w:themeColor="text1" w:themeTint="D9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23@</w:t>
                      </w:r>
                      <w:r>
                        <w:rPr>
                          <w:rFonts w:hint="eastAsia" w:ascii="微软雅黑" w:hAnsi="微软雅黑" w:eastAsia="微软雅黑" w:cs="Times New Roman"/>
                          <w:caps/>
                          <w:color w:val="262626" w:themeColor="text1" w:themeTint="D9"/>
                          <w:lang w:val="en-US" w:eastAsia="zh-CN"/>
                          <w14:textFill>
                            <w14:solidFill>
                              <w14:schemeClr w14:val="tx1">
                                <w14:lumMod w14:val="85000"/>
                                <w14:lumOff w14:val="15000"/>
                              </w14:schemeClr>
                            </w14:solidFill>
                          </w14:textFill>
                        </w:rPr>
                        <w:t>qq.com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page">
                  <wp:posOffset>-501650</wp:posOffset>
                </wp:positionH>
                <wp:positionV relativeFrom="paragraph">
                  <wp:posOffset>-730250</wp:posOffset>
                </wp:positionV>
                <wp:extent cx="8782050" cy="1797050"/>
                <wp:effectExtent l="0" t="0" r="0" b="0"/>
                <wp:wrapNone/>
                <wp:docPr id="2" name="箭头: 五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8782050" cy="1797050"/>
                        </a:xfrm>
                        <a:prstGeom prst="homePlate">
                          <a:avLst>
                            <a:gd name="adj" fmla="val 0"/>
                          </a:avLst>
                        </a:prstGeom>
                        <a:solidFill>
                          <a:schemeClr val="bg1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箭头: 五边形 1" o:spid="_x0000_s1026" o:spt="15" type="#_x0000_t15" style="position:absolute;left:0pt;flip:x;margin-left:-39.5pt;margin-top:-57.5pt;height:141.5pt;width:691.5pt;mso-position-horizontal-relative:page;z-index:251660288;v-text-anchor:middle;mso-width-relative:page;mso-height-relative:page;" fillcolor="#FFFFFF [3212]" filled="t" stroked="f" coordsize="21600,21600" o:gfxdata="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WLykv9sAAAANAQAADwAAAAAAAAABACAAAAAiAAAAZHJzL2Rvd25yZXYueG1sUEsBAhQA&#10;FAAAAAgAh07iQCXN/IQoAgAAMQQAAA4AAAAAAAAAAQAgAAAAKgEAAGRycy9lMm9Eb2MueG1sUEsF&#10;BgAAAAAGAAYAWQEAAMQFAAAAAA==&#10;" adj="216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-2489200</wp:posOffset>
                </wp:positionH>
                <wp:positionV relativeFrom="paragraph">
                  <wp:posOffset>-723900</wp:posOffset>
                </wp:positionV>
                <wp:extent cx="3683000" cy="1784350"/>
                <wp:effectExtent l="0" t="0" r="12700" b="25400"/>
                <wp:wrapNone/>
                <wp:docPr id="11" name="矩形: 圆角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683000" cy="1784350"/>
                        </a:xfrm>
                        <a:prstGeom prst="roundRect">
                          <a:avLst>
                            <a:gd name="adj" fmla="val 50000"/>
                          </a:avLst>
                        </a:prstGeom>
                        <a:solidFill>
                          <a:srgbClr val="495372"/>
                        </a:solidFill>
                        <a:ln>
                          <a:solidFill>
                            <a:srgbClr val="49537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id="矩形: 圆角 11" o:spid="_x0000_s1026" o:spt="2" style="position:absolute;left:0pt;margin-left:-196pt;margin-top:-57pt;height:140.5pt;width:290pt;z-index:251661312;v-text-anchor:middle;mso-width-relative:page;mso-height-relative:page;" fillcolor="#495372" filled="t" stroked="t" coordsize="21600,21600" arcsize="0.5" o:gfxdata="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">
                <v:fill on="t" focussize="0,0"/>
                <v:stroke weight="1pt" color="#495372 [3204]" miterlimit="8" joinstyle="miter"/>
                <v:imagedata o:title=""/>
                <o:lock v:ext="edit" aspectratio="f"/>
              </v:roundrect>
            </w:pict>
          </mc:Fallback>
        </mc:AlternateContent>
      </w:r>
      <w: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-520700</wp:posOffset>
            </wp:positionH>
            <wp:positionV relativeFrom="paragraph">
              <wp:posOffset>-635000</wp:posOffset>
            </wp:positionV>
            <wp:extent cx="1606550" cy="1604645"/>
            <wp:effectExtent l="19050" t="19050" r="12700" b="14605"/>
            <wp:wrapNone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1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" b="5952"/>
                    <a:stretch>
                      <a:fillRect/>
                    </a:stretch>
                  </pic:blipFill>
                  <pic:spPr>
                    <a:xfrm>
                      <a:off x="0" y="0"/>
                      <a:ext cx="1606550" cy="1604645"/>
                    </a:xfrm>
                    <a:custGeom>
                      <a:avLst/>
                      <a:gdLst>
                        <a:gd name="connsiteX0" fmla="*/ 743102 w 1526167"/>
                        <a:gd name="connsiteY0" fmla="*/ 0 h 1525159"/>
                        <a:gd name="connsiteX1" fmla="*/ 783066 w 1526167"/>
                        <a:gd name="connsiteY1" fmla="*/ 0 h 1525159"/>
                        <a:gd name="connsiteX2" fmla="*/ 841105 w 1526167"/>
                        <a:gd name="connsiteY2" fmla="*/ 2931 h 1525159"/>
                        <a:gd name="connsiteX3" fmla="*/ 1522228 w 1526167"/>
                        <a:gd name="connsiteY3" fmla="*/ 684054 h 1525159"/>
                        <a:gd name="connsiteX4" fmla="*/ 1526167 w 1526167"/>
                        <a:gd name="connsiteY4" fmla="*/ 762055 h 1525159"/>
                        <a:gd name="connsiteX5" fmla="*/ 1526167 w 1526167"/>
                        <a:gd name="connsiteY5" fmla="*/ 762095 h 1525159"/>
                        <a:gd name="connsiteX6" fmla="*/ 1522228 w 1526167"/>
                        <a:gd name="connsiteY6" fmla="*/ 840096 h 1525159"/>
                        <a:gd name="connsiteX7" fmla="*/ 763084 w 1526167"/>
                        <a:gd name="connsiteY7" fmla="*/ 1525159 h 1525159"/>
                        <a:gd name="connsiteX8" fmla="*/ 0 w 1526167"/>
                        <a:gd name="connsiteY8" fmla="*/ 762075 h 1525159"/>
                        <a:gd name="connsiteX9" fmla="*/ 685063 w 1526167"/>
                        <a:gd name="connsiteY9" fmla="*/ 2931 h 1525159"/>
                      </a:gdLst>
                      <a:ahLst/>
                      <a:cxnLst>
                        <a:cxn ang="0">
                          <a:pos x="connsiteX0" y="connsiteY0"/>
                        </a:cxn>
                        <a:cxn ang="0">
                          <a:pos x="connsiteX1" y="connsiteY1"/>
                        </a:cxn>
                        <a:cxn ang="0">
                          <a:pos x="connsiteX2" y="connsiteY2"/>
                        </a:cxn>
                        <a:cxn ang="0">
                          <a:pos x="connsiteX3" y="connsiteY3"/>
                        </a:cxn>
                        <a:cxn ang="0">
                          <a:pos x="connsiteX4" y="connsiteY4"/>
                        </a:cxn>
                        <a:cxn ang="0">
                          <a:pos x="connsiteX5" y="connsiteY5"/>
                        </a:cxn>
                        <a:cxn ang="0">
                          <a:pos x="connsiteX6" y="connsiteY6"/>
                        </a:cxn>
                        <a:cxn ang="0">
                          <a:pos x="connsiteX7" y="connsiteY7"/>
                        </a:cxn>
                        <a:cxn ang="0">
                          <a:pos x="connsiteX8" y="connsiteY8"/>
                        </a:cxn>
                        <a:cxn ang="0">
                          <a:pos x="connsiteX9" y="connsiteY9"/>
                        </a:cxn>
                      </a:cxnLst>
                      <a:rect l="l" t="t" r="r" b="b"/>
                      <a:pathLst>
                        <a:path w="1526167" h="1525159">
                          <a:moveTo>
                            <a:pt x="743102" y="0"/>
                          </a:moveTo>
                          <a:lnTo>
                            <a:pt x="783066" y="0"/>
                          </a:lnTo>
                          <a:lnTo>
                            <a:pt x="841105" y="2931"/>
                          </a:lnTo>
                          <a:cubicBezTo>
                            <a:pt x="1200242" y="39403"/>
                            <a:pt x="1485756" y="324917"/>
                            <a:pt x="1522228" y="684054"/>
                          </a:cubicBezTo>
                          <a:lnTo>
                            <a:pt x="1526167" y="762055"/>
                          </a:lnTo>
                          <a:lnTo>
                            <a:pt x="1526167" y="762095"/>
                          </a:lnTo>
                          <a:lnTo>
                            <a:pt x="1522228" y="840096"/>
                          </a:lnTo>
                          <a:cubicBezTo>
                            <a:pt x="1483151" y="1224886"/>
                            <a:pt x="1158184" y="1525159"/>
                            <a:pt x="763084" y="1525159"/>
                          </a:cubicBezTo>
                          <a:cubicBezTo>
                            <a:pt x="341644" y="1525159"/>
                            <a:pt x="0" y="1183515"/>
                            <a:pt x="0" y="762075"/>
                          </a:cubicBezTo>
                          <a:cubicBezTo>
                            <a:pt x="0" y="366975"/>
                            <a:pt x="300273" y="42008"/>
                            <a:pt x="685063" y="2931"/>
                          </a:cubicBezTo>
                          <a:close/>
                        </a:path>
                      </a:pathLst>
                    </a:custGeom>
                    <a:ln w="12700">
                      <a:solidFill>
                        <a:srgbClr val="495372"/>
                      </a:solidFill>
                    </a:ln>
                  </pic:spPr>
                </pic:pic>
              </a:graphicData>
            </a:graphic>
          </wp:anchor>
        </w:drawing>
      </w: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-247650</wp:posOffset>
                </wp:positionH>
                <wp:positionV relativeFrom="paragraph">
                  <wp:posOffset>-1016000</wp:posOffset>
                </wp:positionV>
                <wp:extent cx="7905750" cy="11080750"/>
                <wp:effectExtent l="0" t="0" r="0" b="6350"/>
                <wp:wrapNone/>
                <wp:docPr id="15" name="箭头: 五边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7905750" cy="11080750"/>
                        </a:xfrm>
                        <a:prstGeom prst="homePlate">
                          <a:avLst>
                            <a:gd name="adj" fmla="val 0"/>
                          </a:avLst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wrap="square" rtlCol="0" anchor="ctr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箭头: 五边形 1" o:spid="_x0000_s1026" o:spt="15" type="#_x0000_t15" style="position:absolute;left:0pt;flip:x;margin-left:-19.5pt;margin-top:-80pt;height:872.5pt;width:622.5pt;mso-position-horizontal-relative:page;z-index:251659264;v-text-anchor:middle;mso-width-relative:page;mso-height-relative:page;" fillcolor="#F2F2F2 [3052]" filled="t" stroked="f" coordsize="21600,21600" o:gfxdata="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" adj="21600">
                <v:fill on="t" focussize="0,0"/>
                <v:stroke on="f" weight="1pt" miterlimit="8" joinstyle="miter"/>
                <v:imagedata o:title=""/>
                <o:lock v:ext="edit" aspectratio="f"/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53184E30"/>
    <w:rsid w:val="004803BF"/>
    <w:rsid w:val="00A47BD1"/>
    <w:rsid w:val="00B63420"/>
    <w:rsid w:val="00DB4473"/>
    <w:rsid w:val="53184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office6\templates\download\b7a10da6-3a29-4b7f-aae3-c69a3fd8f37d\&#26080;&#32463;&#39564;&#36130;&#21153;&#20250;&#35745;&#23454;&#20064;&#31616;&#21382;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无经验财务会计实习简历.docx</Template>
  <Pages>1</Pages>
  <Words>0</Words>
  <Characters>0</Characters>
  <Lines>1</Lines>
  <Paragraphs>1</Paragraphs>
  <TotalTime>4</TotalTime>
  <ScaleCrop>false</ScaleCrop>
  <LinksUpToDate>false</LinksUpToDate>
  <CharactersWithSpaces>0</CharactersWithSpaces>
  <Application>WPS Office_11.1.0.11194_F1E327BC-269C-435d-A152-05C5408002CA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2022-03-11T07:38:00Z</dcterms:created>
  <dc:creator>铭</dc:creator>
  <cp:lastModifiedBy>铭</cp:lastModifiedBy>
  <dcterms:modified xsi:type="dcterms:W3CDTF">2022-03-11T07:40:39Z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2052-11.1.0.11194</vt:lpwstr>
  </property>
  <property fmtid="{D5CDD505-2E9C-101B-9397-08002B2CF9AE}" pid="3" name="KSOTemplateUUID">
    <vt:lpwstr>v1.0_mb_RpzjMZwULYnEhcR0qOtzoQ==</vt:lpwstr>
  </property>
  <property fmtid="{D5CDD505-2E9C-101B-9397-08002B2CF9AE}" pid="4" name="ICV">
    <vt:lpwstr>AA74F4AE54BA4D808D8183E22A9E7B65</vt:lpwstr>
  </property>
</Properties>
</file>