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出租房租赁协议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jc w:val="left"/>
        <w:textAlignment w:val="auto"/>
        <w:rPr>
          <w:rFonts w:hint="eastAsia" w:ascii="宋体" w:hAnsi="宋体"/>
          <w:color w:val="000000"/>
          <w:position w:val="6"/>
          <w:sz w:val="24"/>
          <w:szCs w:val="24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szCs w:val="24"/>
          <w:lang w:val="zh-CN"/>
        </w:rPr>
        <w:t>　　</w:t>
      </w:r>
      <w:r>
        <w:rPr>
          <w:rFonts w:hint="eastAsia" w:ascii="宋体" w:hAnsi="宋体"/>
          <w:color w:val="000000"/>
          <w:position w:val="6"/>
          <w:sz w:val="20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甲方（出租方):___________________乙方（承租方):___________________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jc w:val="left"/>
        <w:textAlignment w:val="auto"/>
        <w:rPr>
          <w:rFonts w:hint="eastAsia" w:ascii="宋体" w:hAnsi="宋体"/>
          <w:color w:val="000000"/>
          <w:position w:val="6"/>
          <w:sz w:val="24"/>
          <w:szCs w:val="24"/>
          <w:lang w:val="zh-CN"/>
        </w:rPr>
      </w:pP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　　身份证号码：____________________身份证号码：_____________________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jc w:val="left"/>
        <w:textAlignment w:val="auto"/>
        <w:rPr>
          <w:rFonts w:hint="eastAsia" w:ascii="宋体" w:hAnsi="宋体"/>
          <w:color w:val="000000"/>
          <w:position w:val="6"/>
          <w:sz w:val="24"/>
          <w:szCs w:val="24"/>
          <w:lang w:val="zh-CN"/>
        </w:rPr>
      </w:pP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　　联系方式：______________________联系方式：_______________________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jc w:val="left"/>
        <w:textAlignment w:val="auto"/>
        <w:rPr>
          <w:rFonts w:hint="eastAsia" w:ascii="宋体" w:hAnsi="宋体"/>
          <w:color w:val="000000"/>
          <w:position w:val="6"/>
          <w:sz w:val="24"/>
          <w:szCs w:val="24"/>
          <w:lang w:val="zh-CN"/>
        </w:rPr>
      </w:pP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　　甲方房屋位于________________________，房型是___________,房屋建筑面积________㎡。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jc w:val="left"/>
        <w:textAlignment w:val="auto"/>
        <w:rPr>
          <w:rFonts w:hint="eastAsia" w:ascii="宋体" w:hAnsi="宋体"/>
          <w:color w:val="000000"/>
          <w:position w:val="6"/>
          <w:sz w:val="24"/>
          <w:szCs w:val="24"/>
          <w:lang w:val="zh-CN"/>
        </w:rPr>
      </w:pP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　　现经甲乙双方商议，甲方同意把位于____________________________  房屋出租给乙方使用，协议如下：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jc w:val="left"/>
        <w:textAlignment w:val="auto"/>
        <w:rPr>
          <w:rFonts w:hint="eastAsia" w:ascii="宋体" w:hAnsi="宋体"/>
          <w:color w:val="000000"/>
          <w:position w:val="6"/>
          <w:sz w:val="24"/>
          <w:szCs w:val="24"/>
          <w:lang w:val="zh-CN"/>
        </w:rPr>
      </w:pP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　　1.租金：本房屋每月租金为人民币_______元；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jc w:val="left"/>
        <w:textAlignment w:val="auto"/>
        <w:rPr>
          <w:rFonts w:hint="eastAsia" w:ascii="宋体" w:hAnsi="宋体"/>
          <w:color w:val="000000"/>
          <w:position w:val="6"/>
          <w:sz w:val="24"/>
          <w:szCs w:val="24"/>
          <w:lang w:val="zh-CN"/>
        </w:rPr>
      </w:pP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　　2.租期：租赁时间__________________至_________________止，为期__个月；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jc w:val="left"/>
        <w:textAlignment w:val="auto"/>
        <w:rPr>
          <w:rFonts w:hint="eastAsia" w:ascii="宋体" w:hAnsi="宋体"/>
          <w:color w:val="000000"/>
          <w:position w:val="6"/>
          <w:sz w:val="24"/>
          <w:szCs w:val="24"/>
          <w:lang w:val="zh-CN"/>
        </w:rPr>
      </w:pP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　　3.付款方式：（押几付几）房租是按年/季/月支付，在每月___号交给甲方；甲方收到钱给乙方开现金收据；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jc w:val="left"/>
        <w:textAlignment w:val="auto"/>
        <w:rPr>
          <w:rFonts w:hint="eastAsia" w:ascii="宋体" w:hAnsi="宋体"/>
          <w:color w:val="000000"/>
          <w:position w:val="6"/>
          <w:sz w:val="24"/>
          <w:szCs w:val="24"/>
          <w:lang w:val="zh-CN"/>
        </w:rPr>
      </w:pP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　　4.乙方在租赁期间，水电费，物业费，燃气费，以及其它有乙方居住而产生的费用都由乙方承担，租赁结束，要交清居住期间产生的欠款；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jc w:val="left"/>
        <w:textAlignment w:val="auto"/>
        <w:rPr>
          <w:rFonts w:hint="eastAsia" w:ascii="宋体" w:hAnsi="宋体"/>
          <w:color w:val="000000"/>
          <w:position w:val="6"/>
          <w:sz w:val="24"/>
          <w:szCs w:val="24"/>
          <w:lang w:val="zh-CN"/>
        </w:rPr>
      </w:pP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　　5.乙方不得随意损坏房屋设施，如需装修或改造，需先征得甲方同意，并承担装修改造费用，租赁结束时，乙方须将房屋设施恢复原状；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jc w:val="left"/>
        <w:textAlignment w:val="auto"/>
        <w:rPr>
          <w:rFonts w:hint="eastAsia" w:ascii="宋体" w:hAnsi="宋体"/>
          <w:color w:val="000000"/>
          <w:position w:val="6"/>
          <w:sz w:val="24"/>
          <w:szCs w:val="24"/>
          <w:lang w:val="zh-CN"/>
        </w:rPr>
      </w:pP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　　6.租赁期间，任何一方提出终止合同，需提前__个月书面通知对方，经双方同意后方能终止，若一方强行中止合同，那么租房的押金将不予退还；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jc w:val="left"/>
        <w:textAlignment w:val="auto"/>
        <w:rPr>
          <w:rFonts w:hint="eastAsia" w:ascii="宋体" w:hAnsi="宋体"/>
          <w:color w:val="000000"/>
          <w:position w:val="6"/>
          <w:sz w:val="24"/>
          <w:szCs w:val="24"/>
          <w:lang w:val="zh-CN"/>
        </w:rPr>
      </w:pP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　　7.租赁期满，甲方有权收回出租房屋，乙方应如期交还；乙方如要求续租，则必须在租赁期满____个月之前书面通知甲方，经甲方同意后，重新签订租赁合同。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jc w:val="left"/>
        <w:textAlignment w:val="auto"/>
        <w:rPr>
          <w:rFonts w:hint="eastAsia" w:ascii="宋体" w:hAnsi="宋体"/>
          <w:color w:val="000000"/>
          <w:position w:val="6"/>
          <w:sz w:val="24"/>
          <w:szCs w:val="24"/>
          <w:lang w:val="zh-CN"/>
        </w:rPr>
      </w:pP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　　8.发生争议，甲、乙双方友好协商解决，协商不好时，则由当地人民法院仲裁；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jc w:val="left"/>
        <w:textAlignment w:val="auto"/>
        <w:rPr>
          <w:rFonts w:hint="eastAsia" w:ascii="宋体" w:hAnsi="宋体"/>
          <w:color w:val="000000"/>
          <w:position w:val="6"/>
          <w:sz w:val="24"/>
          <w:szCs w:val="24"/>
          <w:lang w:val="zh-CN"/>
        </w:rPr>
      </w:pP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　　9.本合同一式___份，甲、乙双方各执___份，自双方签字之日起生效。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jc w:val="left"/>
        <w:textAlignment w:val="auto"/>
        <w:rPr>
          <w:rFonts w:hint="eastAsia" w:ascii="宋体" w:hAnsi="宋体"/>
          <w:color w:val="000000"/>
          <w:position w:val="6"/>
          <w:sz w:val="24"/>
          <w:szCs w:val="24"/>
          <w:lang w:val="zh-CN"/>
        </w:rPr>
      </w:pP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　　甲方（出租方)：</w:t>
      </w: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_____________</w:t>
      </w: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乙方（承租方)：</w:t>
      </w: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　　</w:t>
      </w: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_______</w:t>
      </w: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年</w:t>
      </w: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_______</w:t>
      </w: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月</w:t>
      </w: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_______</w:t>
      </w: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日</w:t>
      </w: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_______</w:t>
      </w: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年</w:t>
      </w:r>
      <w:bookmarkStart w:id="0" w:name="_GoBack"/>
      <w:bookmarkEnd w:id="0"/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_______</w:t>
      </w: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月</w:t>
      </w: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_______</w:t>
      </w:r>
      <w:r>
        <w:rPr>
          <w:rFonts w:hint="eastAsia" w:ascii="宋体" w:hAnsi="宋体"/>
          <w:color w:val="000000"/>
          <w:position w:val="6"/>
          <w:sz w:val="24"/>
          <w:szCs w:val="24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思源黑体 CN Heavy">
    <w:panose1 w:val="020B0A00000000000000"/>
    <w:charset w:val="86"/>
    <w:family w:val="auto"/>
    <w:pitch w:val="default"/>
    <w:sig w:usb0="20000003" w:usb1="2ADF3C1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3975F8E"/>
    <w:rsid w:val="07D91199"/>
    <w:rsid w:val="0A3E0916"/>
    <w:rsid w:val="0AEE58FC"/>
    <w:rsid w:val="0B1C6334"/>
    <w:rsid w:val="0B8A42F9"/>
    <w:rsid w:val="0BD7390F"/>
    <w:rsid w:val="0D5901D4"/>
    <w:rsid w:val="194C0A85"/>
    <w:rsid w:val="1A7F74B1"/>
    <w:rsid w:val="1B6E6D19"/>
    <w:rsid w:val="20DC7432"/>
    <w:rsid w:val="22D33B5C"/>
    <w:rsid w:val="23F55192"/>
    <w:rsid w:val="24634091"/>
    <w:rsid w:val="283F2BB6"/>
    <w:rsid w:val="2B747BF6"/>
    <w:rsid w:val="2FA26B18"/>
    <w:rsid w:val="38B20DFF"/>
    <w:rsid w:val="3C1C2368"/>
    <w:rsid w:val="40550A3B"/>
    <w:rsid w:val="40E9267A"/>
    <w:rsid w:val="43AE44D3"/>
    <w:rsid w:val="44315164"/>
    <w:rsid w:val="44CA5A38"/>
    <w:rsid w:val="49292676"/>
    <w:rsid w:val="49F56B32"/>
    <w:rsid w:val="4CD60AF7"/>
    <w:rsid w:val="4EE64135"/>
    <w:rsid w:val="4F2A4808"/>
    <w:rsid w:val="508B63B2"/>
    <w:rsid w:val="57C6281B"/>
    <w:rsid w:val="61691ABE"/>
    <w:rsid w:val="617618CA"/>
    <w:rsid w:val="63AD18D6"/>
    <w:rsid w:val="67911369"/>
    <w:rsid w:val="68A84735"/>
    <w:rsid w:val="702B60E4"/>
    <w:rsid w:val="70D932DD"/>
    <w:rsid w:val="72175454"/>
    <w:rsid w:val="73981842"/>
    <w:rsid w:val="7908329E"/>
    <w:rsid w:val="7A627A87"/>
    <w:rsid w:val="7EA853D1"/>
    <w:rsid w:val="7FA431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出租房租赁协议.doc.docx</Template>
  <Pages>1</Pages>
  <Words>511</Words>
  <Characters>766</Characters>
  <Lines>0</Lines>
  <Paragraphs>0</Paragraphs>
  <TotalTime>2</TotalTime>
  <ScaleCrop>false</ScaleCrop>
  <LinksUpToDate>false</LinksUpToDate>
  <CharactersWithSpaces>973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2022-03-07T08:46:00Z</dcterms:created>
  <dc:creator>铭</dc:creator>
  <cp:lastModifiedBy>铭</cp:lastModifiedBy>
  <dcterms:modified xsi:type="dcterms:W3CDTF">2022-03-07T08:56:51Z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KSOTemplateUUID">
    <vt:lpwstr>v1.0_mb_htjapng5nFxhkfo6ZjOV8Q==</vt:lpwstr>
  </property>
  <property fmtid="{D5CDD505-2E9C-101B-9397-08002B2CF9AE}" pid="4" name="ICV">
    <vt:lpwstr>9ACCB950C6DB4E02BBA8BFB0E158A2AC</vt:lpwstr>
  </property>
</Properties>
</file>