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after="312" w:afterLines="100"/>
        <w:ind w:left="720" w:hanging="720" w:hangingChars="200"/>
        <w:jc w:val="center"/>
        <w:rPr>
          <w:rFonts w:ascii="黑体" w:hAnsi="黑体" w:eastAsia="黑体"/>
          <w:sz w:val="36"/>
        </w:rPr>
      </w:pPr>
      <w:bookmarkStart w:id="0" w:name="_GoBack"/>
      <w:r>
        <w:rPr>
          <w:rFonts w:hint="eastAsia" w:ascii="黑体" w:hAnsi="黑体" w:eastAsia="黑体"/>
          <w:sz w:val="36"/>
        </w:rPr>
        <w:t>承诺函（工程挂靠责任承担）范本</w:t>
      </w:r>
    </w:p>
    <w:bookmarkEnd w:id="0"/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根据</w:t>
      </w:r>
      <w:r>
        <w:rPr>
          <w:rFonts w:ascii="仿宋" w:hAnsi="仿宋" w:eastAsia="仿宋"/>
          <w:sz w:val="28"/>
        </w:rPr>
        <w:t>__________与贵公司签订的建设工程施工合同内容，该__________工程项目仅名义上归贵公司承建，实际上归我本人承包、开发、经营、管理。为明确你公司与我本人的权利义务关系，特做出如下承诺和保证：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一、</w:t>
      </w:r>
      <w:r>
        <w:rPr>
          <w:rFonts w:ascii="仿宋" w:hAnsi="仿宋" w:eastAsia="仿宋"/>
          <w:sz w:val="28"/>
        </w:rPr>
        <w:t>__________工程项目实际上由我承建、开发、经营，为此，该项目的资金、经营、管理、盈亏均由我本人独自负责。若由于该项目引起你公司经济损失，你公司享有对我本人的追偿权，包括但不限于你公司的垫付款、诉讼费、保全费、差旅费、住宿费、司法鉴定费、律师费等合理开支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二、本承诺书所指项目若因质量、安全事故或对第三人造成财产、人身损害引起你公司赔偿，我本人保证该赔偿费用依法享有对我本人的追偿权。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三、若因本项目引起未支付民工工资、工程款、材料款等造成你公司代为垫付损失，你公司可以向我本人追偿付款和其他实现债权的费用。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四、若因该项目引起政府或政府有关部门行政处罚你公司，我同意对你公司承担全部行政处罚责任，包括其他合理性开支。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五、若因该项目引发的所有经济纠纷与法律责任，均由我本人承担，与你公司无关。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特此承诺。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承诺人：</w:t>
      </w:r>
      <w:r>
        <w:rPr>
          <w:rFonts w:ascii="仿宋" w:hAnsi="仿宋" w:eastAsia="仿宋"/>
          <w:sz w:val="28"/>
        </w:rPr>
        <w:t>____________________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身份证号：</w:t>
      </w:r>
      <w:r>
        <w:rPr>
          <w:rFonts w:ascii="仿宋" w:hAnsi="仿宋" w:eastAsia="仿宋"/>
          <w:sz w:val="28"/>
        </w:rPr>
        <w:t>____________________</w:t>
      </w:r>
    </w:p>
    <w:p>
      <w:pPr>
        <w:ind w:firstLine="560" w:firstLineChars="200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联系方式：</w:t>
      </w:r>
      <w:r>
        <w:rPr>
          <w:rFonts w:ascii="仿宋" w:hAnsi="仿宋" w:eastAsia="仿宋"/>
          <w:sz w:val="28"/>
        </w:rPr>
        <w:t>____________________</w:t>
      </w:r>
    </w:p>
    <w:sectPr>
      <w:pgSz w:w="11906" w:h="16838"/>
      <w:pgMar w:top="1417" w:right="1701" w:bottom="141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462AF6"/>
    <w:rsid w:val="000946A1"/>
    <w:rsid w:val="001615BF"/>
    <w:rsid w:val="004E247C"/>
    <w:rsid w:val="005E48F7"/>
    <w:rsid w:val="00692507"/>
    <w:rsid w:val="007011B6"/>
    <w:rsid w:val="00846F54"/>
    <w:rsid w:val="008F659E"/>
    <w:rsid w:val="00983004"/>
    <w:rsid w:val="00E323B2"/>
    <w:rsid w:val="00F3138F"/>
    <w:rsid w:val="00F84641"/>
    <w:rsid w:val="7D46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897aec8b-fb2e-4196-bda1-1dd252c8ceab\&#25215;&#35834;&#20989;&#24037;&#31243;&#25346;&#38752;&#36131;&#20219;&#25215;&#25285;&#33539;&#26412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承诺函工程挂靠责任承担范本.docx</Template>
  <Company>巴南区委办</Company>
  <Pages>2</Pages>
  <Words>463</Words>
  <Characters>547</Characters>
  <Lines>24</Lines>
  <Paragraphs>11</Paragraphs>
  <TotalTime>2</TotalTime>
  <ScaleCrop>false</ScaleCrop>
  <LinksUpToDate>false</LinksUpToDate>
  <CharactersWithSpaces>547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2022-03-07T09:20:00Z</dcterms:created>
  <dc:creator>铭</dc:creator>
  <cp:lastModifiedBy>铭</cp:lastModifiedBy>
  <dcterms:modified xsi:type="dcterms:W3CDTF">2022-03-07T09:23:03Z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v1.0_library_q8XzylC78ccsTR7g6WVfUw==</vt:lpwstr>
  </property>
  <property fmtid="{D5CDD505-2E9C-101B-9397-08002B2CF9AE}" pid="4" name="ICV">
    <vt:lpwstr>326B068504ED4DAEA9E4B36C478EF9D9</vt:lpwstr>
  </property>
</Properties>
</file>