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-15875</wp:posOffset>
                </wp:positionH>
                <wp:positionV relativeFrom="paragraph">
                  <wp:posOffset>-191770</wp:posOffset>
                </wp:positionV>
                <wp:extent cx="2436495" cy="10910570"/>
                <wp:effectExtent l="6350" t="6350" r="14605" b="17780"/>
                <wp:wrapNone/>
                <wp:docPr id="52" name="矩形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820" y="235585"/>
                          <a:ext cx="2436495" cy="10910570"/>
                        </a:xfrm>
                        <a:prstGeom prst="rect">
                          <a:avLst/>
                        </a:prstGeom>
                        <a:solidFill>
                          <a:srgbClr val="041124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.25pt;margin-top:-15.1pt;height:859.1pt;width:191.85pt;z-index:251659264;v-text-anchor:middle;mso-width-relative:page;mso-height-relative:page;" fillcolor="#041124" filled="t" stroked="t" coordsize="21600,21600" o:gfxdata="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xaQtk9gAAAALAQAADwAAAAAAAAABACAA&#10;AAAiAAAAZHJzL2Rvd25yZXYueG1sUEsBAhQAFAAAAAgAh07iQLYQL3N/AgAAAQUAAA4AAAAAAAAA&#10;AQAgAAAAJwEAAGRycy9lMm9Eb2MueG1sUEsFBgAAAAAGAAYAWQEAABgGAAAAAA==&#10;">
                <v:fill on="t" focussize="0,0"/>
                <v:stroke weight="1pt" color="#000000 [3213]" miterlimit="8" joinstyle="miter"/>
                <v:imagedata o:title=""/>
                <o:lock v:ext="edit" aspectratio="f"/>
              </v:rect>
            </w:pict>
          </mc:Fallback>
        </mc:AlternateContent>
      </w:r>
    </w:p>
    <w:p/>
    <w:p>
      <w: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582295</wp:posOffset>
            </wp:positionH>
            <wp:positionV relativeFrom="paragraph">
              <wp:posOffset>95885</wp:posOffset>
            </wp:positionV>
            <wp:extent cx="1240155" cy="1632585"/>
            <wp:effectExtent l="25400" t="25400" r="29845" b="37465"/>
            <wp:wrapNone/>
            <wp:docPr id="21" name="图片 21" descr="相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相片1"/>
                    <pic:cNvPicPr>
                      <a:picLocks noChangeAspect="1"/>
                    </pic:cNvPicPr>
                  </pic:nvPicPr>
                  <pic:blipFill>
                    <a:blip r:embed="rId4"/>
                    <a:srcRect l="1537" t="3788" r="2580" b="3547"/>
                    <a:stretch>
                      <a:fillRect/>
                    </a:stretch>
                  </pic:blipFill>
                  <pic:spPr>
                    <a:xfrm>
                      <a:off x="0" y="0"/>
                      <a:ext cx="1240155" cy="1632585"/>
                    </a:xfrm>
                    <a:prstGeom prst="rect">
                      <a:avLst/>
                    </a:prstGeom>
                    <a:ln w="25400">
                      <a:solidFill>
                        <a:srgbClr val="041124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3029585</wp:posOffset>
                </wp:positionH>
                <wp:positionV relativeFrom="paragraph">
                  <wp:posOffset>-308610</wp:posOffset>
                </wp:positionV>
                <wp:extent cx="305435" cy="1028065"/>
                <wp:effectExtent l="4445" t="4445" r="15240" b="13970"/>
                <wp:wrapNone/>
                <wp:docPr id="115" name="左中括号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4309745" y="3115945"/>
                          <a:ext cx="305435" cy="1028065"/>
                        </a:xfrm>
                        <a:prstGeom prst="leftBracket">
                          <a:avLst>
                            <a:gd name="adj" fmla="val 0"/>
                          </a:avLst>
                        </a:prstGeom>
                        <a:ln>
                          <a:solidFill>
                            <a:srgbClr val="04112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type="#_x0000_t85" style="position:absolute;left:0pt;margin-left:238.55pt;margin-top:-24.3pt;height:80.95pt;width:24.05pt;rotation:5898240f;z-index:251678720;mso-width-relative:page;mso-height-relative:page;" filled="f" stroked="t" coordsize="21600,21600" o:gfxdata="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8rlMgdwAAAAL&#10;AQAADwAAAAAAAAABACAAAAAiAAAAZHJzL2Rvd25yZXYueG1sUEsBAhQAFAAAAAgAh07iQG5pOicY&#10;AgAAAAQAAA4AAAAAAAAAAQAgAAAAKwEAAGRycy9lMm9Eb2MueG1sUEsFBgAAAAAGAAYAWQEAALUF&#10;AAAAAA==&#10;" adj="0">
                <v:fill on="f" focussize="0,0"/>
                <v:stroke weight="0.5pt" color="#041124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15875</wp:posOffset>
                </wp:positionV>
                <wp:extent cx="1011555" cy="371475"/>
                <wp:effectExtent l="0" t="0" r="0" b="0"/>
                <wp:wrapNone/>
                <wp:docPr id="88" name="文本框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858135" y="425450"/>
                          <a:ext cx="101155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40" w:lineRule="auto"/>
                              <w:jc w:val="distribute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041124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41124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  <w:t>自我评价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10" o:spid="_x0000_s1026" o:spt="202" type="#_x0000_t202" style="position:absolute;left:0pt;margin-left:210.75pt;margin-top:1.25pt;height:29.25pt;width:79.65pt;z-index:251677696;mso-width-relative:page;mso-height-relative:page;" filled="f" stroked="f" coordsize="21600,21600" o:gfxdata="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I7ik2LVAAAACAEAAA8AAAAAAAAAAQAgAAAAIgAA&#10;AGRycy9kb3ducmV2LnhtbFBLAQIUABQAAAAIAIdO4kC9fUbP0gEAAIEDAAAOAAAAAAAAAAEAIAAA&#10;ACQBAABkcnMvZTJvRG9jLnhtbFBLBQYAAAAABgAGAFkBAABo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40" w:lineRule="auto"/>
                        <w:jc w:val="distribute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041124"/>
                          <w:sz w:val="30"/>
                          <w:szCs w:val="30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41124"/>
                          <w:sz w:val="30"/>
                          <w:szCs w:val="30"/>
                          <w:highlight w:val="none"/>
                          <w:lang w:val="en-US" w:eastAsia="zh-CN"/>
                        </w:rPr>
                        <w:t>自我评价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21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6688455</wp:posOffset>
                </wp:positionH>
                <wp:positionV relativeFrom="paragraph">
                  <wp:posOffset>17145</wp:posOffset>
                </wp:positionV>
                <wp:extent cx="304165" cy="304165"/>
                <wp:effectExtent l="6350" t="6350" r="13335" b="13335"/>
                <wp:wrapNone/>
                <wp:docPr id="103" name="组合 1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165" cy="304165"/>
                          <a:chOff x="9837" y="939"/>
                          <a:chExt cx="700" cy="700"/>
                        </a:xfrm>
                      </wpg:grpSpPr>
                      <wps:wsp>
                        <wps:cNvPr id="100" name="椭圆 100"/>
                        <wps:cNvSpPr/>
                        <wps:spPr>
                          <a:xfrm>
                            <a:off x="9837" y="939"/>
                            <a:ext cx="701" cy="701"/>
                          </a:xfrm>
                          <a:prstGeom prst="ellipse">
                            <a:avLst/>
                          </a:prstGeom>
                          <a:solidFill>
                            <a:srgbClr val="041124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39" name="任意多边形 128"/>
                        <wps:cNvSpPr>
                          <a:spLocks noChangeAspect="1"/>
                        </wps:cNvSpPr>
                        <wps:spPr>
                          <a:xfrm>
                            <a:off x="9966" y="1060"/>
                            <a:ext cx="443" cy="45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90629" y="287338"/>
                              </a:cxn>
                              <a:cxn ang="0">
                                <a:pos x="82929" y="179142"/>
                              </a:cxn>
                              <a:cxn ang="0">
                                <a:pos x="47980" y="74495"/>
                              </a:cxn>
                              <a:cxn ang="0">
                                <a:pos x="191921" y="74495"/>
                              </a:cxn>
                              <a:cxn ang="0">
                                <a:pos x="158157" y="152537"/>
                              </a:cxn>
                              <a:cxn ang="0">
                                <a:pos x="171782" y="74495"/>
                              </a:cxn>
                              <a:cxn ang="0">
                                <a:pos x="68120" y="74495"/>
                              </a:cxn>
                              <a:cxn ang="0">
                                <a:pos x="103661" y="169683"/>
                              </a:cxn>
                              <a:cxn ang="0">
                                <a:pos x="94183" y="198653"/>
                              </a:cxn>
                              <a:cxn ang="0">
                                <a:pos x="92406" y="266644"/>
                              </a:cxn>
                              <a:cxn ang="0">
                                <a:pos x="91814" y="287338"/>
                              </a:cxn>
                              <a:cxn ang="0">
                                <a:pos x="235756" y="285564"/>
                              </a:cxn>
                              <a:cxn ang="0">
                                <a:pos x="163489" y="285564"/>
                              </a:cxn>
                              <a:cxn ang="0">
                                <a:pos x="148087" y="274922"/>
                              </a:cxn>
                              <a:cxn ang="0">
                                <a:pos x="125578" y="201018"/>
                              </a:cxn>
                              <a:cxn ang="0">
                                <a:pos x="131502" y="183872"/>
                              </a:cxn>
                              <a:cxn ang="0">
                                <a:pos x="190737" y="138939"/>
                              </a:cxn>
                              <a:cxn ang="0">
                                <a:pos x="200214" y="133026"/>
                              </a:cxn>
                              <a:cxn ang="0">
                                <a:pos x="227463" y="177960"/>
                              </a:cxn>
                              <a:cxn ang="0">
                                <a:pos x="276628" y="190967"/>
                              </a:cxn>
                              <a:cxn ang="0">
                                <a:pos x="244048" y="231762"/>
                              </a:cxn>
                              <a:cxn ang="0">
                                <a:pos x="251157" y="276695"/>
                              </a:cxn>
                              <a:cxn ang="0">
                                <a:pos x="241087" y="286746"/>
                              </a:cxn>
                              <a:cxn ang="0">
                                <a:pos x="204953" y="244769"/>
                              </a:cxn>
                              <a:cxn ang="0">
                                <a:pos x="223316" y="229988"/>
                              </a:cxn>
                              <a:cxn ang="0">
                                <a:pos x="245233" y="201609"/>
                              </a:cxn>
                              <a:cxn ang="0">
                                <a:pos x="211469" y="191558"/>
                              </a:cxn>
                              <a:cxn ang="0">
                                <a:pos x="188367" y="191558"/>
                              </a:cxn>
                              <a:cxn ang="0">
                                <a:pos x="154603" y="201018"/>
                              </a:cxn>
                              <a:cxn ang="0">
                                <a:pos x="176520" y="229988"/>
                              </a:cxn>
                              <a:cxn ang="0">
                                <a:pos x="194883" y="244769"/>
                              </a:cxn>
                              <a:cxn ang="0">
                                <a:pos x="199622" y="243586"/>
                              </a:cxn>
                            </a:cxnLst>
                            <a:pathLst>
                              <a:path w="469" h="486">
                                <a:moveTo>
                                  <a:pt x="155" y="486"/>
                                </a:moveTo>
                                <a:cubicBezTo>
                                  <a:pt x="154" y="486"/>
                                  <a:pt x="154" y="486"/>
                                  <a:pt x="153" y="486"/>
                                </a:cubicBezTo>
                                <a:cubicBezTo>
                                  <a:pt x="66" y="478"/>
                                  <a:pt x="0" y="437"/>
                                  <a:pt x="0" y="389"/>
                                </a:cubicBezTo>
                                <a:cubicBezTo>
                                  <a:pt x="0" y="343"/>
                                  <a:pt x="70" y="313"/>
                                  <a:pt x="140" y="303"/>
                                </a:cubicBezTo>
                                <a:cubicBezTo>
                                  <a:pt x="140" y="296"/>
                                  <a:pt x="140" y="296"/>
                                  <a:pt x="140" y="296"/>
                                </a:cubicBezTo>
                                <a:cubicBezTo>
                                  <a:pt x="88" y="257"/>
                                  <a:pt x="81" y="185"/>
                                  <a:pt x="81" y="126"/>
                                </a:cubicBezTo>
                                <a:cubicBezTo>
                                  <a:pt x="81" y="47"/>
                                  <a:pt x="127" y="0"/>
                                  <a:pt x="205" y="0"/>
                                </a:cubicBezTo>
                                <a:cubicBezTo>
                                  <a:pt x="282" y="0"/>
                                  <a:pt x="324" y="45"/>
                                  <a:pt x="324" y="126"/>
                                </a:cubicBezTo>
                                <a:cubicBezTo>
                                  <a:pt x="324" y="164"/>
                                  <a:pt x="312" y="212"/>
                                  <a:pt x="291" y="251"/>
                                </a:cubicBezTo>
                                <a:cubicBezTo>
                                  <a:pt x="286" y="259"/>
                                  <a:pt x="276" y="263"/>
                                  <a:pt x="267" y="258"/>
                                </a:cubicBezTo>
                                <a:cubicBezTo>
                                  <a:pt x="259" y="254"/>
                                  <a:pt x="256" y="243"/>
                                  <a:pt x="260" y="235"/>
                                </a:cubicBezTo>
                                <a:cubicBezTo>
                                  <a:pt x="278" y="201"/>
                                  <a:pt x="290" y="158"/>
                                  <a:pt x="290" y="126"/>
                                </a:cubicBezTo>
                                <a:cubicBezTo>
                                  <a:pt x="290" y="65"/>
                                  <a:pt x="262" y="35"/>
                                  <a:pt x="205" y="35"/>
                                </a:cubicBezTo>
                                <a:cubicBezTo>
                                  <a:pt x="145" y="35"/>
                                  <a:pt x="115" y="66"/>
                                  <a:pt x="115" y="126"/>
                                </a:cubicBezTo>
                                <a:cubicBezTo>
                                  <a:pt x="115" y="182"/>
                                  <a:pt x="121" y="244"/>
                                  <a:pt x="167" y="273"/>
                                </a:cubicBezTo>
                                <a:cubicBezTo>
                                  <a:pt x="172" y="276"/>
                                  <a:pt x="175" y="281"/>
                                  <a:pt x="175" y="287"/>
                                </a:cubicBezTo>
                                <a:cubicBezTo>
                                  <a:pt x="175" y="318"/>
                                  <a:pt x="175" y="318"/>
                                  <a:pt x="175" y="318"/>
                                </a:cubicBezTo>
                                <a:cubicBezTo>
                                  <a:pt x="175" y="327"/>
                                  <a:pt x="168" y="335"/>
                                  <a:pt x="159" y="336"/>
                                </a:cubicBezTo>
                                <a:cubicBezTo>
                                  <a:pt x="83" y="344"/>
                                  <a:pt x="35" y="373"/>
                                  <a:pt x="35" y="389"/>
                                </a:cubicBezTo>
                                <a:cubicBezTo>
                                  <a:pt x="35" y="411"/>
                                  <a:pt x="81" y="444"/>
                                  <a:pt x="156" y="451"/>
                                </a:cubicBezTo>
                                <a:cubicBezTo>
                                  <a:pt x="166" y="452"/>
                                  <a:pt x="173" y="460"/>
                                  <a:pt x="172" y="470"/>
                                </a:cubicBezTo>
                                <a:cubicBezTo>
                                  <a:pt x="171" y="479"/>
                                  <a:pt x="164" y="486"/>
                                  <a:pt x="155" y="486"/>
                                </a:cubicBezTo>
                                <a:close/>
                                <a:moveTo>
                                  <a:pt x="407" y="485"/>
                                </a:moveTo>
                                <a:cubicBezTo>
                                  <a:pt x="404" y="485"/>
                                  <a:pt x="401" y="485"/>
                                  <a:pt x="398" y="483"/>
                                </a:cubicBezTo>
                                <a:cubicBezTo>
                                  <a:pt x="337" y="449"/>
                                  <a:pt x="337" y="449"/>
                                  <a:pt x="337" y="449"/>
                                </a:cubicBezTo>
                                <a:cubicBezTo>
                                  <a:pt x="276" y="483"/>
                                  <a:pt x="276" y="483"/>
                                  <a:pt x="276" y="483"/>
                                </a:cubicBezTo>
                                <a:cubicBezTo>
                                  <a:pt x="270" y="486"/>
                                  <a:pt x="263" y="486"/>
                                  <a:pt x="258" y="482"/>
                                </a:cubicBezTo>
                                <a:cubicBezTo>
                                  <a:pt x="252" y="478"/>
                                  <a:pt x="249" y="471"/>
                                  <a:pt x="250" y="465"/>
                                </a:cubicBezTo>
                                <a:cubicBezTo>
                                  <a:pt x="262" y="392"/>
                                  <a:pt x="262" y="392"/>
                                  <a:pt x="262" y="392"/>
                                </a:cubicBezTo>
                                <a:cubicBezTo>
                                  <a:pt x="212" y="340"/>
                                  <a:pt x="212" y="340"/>
                                  <a:pt x="212" y="340"/>
                                </a:cubicBezTo>
                                <a:cubicBezTo>
                                  <a:pt x="208" y="336"/>
                                  <a:pt x="206" y="329"/>
                                  <a:pt x="208" y="323"/>
                                </a:cubicBezTo>
                                <a:cubicBezTo>
                                  <a:pt x="210" y="317"/>
                                  <a:pt x="216" y="312"/>
                                  <a:pt x="222" y="311"/>
                                </a:cubicBezTo>
                                <a:cubicBezTo>
                                  <a:pt x="291" y="301"/>
                                  <a:pt x="291" y="301"/>
                                  <a:pt x="291" y="301"/>
                                </a:cubicBezTo>
                                <a:cubicBezTo>
                                  <a:pt x="322" y="235"/>
                                  <a:pt x="322" y="235"/>
                                  <a:pt x="322" y="235"/>
                                </a:cubicBezTo>
                                <a:cubicBezTo>
                                  <a:pt x="325" y="229"/>
                                  <a:pt x="331" y="225"/>
                                  <a:pt x="338" y="225"/>
                                </a:cubicBezTo>
                                <a:cubicBezTo>
                                  <a:pt x="338" y="225"/>
                                  <a:pt x="338" y="225"/>
                                  <a:pt x="338" y="225"/>
                                </a:cubicBezTo>
                                <a:cubicBezTo>
                                  <a:pt x="344" y="225"/>
                                  <a:pt x="350" y="229"/>
                                  <a:pt x="353" y="235"/>
                                </a:cubicBezTo>
                                <a:cubicBezTo>
                                  <a:pt x="384" y="301"/>
                                  <a:pt x="384" y="301"/>
                                  <a:pt x="384" y="301"/>
                                </a:cubicBezTo>
                                <a:cubicBezTo>
                                  <a:pt x="453" y="312"/>
                                  <a:pt x="453" y="312"/>
                                  <a:pt x="453" y="312"/>
                                </a:cubicBezTo>
                                <a:cubicBezTo>
                                  <a:pt x="459" y="313"/>
                                  <a:pt x="464" y="317"/>
                                  <a:pt x="467" y="323"/>
                                </a:cubicBezTo>
                                <a:cubicBezTo>
                                  <a:pt x="469" y="329"/>
                                  <a:pt x="467" y="336"/>
                                  <a:pt x="462" y="341"/>
                                </a:cubicBezTo>
                                <a:cubicBezTo>
                                  <a:pt x="412" y="392"/>
                                  <a:pt x="412" y="392"/>
                                  <a:pt x="412" y="392"/>
                                </a:cubicBezTo>
                                <a:cubicBezTo>
                                  <a:pt x="423" y="462"/>
                                  <a:pt x="423" y="462"/>
                                  <a:pt x="423" y="462"/>
                                </a:cubicBezTo>
                                <a:cubicBezTo>
                                  <a:pt x="424" y="464"/>
                                  <a:pt x="424" y="466"/>
                                  <a:pt x="424" y="468"/>
                                </a:cubicBezTo>
                                <a:cubicBezTo>
                                  <a:pt x="424" y="477"/>
                                  <a:pt x="417" y="485"/>
                                  <a:pt x="407" y="485"/>
                                </a:cubicBezTo>
                                <a:cubicBezTo>
                                  <a:pt x="407" y="485"/>
                                  <a:pt x="407" y="485"/>
                                  <a:pt x="407" y="485"/>
                                </a:cubicBezTo>
                                <a:close/>
                                <a:moveTo>
                                  <a:pt x="337" y="412"/>
                                </a:moveTo>
                                <a:cubicBezTo>
                                  <a:pt x="340" y="412"/>
                                  <a:pt x="343" y="413"/>
                                  <a:pt x="346" y="414"/>
                                </a:cubicBezTo>
                                <a:cubicBezTo>
                                  <a:pt x="384" y="435"/>
                                  <a:pt x="384" y="435"/>
                                  <a:pt x="384" y="435"/>
                                </a:cubicBezTo>
                                <a:cubicBezTo>
                                  <a:pt x="377" y="389"/>
                                  <a:pt x="377" y="389"/>
                                  <a:pt x="377" y="389"/>
                                </a:cubicBezTo>
                                <a:cubicBezTo>
                                  <a:pt x="376" y="384"/>
                                  <a:pt x="377" y="378"/>
                                  <a:pt x="381" y="374"/>
                                </a:cubicBezTo>
                                <a:cubicBezTo>
                                  <a:pt x="414" y="341"/>
                                  <a:pt x="414" y="341"/>
                                  <a:pt x="414" y="341"/>
                                </a:cubicBezTo>
                                <a:cubicBezTo>
                                  <a:pt x="370" y="334"/>
                                  <a:pt x="370" y="334"/>
                                  <a:pt x="370" y="334"/>
                                </a:cubicBezTo>
                                <a:cubicBezTo>
                                  <a:pt x="364" y="333"/>
                                  <a:pt x="359" y="329"/>
                                  <a:pt x="357" y="324"/>
                                </a:cubicBezTo>
                                <a:cubicBezTo>
                                  <a:pt x="338" y="283"/>
                                  <a:pt x="338" y="283"/>
                                  <a:pt x="338" y="283"/>
                                </a:cubicBezTo>
                                <a:cubicBezTo>
                                  <a:pt x="318" y="324"/>
                                  <a:pt x="318" y="324"/>
                                  <a:pt x="318" y="324"/>
                                </a:cubicBezTo>
                                <a:cubicBezTo>
                                  <a:pt x="316" y="329"/>
                                  <a:pt x="311" y="333"/>
                                  <a:pt x="305" y="334"/>
                                </a:cubicBezTo>
                                <a:cubicBezTo>
                                  <a:pt x="261" y="340"/>
                                  <a:pt x="261" y="340"/>
                                  <a:pt x="261" y="340"/>
                                </a:cubicBezTo>
                                <a:cubicBezTo>
                                  <a:pt x="293" y="374"/>
                                  <a:pt x="293" y="374"/>
                                  <a:pt x="293" y="374"/>
                                </a:cubicBezTo>
                                <a:cubicBezTo>
                                  <a:pt x="297" y="378"/>
                                  <a:pt x="299" y="384"/>
                                  <a:pt x="298" y="389"/>
                                </a:cubicBezTo>
                                <a:cubicBezTo>
                                  <a:pt x="290" y="435"/>
                                  <a:pt x="290" y="435"/>
                                  <a:pt x="290" y="435"/>
                                </a:cubicBezTo>
                                <a:cubicBezTo>
                                  <a:pt x="329" y="414"/>
                                  <a:pt x="329" y="414"/>
                                  <a:pt x="329" y="414"/>
                                </a:cubicBezTo>
                                <a:cubicBezTo>
                                  <a:pt x="331" y="413"/>
                                  <a:pt x="334" y="412"/>
                                  <a:pt x="337" y="412"/>
                                </a:cubicBezTo>
                                <a:close/>
                                <a:moveTo>
                                  <a:pt x="337" y="412"/>
                                </a:moveTo>
                                <a:cubicBezTo>
                                  <a:pt x="337" y="412"/>
                                  <a:pt x="337" y="412"/>
                                  <a:pt x="337" y="412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6.65pt;margin-top:1.35pt;height:23.95pt;width:23.95pt;z-index:251667456;mso-width-relative:page;mso-height-relative:page;" coordorigin="9837,939" coordsize="700,700" o:gfxdata="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">
                <o:lock v:ext="edit" aspectratio="f"/>
                <v:shape id="_x0000_s1026" o:spid="_x0000_s1026" o:spt="3" type="#_x0000_t3" style="position:absolute;left:9837;top:939;height:701;width:701;v-text-anchor:middle;" fillcolor="#041124" filled="t" stroked="t" coordsize="21600,21600" o:gfxdata="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3kbl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FFFFFF [3212]" miterlimit="8" joinstyle="miter"/>
                  <v:imagedata o:title=""/>
                  <o:lock v:ext="edit" aspectratio="f"/>
                </v:shape>
                <v:shape id="任意多边形 128" o:spid="_x0000_s1026" o:spt="100" style="position:absolute;left:9966;top:1060;height:459;width:443;" filled="f" stroked="t" coordsize="469,486" o:gfxdata="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uoh/74A&#10;AADcAAAADwAAAAAAAAABACAAAAAiAAAAZHJzL2Rvd25yZXYueG1sUEsBAhQAFAAAAAgAh07iQDMv&#10;BZ47AAAAOQAAABAAAAAAAAAAAQAgAAAADQEAAGRycy9zaGFwZXhtbC54bWxQSwUGAAAAAAYABgBb&#10;AQAAtwMAAAAA&#10;" path="m155,486c154,486,154,486,153,486c66,478,0,437,0,389c0,343,70,313,140,303c140,296,140,296,140,296c88,257,81,185,81,126c81,47,127,0,205,0c282,0,324,45,324,126c324,164,312,212,291,251c286,259,276,263,267,258c259,254,256,243,260,235c278,201,290,158,290,126c290,65,262,35,205,35c145,35,115,66,115,126c115,182,121,244,167,273c172,276,175,281,175,287c175,318,175,318,175,318c175,327,168,335,159,336c83,344,35,373,35,389c35,411,81,444,156,451c166,452,173,460,172,470c171,479,164,486,155,486xm407,485c404,485,401,485,398,483c337,449,337,449,337,449c276,483,276,483,276,483c270,486,263,486,258,482c252,478,249,471,250,465c262,392,262,392,262,392c212,340,212,340,212,340c208,336,206,329,208,323c210,317,216,312,222,311c291,301,291,301,291,301c322,235,322,235,322,235c325,229,331,225,338,225c338,225,338,225,338,225c344,225,350,229,353,235c384,301,384,301,384,301c453,312,453,312,453,312c459,313,464,317,467,323c469,329,467,336,462,341c412,392,412,392,412,392c423,462,423,462,423,462c424,464,424,466,424,468c424,477,417,485,407,485c407,485,407,485,407,485xm337,412c340,412,343,413,346,414c384,435,384,435,384,435c377,389,377,389,377,389c376,384,377,378,381,374c414,341,414,341,414,341c370,334,370,334,370,334c364,333,359,329,357,324c338,283,338,283,338,283c318,324,318,324,318,324c316,329,311,333,305,334c261,340,261,340,261,340c293,374,293,374,293,374c297,378,299,384,298,389c290,435,290,435,290,435c329,414,329,414,329,414c331,413,334,412,337,412xm337,412c337,412,337,412,337,412e">
                  <v:path o:connectlocs="90629,287338;82929,179142;47980,74495;191921,74495;158157,152537;171782,74495;68120,74495;103661,169683;94183,198653;92406,266644;91814,287338;235756,285564;163489,285564;148087,274922;125578,201018;131502,183872;190737,138939;200214,133026;227463,177960;276628,190967;244048,231762;251157,276695;241087,286746;204953,244769;223316,229988;245233,201609;211469,191558;188367,191558;154603,201018;176520,229988;194883,244769;199622,243586" o:connectangles="0,0,0,0,0,0,0,0,0,0,0,0,0,0,0,0,0,0,0,0,0,0,0,0,0,0,0,0,0,0,0,0"/>
                  <v:fill on="f" focussize="0,0"/>
                  <v:stroke color="#FFFFFF [3212]" joinstyle="round"/>
                  <v:imagedata o:title=""/>
                  <o:lock v:ext="edit" aspectratio="t"/>
                </v:shape>
              </v:group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11430</wp:posOffset>
                </wp:positionV>
                <wp:extent cx="4165600" cy="0"/>
                <wp:effectExtent l="0" t="0" r="0" b="0"/>
                <wp:wrapNone/>
                <wp:docPr id="48" name="直接连接符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45765" y="769620"/>
                          <a:ext cx="41656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pt;margin-top:0.9pt;height:0pt;width:328pt;z-index:251663360;mso-width-relative:page;mso-height-relative:page;" filled="f" stroked="t" coordsize="21600,21600" o:gfxdata="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uB/m5tYAAAAIAQAADwAAAAAAAAABACAAAAAiAAAAZHJzL2Rvd25yZXYueG1sUEsBAhQAFAAA&#10;AAgAh07iQPaGturxAQAAvwMAAA4AAAAAAAAAAQAgAAAAJQEAAGRycy9lMm9Eb2MueG1sUEsFBgAA&#10;AAAGAAYAWQEAAIgFAAAAAA=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111125</wp:posOffset>
                </wp:positionV>
                <wp:extent cx="4458970" cy="2049145"/>
                <wp:effectExtent l="0" t="0" r="0" b="0"/>
                <wp:wrapNone/>
                <wp:docPr id="15" name="文本框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07945" y="1922780"/>
                          <a:ext cx="4458970" cy="204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highlight w:val="none"/>
                                <w:lang w:val="en-US" w:eastAsia="zh-CN"/>
                              </w:rPr>
                              <w:t>● 熟悉国家金融政策、企业财务制度及流程、会计电算化，熟悉财务制度、会计制度和财政税收有关法规。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highlight w:val="none"/>
                                <w:lang w:val="en-US" w:eastAsia="zh-CN"/>
                              </w:rPr>
                              <w:t>● 有较强的成本管理、风险控制和财务分析的能力，财务管理制度建设能力；较强的判断和决策、计划和执行能力。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highlight w:val="none"/>
                                <w:lang w:val="en-US" w:eastAsia="zh-CN"/>
                              </w:rPr>
                              <w:t>● 良好的沟通协调和领导能力；责任心强、作风严谨，擅于沟通表达，有较好的组织协调能力和团队合作精神，性格稳重、严谨细致，能承受较大的工作压力。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10" o:spid="_x0000_s1026" o:spt="202" type="#_x0000_t202" style="position:absolute;left:0pt;margin-left:210.75pt;margin-top:8.75pt;height:161.35pt;width:351.1pt;z-index:251661312;mso-width-relative:page;mso-height-relative:page;" filled="f" stroked="f" coordsize="21600,21600" o:gfxdata="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sd4zzYAAAACwEAAA8AAAAAAAAAAQAgAAAA&#10;IgAAAGRycy9kb3ducmV2LnhtbFBLAQIUABQAAAAIAIdO4kAeuzsD0gEAAIMDAAAOAAAAAAAAAAEA&#10;IAAAACcBAABkcnMvZTJvRG9jLnhtbFBLBQYAAAAABgAGAFkBAABr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highlight w:val="none"/>
                          <w:lang w:val="en-US" w:eastAsia="zh-CN"/>
                        </w:rPr>
                        <w:t>● 熟悉国家金融政策、企业财务制度及流程、会计电算化，熟悉财务制度、会计制度和财政税收有关法规。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highlight w:val="none"/>
                          <w:lang w:val="en-US" w:eastAsia="zh-CN"/>
                        </w:rPr>
                        <w:t>● 有较强的成本管理、风险控制和财务分析的能力，财务管理制度建设能力；较强的判断和决策、计划和执行能力。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highlight w:val="none"/>
                          <w:lang w:val="en-US" w:eastAsia="zh-CN"/>
                        </w:rPr>
                        <w:t>● 良好的沟通协调和领导能力；责任心强、作风严谨，擅于沟通表达，有较好的组织协调能力和团队合作精神，性格稳重、严谨细致，能承受较大的工作压力。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>
      <w:pPr>
        <w:rPr>
          <w:rFonts w:hint="eastAsia" w:eastAsiaTheme="minorEastAsia"/>
          <w:lang w:eastAsia="zh-CN"/>
        </w:rPr>
      </w:pPr>
    </w:p>
    <w:p/>
    <w:p/>
    <w:p>
      <w:r>
        <w:rPr>
          <w:sz w:val="5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597535</wp:posOffset>
                </wp:positionH>
                <wp:positionV relativeFrom="paragraph">
                  <wp:posOffset>171450</wp:posOffset>
                </wp:positionV>
                <wp:extent cx="1209675" cy="588010"/>
                <wp:effectExtent l="0" t="0" r="0" b="0"/>
                <wp:wrapNone/>
                <wp:docPr id="3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675" cy="58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jc w:val="distribute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52"/>
                                <w:szCs w:val="5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52"/>
                                <w:szCs w:val="5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小李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7.05pt;margin-top:13.5pt;height:46.3pt;width:95.25pt;z-index:251675648;mso-width-relative:page;mso-height-relative:page;" filled="f" stroked="f" coordsize="21600,21600" o:gfxdata="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CSWd/1gAAAAkBAAAPAAAAAAAAAAEAIAAAACIAAABkcnMvZG93bnJldi54bWxQ&#10;SwECFAAUAAAACACHTuJAcbiMM8ABAAB0AwAADgAAAAAAAAABACAAAAAlAQAAZHJzL2Uyb0RvYy54&#10;bWxQSwUGAAAAAAYABgBZAQAAVw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jc w:val="distribute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52"/>
                          <w:szCs w:val="5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52"/>
                          <w:szCs w:val="5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小李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sz w:val="5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193040</wp:posOffset>
                </wp:positionV>
                <wp:extent cx="1800860" cy="379730"/>
                <wp:effectExtent l="0" t="0" r="0" b="0"/>
                <wp:wrapNone/>
                <wp:docPr id="4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86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jc w:val="center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8"/>
                                <w:szCs w:val="28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求职意向：财务经理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23.8pt;margin-top:15.2pt;height:29.9pt;width:141.8pt;z-index:251674624;mso-width-relative:page;mso-height-relative:page;" filled="f" stroked="f" coordsize="21600,21600" o:gfxdata="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fY6x&#10;K9YAAAAIAQAADwAAAAAAAAABACAAAAAiAAAAZHJzL2Rvd25yZXYueG1sUEsBAhQAFAAAAAgAh07i&#10;QL+PyPOyAQAAXQMAAA4AAAAAAAAAAQAgAAAAJQEAAGRycy9lMm9Eb2MueG1sUEsFBgAAAAAGAAYA&#10;WQEAAE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jc w:val="center"/>
                        <w:textAlignment w:val="auto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8"/>
                          <w:szCs w:val="28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求职意向：财务经理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1387"/>
        </w:tabs>
      </w:pPr>
      <w:r>
        <w:rPr>
          <w:rFonts w:hint="eastAsia"/>
          <w:lang w:eastAsia="zh-CN"/>
        </w:rPr>
        <w:tab/>
      </w:r>
    </w:p>
    <w:p/>
    <w:p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ragraph">
                  <wp:posOffset>175895</wp:posOffset>
                </wp:positionV>
                <wp:extent cx="1011555" cy="371475"/>
                <wp:effectExtent l="0" t="0" r="0" b="0"/>
                <wp:wrapNone/>
                <wp:docPr id="134" name="文本框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1555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40" w:lineRule="auto"/>
                              <w:jc w:val="distribute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041124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41124"/>
                                <w:sz w:val="30"/>
                                <w:szCs w:val="30"/>
                                <w:highlight w:val="none"/>
                                <w:lang w:val="en-US" w:eastAsia="zh-CN"/>
                              </w:rPr>
                              <w:t>工作经验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文本框 210" o:spid="_x0000_s1026" o:spt="202" type="#_x0000_t202" style="position:absolute;left:0pt;margin-left:210.75pt;margin-top:13.85pt;height:29.25pt;width:79.65pt;z-index:251680768;mso-width-relative:page;mso-height-relative:page;" filled="f" stroked="f" coordsize="21600,21600" o:gfxdata="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MKT3c1wAAAAkBAAAPAAAAAAAAAAEAIAAAACIAAABkcnMvZG93&#10;bnJldi54bWxQSwECFAAUAAAACACHTuJA/9XWL8gBAAB3AwAADgAAAAAAAAABACAAAAAmAQAAZHJz&#10;L2Uyb0RvYy54bWxQSwUGAAAAAAYABgBZAQAAY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40" w:lineRule="auto"/>
                        <w:jc w:val="distribute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041124"/>
                          <w:sz w:val="30"/>
                          <w:szCs w:val="30"/>
                          <w:highlight w:val="none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41124"/>
                          <w:sz w:val="30"/>
                          <w:szCs w:val="30"/>
                          <w:highlight w:val="none"/>
                          <w:lang w:val="en-US" w:eastAsia="zh-CN"/>
                        </w:rPr>
                        <w:t>工作经验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6690995</wp:posOffset>
                </wp:positionH>
                <wp:positionV relativeFrom="paragraph">
                  <wp:posOffset>174625</wp:posOffset>
                </wp:positionV>
                <wp:extent cx="304165" cy="304165"/>
                <wp:effectExtent l="6350" t="6350" r="13335" b="13335"/>
                <wp:wrapNone/>
                <wp:docPr id="112" name="组合 1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165" cy="304165"/>
                          <a:chOff x="19602" y="5069"/>
                          <a:chExt cx="700" cy="700"/>
                        </a:xfrm>
                      </wpg:grpSpPr>
                      <wps:wsp>
                        <wps:cNvPr id="101" name="椭圆 101"/>
                        <wps:cNvSpPr/>
                        <wps:spPr>
                          <a:xfrm>
                            <a:off x="19602" y="5069"/>
                            <a:ext cx="701" cy="701"/>
                          </a:xfrm>
                          <a:prstGeom prst="ellipse">
                            <a:avLst/>
                          </a:prstGeom>
                          <a:solidFill>
                            <a:srgbClr val="041124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68" name="椭圆 14"/>
                        <wps:cNvSpPr/>
                        <wps:spPr>
                          <a:xfrm>
                            <a:off x="19742" y="5240"/>
                            <a:ext cx="421" cy="359"/>
                          </a:xfrm>
                          <a:custGeom>
                            <a:avLst/>
                            <a:gdLst>
                              <a:gd name="connsiteX0" fmla="*/ 303714 w 607639"/>
                              <a:gd name="connsiteY0" fmla="*/ 173520 h 517456"/>
                              <a:gd name="connsiteX1" fmla="*/ 337586 w 607639"/>
                              <a:gd name="connsiteY1" fmla="*/ 207321 h 517456"/>
                              <a:gd name="connsiteX2" fmla="*/ 303714 w 607639"/>
                              <a:gd name="connsiteY2" fmla="*/ 241122 h 517456"/>
                              <a:gd name="connsiteX3" fmla="*/ 269842 w 607639"/>
                              <a:gd name="connsiteY3" fmla="*/ 207321 h 517456"/>
                              <a:gd name="connsiteX4" fmla="*/ 303714 w 607639"/>
                              <a:gd name="connsiteY4" fmla="*/ 173520 h 517456"/>
                              <a:gd name="connsiteX5" fmla="*/ 303758 w 607639"/>
                              <a:gd name="connsiteY5" fmla="*/ 139994 h 517456"/>
                              <a:gd name="connsiteX6" fmla="*/ 236373 w 607639"/>
                              <a:gd name="connsiteY6" fmla="*/ 207277 h 517456"/>
                              <a:gd name="connsiteX7" fmla="*/ 303758 w 607639"/>
                              <a:gd name="connsiteY7" fmla="*/ 274559 h 517456"/>
                              <a:gd name="connsiteX8" fmla="*/ 371054 w 607639"/>
                              <a:gd name="connsiteY8" fmla="*/ 207277 h 517456"/>
                              <a:gd name="connsiteX9" fmla="*/ 303758 w 607639"/>
                              <a:gd name="connsiteY9" fmla="*/ 139994 h 517456"/>
                              <a:gd name="connsiteX10" fmla="*/ 282839 w 607639"/>
                              <a:gd name="connsiteY10" fmla="*/ 68801 h 517456"/>
                              <a:gd name="connsiteX11" fmla="*/ 303669 w 607639"/>
                              <a:gd name="connsiteY11" fmla="*/ 68801 h 517456"/>
                              <a:gd name="connsiteX12" fmla="*/ 303847 w 607639"/>
                              <a:gd name="connsiteY12" fmla="*/ 68801 h 517456"/>
                              <a:gd name="connsiteX13" fmla="*/ 324588 w 607639"/>
                              <a:gd name="connsiteY13" fmla="*/ 68801 h 517456"/>
                              <a:gd name="connsiteX14" fmla="*/ 327703 w 607639"/>
                              <a:gd name="connsiteY14" fmla="*/ 99465 h 517456"/>
                              <a:gd name="connsiteX15" fmla="*/ 363221 w 607639"/>
                              <a:gd name="connsiteY15" fmla="*/ 114219 h 517456"/>
                              <a:gd name="connsiteX16" fmla="*/ 387166 w 607639"/>
                              <a:gd name="connsiteY16" fmla="*/ 94665 h 517456"/>
                              <a:gd name="connsiteX17" fmla="*/ 416541 w 607639"/>
                              <a:gd name="connsiteY17" fmla="*/ 124085 h 517456"/>
                              <a:gd name="connsiteX18" fmla="*/ 396958 w 607639"/>
                              <a:gd name="connsiteY18" fmla="*/ 147993 h 517456"/>
                              <a:gd name="connsiteX19" fmla="*/ 411645 w 607639"/>
                              <a:gd name="connsiteY19" fmla="*/ 183457 h 517456"/>
                              <a:gd name="connsiteX20" fmla="*/ 442445 w 607639"/>
                              <a:gd name="connsiteY20" fmla="*/ 186479 h 517456"/>
                              <a:gd name="connsiteX21" fmla="*/ 442445 w 607639"/>
                              <a:gd name="connsiteY21" fmla="*/ 228075 h 517456"/>
                              <a:gd name="connsiteX22" fmla="*/ 411645 w 607639"/>
                              <a:gd name="connsiteY22" fmla="*/ 231185 h 517456"/>
                              <a:gd name="connsiteX23" fmla="*/ 396958 w 607639"/>
                              <a:gd name="connsiteY23" fmla="*/ 266649 h 517456"/>
                              <a:gd name="connsiteX24" fmla="*/ 416541 w 607639"/>
                              <a:gd name="connsiteY24" fmla="*/ 290558 h 517456"/>
                              <a:gd name="connsiteX25" fmla="*/ 387166 w 607639"/>
                              <a:gd name="connsiteY25" fmla="*/ 319977 h 517456"/>
                              <a:gd name="connsiteX26" fmla="*/ 363221 w 607639"/>
                              <a:gd name="connsiteY26" fmla="*/ 300423 h 517456"/>
                              <a:gd name="connsiteX27" fmla="*/ 327703 w 607639"/>
                              <a:gd name="connsiteY27" fmla="*/ 315177 h 517456"/>
                              <a:gd name="connsiteX28" fmla="*/ 324588 w 607639"/>
                              <a:gd name="connsiteY28" fmla="*/ 345841 h 517456"/>
                              <a:gd name="connsiteX29" fmla="*/ 303847 w 607639"/>
                              <a:gd name="connsiteY29" fmla="*/ 345841 h 517456"/>
                              <a:gd name="connsiteX30" fmla="*/ 303669 w 607639"/>
                              <a:gd name="connsiteY30" fmla="*/ 345841 h 517456"/>
                              <a:gd name="connsiteX31" fmla="*/ 282839 w 607639"/>
                              <a:gd name="connsiteY31" fmla="*/ 345841 h 517456"/>
                              <a:gd name="connsiteX32" fmla="*/ 279813 w 607639"/>
                              <a:gd name="connsiteY32" fmla="*/ 315177 h 517456"/>
                              <a:gd name="connsiteX33" fmla="*/ 244295 w 607639"/>
                              <a:gd name="connsiteY33" fmla="*/ 300423 h 517456"/>
                              <a:gd name="connsiteX34" fmla="*/ 220350 w 607639"/>
                              <a:gd name="connsiteY34" fmla="*/ 319977 h 517456"/>
                              <a:gd name="connsiteX35" fmla="*/ 190886 w 607639"/>
                              <a:gd name="connsiteY35" fmla="*/ 290558 h 517456"/>
                              <a:gd name="connsiteX36" fmla="*/ 210558 w 607639"/>
                              <a:gd name="connsiteY36" fmla="*/ 266649 h 517456"/>
                              <a:gd name="connsiteX37" fmla="*/ 195782 w 607639"/>
                              <a:gd name="connsiteY37" fmla="*/ 231185 h 517456"/>
                              <a:gd name="connsiteX38" fmla="*/ 164982 w 607639"/>
                              <a:gd name="connsiteY38" fmla="*/ 228075 h 517456"/>
                              <a:gd name="connsiteX39" fmla="*/ 164982 w 607639"/>
                              <a:gd name="connsiteY39" fmla="*/ 186568 h 517456"/>
                              <a:gd name="connsiteX40" fmla="*/ 195782 w 607639"/>
                              <a:gd name="connsiteY40" fmla="*/ 183457 h 517456"/>
                              <a:gd name="connsiteX41" fmla="*/ 210558 w 607639"/>
                              <a:gd name="connsiteY41" fmla="*/ 147993 h 517456"/>
                              <a:gd name="connsiteX42" fmla="*/ 190886 w 607639"/>
                              <a:gd name="connsiteY42" fmla="*/ 124085 h 517456"/>
                              <a:gd name="connsiteX43" fmla="*/ 220350 w 607639"/>
                              <a:gd name="connsiteY43" fmla="*/ 94665 h 517456"/>
                              <a:gd name="connsiteX44" fmla="*/ 244295 w 607639"/>
                              <a:gd name="connsiteY44" fmla="*/ 114219 h 517456"/>
                              <a:gd name="connsiteX45" fmla="*/ 279813 w 607639"/>
                              <a:gd name="connsiteY45" fmla="*/ 99465 h 517456"/>
                              <a:gd name="connsiteX46" fmla="*/ 38005 w 607639"/>
                              <a:gd name="connsiteY46" fmla="*/ 37951 h 517456"/>
                              <a:gd name="connsiteX47" fmla="*/ 38005 w 607639"/>
                              <a:gd name="connsiteY47" fmla="*/ 376049 h 517456"/>
                              <a:gd name="connsiteX48" fmla="*/ 569634 w 607639"/>
                              <a:gd name="connsiteY48" fmla="*/ 376049 h 517456"/>
                              <a:gd name="connsiteX49" fmla="*/ 569634 w 607639"/>
                              <a:gd name="connsiteY49" fmla="*/ 37951 h 517456"/>
                              <a:gd name="connsiteX50" fmla="*/ 28482 w 607639"/>
                              <a:gd name="connsiteY50" fmla="*/ 0 h 517456"/>
                              <a:gd name="connsiteX51" fmla="*/ 579157 w 607639"/>
                              <a:gd name="connsiteY51" fmla="*/ 0 h 517456"/>
                              <a:gd name="connsiteX52" fmla="*/ 607639 w 607639"/>
                              <a:gd name="connsiteY52" fmla="*/ 28441 h 517456"/>
                              <a:gd name="connsiteX53" fmla="*/ 607639 w 607639"/>
                              <a:gd name="connsiteY53" fmla="*/ 385559 h 517456"/>
                              <a:gd name="connsiteX54" fmla="*/ 579157 w 607639"/>
                              <a:gd name="connsiteY54" fmla="*/ 414000 h 517456"/>
                              <a:gd name="connsiteX55" fmla="*/ 351304 w 607639"/>
                              <a:gd name="connsiteY55" fmla="*/ 414000 h 517456"/>
                              <a:gd name="connsiteX56" fmla="*/ 351304 w 607639"/>
                              <a:gd name="connsiteY56" fmla="*/ 479593 h 517456"/>
                              <a:gd name="connsiteX57" fmla="*/ 437906 w 607639"/>
                              <a:gd name="connsiteY57" fmla="*/ 479593 h 517456"/>
                              <a:gd name="connsiteX58" fmla="*/ 437906 w 607639"/>
                              <a:gd name="connsiteY58" fmla="*/ 517456 h 517456"/>
                              <a:gd name="connsiteX59" fmla="*/ 169733 w 607639"/>
                              <a:gd name="connsiteY59" fmla="*/ 517456 h 517456"/>
                              <a:gd name="connsiteX60" fmla="*/ 169733 w 607639"/>
                              <a:gd name="connsiteY60" fmla="*/ 479593 h 517456"/>
                              <a:gd name="connsiteX61" fmla="*/ 256335 w 607639"/>
                              <a:gd name="connsiteY61" fmla="*/ 479593 h 517456"/>
                              <a:gd name="connsiteX62" fmla="*/ 256335 w 607639"/>
                              <a:gd name="connsiteY62" fmla="*/ 414000 h 517456"/>
                              <a:gd name="connsiteX63" fmla="*/ 28482 w 607639"/>
                              <a:gd name="connsiteY63" fmla="*/ 414000 h 517456"/>
                              <a:gd name="connsiteX64" fmla="*/ 0 w 607639"/>
                              <a:gd name="connsiteY64" fmla="*/ 385559 h 517456"/>
                              <a:gd name="connsiteX65" fmla="*/ 0 w 607639"/>
                              <a:gd name="connsiteY65" fmla="*/ 28441 h 517456"/>
                              <a:gd name="connsiteX66" fmla="*/ 28482 w 607639"/>
                              <a:gd name="connsiteY66" fmla="*/ 0 h 51745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</a:cxnLst>
                            <a:rect l="l" t="t" r="r" b="b"/>
                            <a:pathLst>
                              <a:path w="607639" h="517456">
                                <a:moveTo>
                                  <a:pt x="303714" y="173520"/>
                                </a:moveTo>
                                <a:cubicBezTo>
                                  <a:pt x="322421" y="173520"/>
                                  <a:pt x="337586" y="188653"/>
                                  <a:pt x="337586" y="207321"/>
                                </a:cubicBezTo>
                                <a:cubicBezTo>
                                  <a:pt x="337586" y="225989"/>
                                  <a:pt x="322421" y="241122"/>
                                  <a:pt x="303714" y="241122"/>
                                </a:cubicBezTo>
                                <a:cubicBezTo>
                                  <a:pt x="285007" y="241122"/>
                                  <a:pt x="269842" y="225989"/>
                                  <a:pt x="269842" y="207321"/>
                                </a:cubicBezTo>
                                <a:cubicBezTo>
                                  <a:pt x="269842" y="188653"/>
                                  <a:pt x="285007" y="173520"/>
                                  <a:pt x="303714" y="173520"/>
                                </a:cubicBezTo>
                                <a:close/>
                                <a:moveTo>
                                  <a:pt x="303758" y="139994"/>
                                </a:moveTo>
                                <a:cubicBezTo>
                                  <a:pt x="266549" y="139994"/>
                                  <a:pt x="236373" y="170125"/>
                                  <a:pt x="236373" y="207277"/>
                                </a:cubicBezTo>
                                <a:cubicBezTo>
                                  <a:pt x="236373" y="244517"/>
                                  <a:pt x="266549" y="274559"/>
                                  <a:pt x="303758" y="274559"/>
                                </a:cubicBezTo>
                                <a:cubicBezTo>
                                  <a:pt x="340967" y="274559"/>
                                  <a:pt x="371054" y="244517"/>
                                  <a:pt x="371054" y="207277"/>
                                </a:cubicBezTo>
                                <a:cubicBezTo>
                                  <a:pt x="371054" y="170125"/>
                                  <a:pt x="340967" y="139994"/>
                                  <a:pt x="303758" y="139994"/>
                                </a:cubicBezTo>
                                <a:close/>
                                <a:moveTo>
                                  <a:pt x="282839" y="68801"/>
                                </a:moveTo>
                                <a:lnTo>
                                  <a:pt x="303669" y="68801"/>
                                </a:lnTo>
                                <a:lnTo>
                                  <a:pt x="303847" y="68801"/>
                                </a:lnTo>
                                <a:lnTo>
                                  <a:pt x="324588" y="68801"/>
                                </a:lnTo>
                                <a:lnTo>
                                  <a:pt x="327703" y="99465"/>
                                </a:lnTo>
                                <a:cubicBezTo>
                                  <a:pt x="340522" y="102309"/>
                                  <a:pt x="352450" y="107375"/>
                                  <a:pt x="363221" y="114219"/>
                                </a:cubicBezTo>
                                <a:lnTo>
                                  <a:pt x="387166" y="94665"/>
                                </a:lnTo>
                                <a:lnTo>
                                  <a:pt x="416541" y="124085"/>
                                </a:lnTo>
                                <a:lnTo>
                                  <a:pt x="396958" y="147993"/>
                                </a:lnTo>
                                <a:cubicBezTo>
                                  <a:pt x="403812" y="158748"/>
                                  <a:pt x="408797" y="170658"/>
                                  <a:pt x="411645" y="183457"/>
                                </a:cubicBezTo>
                                <a:lnTo>
                                  <a:pt x="442445" y="186479"/>
                                </a:lnTo>
                                <a:lnTo>
                                  <a:pt x="442445" y="228075"/>
                                </a:lnTo>
                                <a:lnTo>
                                  <a:pt x="411645" y="231185"/>
                                </a:lnTo>
                                <a:cubicBezTo>
                                  <a:pt x="408886" y="243984"/>
                                  <a:pt x="403812" y="255894"/>
                                  <a:pt x="396958" y="266649"/>
                                </a:cubicBezTo>
                                <a:lnTo>
                                  <a:pt x="416541" y="290558"/>
                                </a:lnTo>
                                <a:lnTo>
                                  <a:pt x="387166" y="319977"/>
                                </a:lnTo>
                                <a:lnTo>
                                  <a:pt x="363221" y="300423"/>
                                </a:lnTo>
                                <a:cubicBezTo>
                                  <a:pt x="352450" y="307267"/>
                                  <a:pt x="340522" y="312333"/>
                                  <a:pt x="327703" y="315177"/>
                                </a:cubicBezTo>
                                <a:lnTo>
                                  <a:pt x="324588" y="345841"/>
                                </a:lnTo>
                                <a:lnTo>
                                  <a:pt x="303847" y="345841"/>
                                </a:lnTo>
                                <a:lnTo>
                                  <a:pt x="303669" y="345841"/>
                                </a:lnTo>
                                <a:lnTo>
                                  <a:pt x="282839" y="345841"/>
                                </a:lnTo>
                                <a:lnTo>
                                  <a:pt x="279813" y="315177"/>
                                </a:lnTo>
                                <a:cubicBezTo>
                                  <a:pt x="266994" y="312333"/>
                                  <a:pt x="254977" y="307267"/>
                                  <a:pt x="244295" y="300423"/>
                                </a:cubicBezTo>
                                <a:lnTo>
                                  <a:pt x="220350" y="319977"/>
                                </a:lnTo>
                                <a:lnTo>
                                  <a:pt x="190886" y="290558"/>
                                </a:lnTo>
                                <a:lnTo>
                                  <a:pt x="210558" y="266649"/>
                                </a:lnTo>
                                <a:cubicBezTo>
                                  <a:pt x="203704" y="255894"/>
                                  <a:pt x="198630" y="243984"/>
                                  <a:pt x="195782" y="231185"/>
                                </a:cubicBezTo>
                                <a:lnTo>
                                  <a:pt x="164982" y="228075"/>
                                </a:lnTo>
                                <a:lnTo>
                                  <a:pt x="164982" y="186568"/>
                                </a:lnTo>
                                <a:lnTo>
                                  <a:pt x="195782" y="183457"/>
                                </a:lnTo>
                                <a:cubicBezTo>
                                  <a:pt x="198630" y="170658"/>
                                  <a:pt x="203704" y="158748"/>
                                  <a:pt x="210558" y="147993"/>
                                </a:cubicBezTo>
                                <a:lnTo>
                                  <a:pt x="190886" y="124085"/>
                                </a:lnTo>
                                <a:lnTo>
                                  <a:pt x="220350" y="94665"/>
                                </a:lnTo>
                                <a:lnTo>
                                  <a:pt x="244295" y="114219"/>
                                </a:lnTo>
                                <a:cubicBezTo>
                                  <a:pt x="254977" y="107375"/>
                                  <a:pt x="266905" y="102309"/>
                                  <a:pt x="279813" y="99465"/>
                                </a:cubicBezTo>
                                <a:close/>
                                <a:moveTo>
                                  <a:pt x="38005" y="37951"/>
                                </a:moveTo>
                                <a:lnTo>
                                  <a:pt x="38005" y="376049"/>
                                </a:lnTo>
                                <a:lnTo>
                                  <a:pt x="569634" y="376049"/>
                                </a:lnTo>
                                <a:lnTo>
                                  <a:pt x="569634" y="37951"/>
                                </a:lnTo>
                                <a:close/>
                                <a:moveTo>
                                  <a:pt x="28482" y="0"/>
                                </a:moveTo>
                                <a:lnTo>
                                  <a:pt x="579157" y="0"/>
                                </a:lnTo>
                                <a:cubicBezTo>
                                  <a:pt x="594822" y="0"/>
                                  <a:pt x="607639" y="12799"/>
                                  <a:pt x="607639" y="28441"/>
                                </a:cubicBezTo>
                                <a:lnTo>
                                  <a:pt x="607639" y="385559"/>
                                </a:lnTo>
                                <a:cubicBezTo>
                                  <a:pt x="607639" y="401202"/>
                                  <a:pt x="594822" y="414000"/>
                                  <a:pt x="579157" y="414000"/>
                                </a:cubicBezTo>
                                <a:lnTo>
                                  <a:pt x="351304" y="414000"/>
                                </a:lnTo>
                                <a:lnTo>
                                  <a:pt x="351304" y="479593"/>
                                </a:lnTo>
                                <a:lnTo>
                                  <a:pt x="437906" y="479593"/>
                                </a:lnTo>
                                <a:lnTo>
                                  <a:pt x="437906" y="517456"/>
                                </a:lnTo>
                                <a:lnTo>
                                  <a:pt x="169733" y="517456"/>
                                </a:lnTo>
                                <a:lnTo>
                                  <a:pt x="169733" y="479593"/>
                                </a:lnTo>
                                <a:lnTo>
                                  <a:pt x="256335" y="479593"/>
                                </a:lnTo>
                                <a:lnTo>
                                  <a:pt x="256335" y="414000"/>
                                </a:lnTo>
                                <a:lnTo>
                                  <a:pt x="28482" y="414000"/>
                                </a:lnTo>
                                <a:cubicBezTo>
                                  <a:pt x="12817" y="414000"/>
                                  <a:pt x="0" y="401202"/>
                                  <a:pt x="0" y="385559"/>
                                </a:cubicBezTo>
                                <a:lnTo>
                                  <a:pt x="0" y="28441"/>
                                </a:lnTo>
                                <a:cubicBezTo>
                                  <a:pt x="0" y="12799"/>
                                  <a:pt x="12817" y="0"/>
                                  <a:pt x="28482" y="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6.85pt;margin-top:13.75pt;height:23.95pt;width:23.95pt;z-index:251673600;mso-width-relative:page;mso-height-relative:page;" coordorigin="19602,5069" coordsize="700,700" o:gfxdata="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">
                <o:lock v:ext="edit" aspectratio="f"/>
                <v:shape id="_x0000_s1026" o:spid="_x0000_s1026" o:spt="3" type="#_x0000_t3" style="position:absolute;left:19602;top:5069;height:701;width:701;v-text-anchor:middle;" fillcolor="#041124" filled="t" stroked="t" coordsize="21600,21600" o:gfxdata="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aS4365AAAA3A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FFFFFF [3212]" miterlimit="8" joinstyle="miter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  <v:shape id="椭圆 14" o:spid="_x0000_s1026" o:spt="100" style="position:absolute;left:19742;top:5240;height:359;width:421;v-text-anchor:middle;" filled="f" stroked="t" coordsize="607639,517456" o:gfxdata="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ZPVdO5AAAA2wAA&#10;AA8AAAAAAAAAAQAgAAAAIgAAAGRycy9kb3ducmV2LnhtbFBLAQIUABQAAAAIAIdO4kAzLwWeOwAA&#10;ADkAAAAQAAAAAAAAAAEAIAAAAAgBAABkcnMvc2hhcGV4bWwueG1sUEsFBgAAAAAGAAYAWwEAALID&#10;AAAAAA==&#10;" path="m303714,173520c322421,173520,337586,188653,337586,207321c337586,225989,322421,241122,303714,241122c285007,241122,269842,225989,269842,207321c269842,188653,285007,173520,303714,173520xm303758,139994c266549,139994,236373,170125,236373,207277c236373,244517,266549,274559,303758,274559c340967,274559,371054,244517,371054,207277c371054,170125,340967,139994,303758,139994xm282839,68801l303669,68801,303847,68801,324588,68801,327703,99465c340522,102309,352450,107375,363221,114219l387166,94665,416541,124085,396958,147993c403812,158748,408797,170658,411645,183457l442445,186479,442445,228075,411645,231185c408886,243984,403812,255894,396958,266649l416541,290558,387166,319977,363221,300423c352450,307267,340522,312333,327703,315177l324588,345841,303847,345841,303669,345841,282839,345841,279813,315177c266994,312333,254977,307267,244295,300423l220350,319977,190886,290558,210558,266649c203704,255894,198630,243984,195782,231185l164982,228075,164982,186568,195782,183457c198630,170658,203704,158748,210558,147993l190886,124085,220350,94665,244295,114219c254977,107375,266905,102309,279813,99465xm38005,37951l38005,376049,569634,376049,569634,37951xm28482,0l579157,0c594822,0,607639,12799,607639,28441l607639,385559c607639,401202,594822,414000,579157,414000l351304,414000,351304,479593,437906,479593,437906,517456,169733,517456,169733,479593,256335,479593,256335,414000,28482,414000c12817,414000,0,401202,0,385559l0,28441c0,12799,12817,0,28482,0xe">
                  <v:path o:connectlocs="210,120;233,143;210,167;186,143;210,120;210,97;163,143;210,190;257,143;210,97;195,47;210,47;210,47;224,47;227,69;251,79;268,65;288,86;275,102;285,127;306,129;306,158;285,160;275,184;288,201;268,221;251,208;227,218;224,239;210,239;210,239;195,239;193,218;169,208;152,221;132,201;145,184;135,160;114,158;114,129;135,127;145,102;132,86;152,65;169,79;193,69;26,26;26,260;394,260;394,26;19,0;401,0;421,19;421,267;401,287;243,287;243,332;303,332;303,359;117,359;117,332;177,332;177,287;19,287;0,267;0,19;19,0" o:connectangles="0,0,0,0,0,0,0,0,0,0,0,0,0,0,0,0,0,0,0,0,0,0,0,0,0,0,0,0,0,0,0,0,0,0,0,0,0,0,0,0,0,0,0,0,0,0,0,0,0,0,0,0,0,0,0,0,0,0,0,0,0,0,0,0,0,0,0"/>
                  <v:fill on="f" focussize="0,0"/>
                  <v:stroke weight="1pt" color="#FFFFFF [3212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3029585</wp:posOffset>
                </wp:positionH>
                <wp:positionV relativeFrom="paragraph">
                  <wp:posOffset>-346710</wp:posOffset>
                </wp:positionV>
                <wp:extent cx="305435" cy="1028065"/>
                <wp:effectExtent l="4445" t="4445" r="15240" b="13970"/>
                <wp:wrapNone/>
                <wp:docPr id="122" name="左中括号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05435" cy="1028065"/>
                        </a:xfrm>
                        <a:prstGeom prst="leftBracket">
                          <a:avLst>
                            <a:gd name="adj" fmla="val 0"/>
                          </a:avLst>
                        </a:prstGeom>
                        <a:ln>
                          <a:solidFill>
                            <a:srgbClr val="04112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85" type="#_x0000_t85" style="position:absolute;left:0pt;margin-left:238.55pt;margin-top:-27.3pt;height:80.95pt;width:24.05pt;rotation:5898240f;z-index:251679744;mso-width-relative:page;mso-height-relative:page;" filled="f" stroked="t" coordsize="21600,21600" o:gfxdata="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EHdI/LcAAAACwEAAA8AAAAAAAAA&#10;AQAgAAAAIgAAAGRycy9kb3ducmV2LnhtbFBLAQIUABQAAAAIAIdO4kDvRCvHDQIAAPQDAAAOAAAA&#10;AAAAAAEAIAAAACsBAABkcnMvZTJvRG9jLnhtbFBLBQYAAAAABgAGAFkBAACqBQAAAAA=&#10;" adj="0">
                <v:fill on="f" focussize="0,0"/>
                <v:stroke weight="0.5pt" color="#041124 [3204]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157480</wp:posOffset>
                </wp:positionV>
                <wp:extent cx="4165600" cy="0"/>
                <wp:effectExtent l="0" t="0" r="0" b="0"/>
                <wp:wrapNone/>
                <wp:docPr id="49" name="直接连接符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45765" y="3365500"/>
                          <a:ext cx="41656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pt;margin-top:12.4pt;height:0pt;width:328pt;z-index:251662336;mso-width-relative:page;mso-height-relative:page;" filled="f" stroked="t" coordsize="21600,21600" o:gfxdata="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Car6nYAAAACgEAAA8AAAAAAAAAAQAgAAAAIgAAAGRycy9kb3ducmV2LnhtbFBLAQIU&#10;ABQAAAAIAIdO4kBMrb+I8wEAAMADAAAOAAAAAAAAAAEAIAAAACcBAABkcnMvZTJvRG9jLnhtbFBL&#10;BQYAAAAABgAGAFkBAACMBQAAAAA=&#10;">
                <v:fill on="f" focussize="0,0"/>
                <v:stroke weight="1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726440</wp:posOffset>
                </wp:positionH>
                <wp:positionV relativeFrom="paragraph">
                  <wp:posOffset>71120</wp:posOffset>
                </wp:positionV>
                <wp:extent cx="952500" cy="384810"/>
                <wp:effectExtent l="0" t="0" r="0" b="0"/>
                <wp:wrapNone/>
                <wp:docPr id="53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9110" y="3835400"/>
                          <a:ext cx="95250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jc w:val="distribute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30"/>
                                <w:szCs w:val="30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30"/>
                                <w:szCs w:val="3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个人信息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57.2pt;margin-top:5.6pt;height:30.3pt;width:75pt;z-index:251676672;mso-width-relative:page;mso-height-relative:page;" filled="f" stroked="f" coordsize="21600,21600" o:gfxdata="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ArO4rVAAAACQEAAA8AAAAAAAAAAQAgAAAAIgAAAGRycy9kb3du&#10;cmV2LnhtbFBLAQIUABQAAAAIAIdO4kDaCh2AyQEAAH4DAAAOAAAAAAAAAAEAIAAAACQBAABkcnMv&#10;ZTJvRG9jLnhtbFBLBQYAAAAABgAGAFkBAABf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jc w:val="distribute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30"/>
                          <w:szCs w:val="30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30"/>
                          <w:szCs w:val="3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个人信息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2676525</wp:posOffset>
                </wp:positionH>
                <wp:positionV relativeFrom="page">
                  <wp:posOffset>4034790</wp:posOffset>
                </wp:positionV>
                <wp:extent cx="4463415" cy="6405880"/>
                <wp:effectExtent l="0" t="0" r="0" b="0"/>
                <wp:wrapNone/>
                <wp:docPr id="5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3415" cy="6405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1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ind w:left="420" w:leftChars="0" w:hanging="420" w:firstLineChars="0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>20xx.01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 xml:space="preserve">— 20xx.12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1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ind w:left="420" w:leftChars="0" w:hanging="420" w:firstLineChars="0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 xml:space="preserve">XXXX有限公司             财务经理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>◆ 负责公司的会计报表、企业预算体系建立、企业经营计划、企业预算编制、执行与控制工作。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>◆ 组织协调企业财务资源与业务规划的匹配运作，公司财务战略规划的制定与实施。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>◆ 负责制定公司利润计划、财务规划、开支预算或成本费用标准。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>◆ 建立与健全公司内部核算的组织、指导和数据管理体系，以及会计核算和财务管理、成本控制、税务、资金管理等相关制度；监督各项制度的实施和执行，防范各种风险发生。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>◆ 组织财务人员正确、及时、完整地处理账务，办理银行结算等业务，及时进行账务登记；加强财务监管，认真履行财务收支审批手续和费用报销制度，正确合理调配资金，保证日常合理开支供给等。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ind w:left="420" w:leftChars="0" w:hanging="420" w:firstLineChars="0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>20xx.01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 xml:space="preserve">— 20xx.12　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3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ind w:left="0" w:leftChars="0" w:firstLine="0" w:firstLineChars="0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 xml:space="preserve">XXXX有限公司         财务主管　      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>◆ 负责公司的全面财务会计工作。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>◆ 分析检查公司财务收支和预算的执行情况。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>◆ 及时、准确编制会计报表，报送各项统计资料，分析财务成果和计划完成情况，总结经验，提出改进意见。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>◆ 组织财务部门参与对库存商品和固定资产的盘点，抽点工作。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  <w:t>◆ 督促公司应收账款的回收工作等。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ind w:leftChars="0"/>
                              <w:jc w:val="left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041124"/>
                                <w:sz w:val="22"/>
                                <w:szCs w:val="22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10.75pt;margin-top:317.7pt;height:504.4pt;width:351.45pt;mso-position-vertical-relative:page;z-index:251660288;mso-width-relative:page;mso-height-relative:page;" filled="f" stroked="f" coordsize="21600,21600" o:gfxdata="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kN06l9gAAAANAQAADwAAAAAAAAABACAAAAAiAAAAZHJzL2Rvd25yZXYu&#10;eG1sUEsBAhQAFAAAAAgAh07iQI01jIHCAQAAdAMAAA4AAAAAAAAAAQAgAAAAJwEAAGRycy9lMm9E&#10;b2MueG1sUEsFBgAAAAAGAAYAWQEAAFs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1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ind w:left="420" w:leftChars="0" w:hanging="420" w:firstLineChars="0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>20xx.01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 xml:space="preserve">— 20xx.12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1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ind w:left="420" w:leftChars="0" w:hanging="420" w:firstLineChars="0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41124"/>
                          <w:sz w:val="22"/>
                          <w:szCs w:val="22"/>
                          <w:lang w:val="en-US" w:eastAsia="zh-CN"/>
                        </w:rPr>
                        <w:t xml:space="preserve">XXXX有限公司             财务经理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>◆ 负责公司的会计报表、企业预算体系建立、企业经营计划、企业预算编制、执行与控制工作。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>◆ 组织协调企业财务资源与业务规划的匹配运作，公司财务战略规划的制定与实施。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>◆ 负责制定公司利润计划、财务规划、开支预算或成本费用标准。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>◆ 建立与健全公司内部核算的组织、指导和数据管理体系，以及会计核算和财务管理、成本控制、税务、资金管理等相关制度；监督各项制度的实施和执行，防范各种风险发生。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>◆ 组织财务人员正确、及时、完整地处理账务，办理银行结算等业务，及时进行账务登记；加强财务监管，认真履行财务收支审批手续和费用报销制度，正确合理调配资金，保证日常合理开支供给等。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ind w:left="420" w:leftChars="0" w:hanging="420" w:firstLineChars="0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>20xx.01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 xml:space="preserve">— 20xx.12　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3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ind w:left="0" w:leftChars="0" w:firstLine="0" w:firstLineChars="0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41124"/>
                          <w:sz w:val="22"/>
                          <w:szCs w:val="22"/>
                          <w:lang w:val="en-US" w:eastAsia="zh-CN"/>
                        </w:rPr>
                        <w:t xml:space="preserve">XXXX有限公司         财务主管　      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>◆ 负责公司的全面财务会计工作。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>◆ 分析检查公司财务收支和预算的执行情况。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>◆ 及时、准确编制会计报表，报送各项统计资料，分析财务成果和计划完成情况，总结经验，提出改进意见。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>◆ 组织财务部门参与对库存商品和固定资产的盘点，抽点工作。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  <w:t>◆ 督促公司应收账款的回收工作等。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val="en-US" w:eastAsia="zh-CN"/>
                        </w:rPr>
                      </w:pP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ind w:leftChars="0"/>
                        <w:jc w:val="left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041124"/>
                          <w:sz w:val="22"/>
                          <w:szCs w:val="22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84455</wp:posOffset>
                </wp:positionV>
                <wp:extent cx="1435100" cy="0"/>
                <wp:effectExtent l="0" t="0" r="0" b="0"/>
                <wp:wrapNone/>
                <wp:docPr id="104" name="直接连接符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47980" y="4050665"/>
                          <a:ext cx="14351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2pt;margin-top:6.65pt;height:0pt;width:113pt;z-index:251672576;mso-width-relative:page;mso-height-relative:page;" filled="f" stroked="t" coordsize="21600,21600" o:gfxdata="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2a7gm1AAAAAgBAAAPAAAAAAAAAAEAIAAAACIAAABkcnMvZG93&#10;bnJldi54bWxQSwECFAAUAAAACACHTuJAvAeTbgQCAADjAwAADgAAAAAAAAABACAAAAAjAQAAZHJz&#10;L2Uyb0RvYy54bWxQSwUGAAAAAAYABgBZAQAAmQUAAAAA&#10;">
                <v:fill on="f" focussize="0,0"/>
                <v:stroke weight="1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476885</wp:posOffset>
                </wp:positionH>
                <wp:positionV relativeFrom="page">
                  <wp:posOffset>4290695</wp:posOffset>
                </wp:positionV>
                <wp:extent cx="1818005" cy="869950"/>
                <wp:effectExtent l="0" t="0" r="0" b="0"/>
                <wp:wrapNone/>
                <wp:docPr id="54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8005" cy="869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生日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：199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2.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1.30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籍贯：广东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婚姻：已婚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37.55pt;margin-top:337.85pt;height:68.5pt;width:143.15pt;mso-position-vertical-relative:page;z-index:251663360;mso-width-relative:page;mso-height-relative:page;" filled="f" stroked="f" coordsize="21600,21600" o:gfxdata="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p7p3DNgAAAAKAQAADwAAAAAAAAABACAAAAAiAAAAZHJzL2Rvd25yZXYu&#10;eG1sUEsBAhQAFAAAAAgAh07iQH2cjhnCAQAAdAMAAA4AAAAAAAAAAQAgAAAAJwEAAGRycy9lMm9E&#10;b2MueG1sUEsFBgAAAAAGAAYAWQEAAFs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生日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：199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2.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0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1.30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籍贯：广东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婚姻：已婚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>
      <w:r>
        <w:rPr>
          <w:sz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726440</wp:posOffset>
                </wp:positionH>
                <wp:positionV relativeFrom="paragraph">
                  <wp:posOffset>41910</wp:posOffset>
                </wp:positionV>
                <wp:extent cx="952500" cy="384810"/>
                <wp:effectExtent l="0" t="0" r="0" b="0"/>
                <wp:wrapNone/>
                <wp:docPr id="109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9110" y="5589270"/>
                          <a:ext cx="95250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jc w:val="distribute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30"/>
                                <w:szCs w:val="30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30"/>
                                <w:szCs w:val="3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教育背景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57.2pt;margin-top:3.3pt;height:30.3pt;width:75pt;z-index:251669504;mso-width-relative:page;mso-height-relative:page;" filled="f" stroked="f" coordsize="21600,21600" o:gfxdata="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JA/IW1AAAAAgBAAAPAAAAAAAAAAEAIAAAACIAAABkcnMvZG93&#10;bnJldi54bWxQSwECFAAUAAAACACHTuJA9e6lossBAAB/AwAADgAAAAAAAAABACAAAAAjAQAAZHJz&#10;L2Uyb0RvYy54bWxQSwUGAAAAAAYABgBZAQAAY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jc w:val="distribute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30"/>
                          <w:szCs w:val="30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30"/>
                          <w:szCs w:val="3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教育背景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59055</wp:posOffset>
                </wp:positionV>
                <wp:extent cx="1435100" cy="0"/>
                <wp:effectExtent l="0" t="0" r="0" b="0"/>
                <wp:wrapNone/>
                <wp:docPr id="105" name="直接连接符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2pt;margin-top:4.65pt;height:0pt;width:113pt;z-index:251668480;mso-width-relative:page;mso-height-relative:page;" filled="f" stroked="t" coordsize="21600,21600" o:gfxdata="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oNCOU0wAAAAYBAAAPAAAAAAAAAAEAIAAAACIAAABkcnMvZG93bnJldi54bWxQSwECFAAU&#10;AAAACACHTuJA+xI+KfYBAADYAwAADgAAAAAAAAABACAAAAAiAQAAZHJzL2Uyb0RvYy54bWxQSwUG&#10;AAAAAAYABgBZAQAAigUAAAAA&#10;">
                <v:fill on="f" focussize="0,0"/>
                <v:stroke weight="1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380365</wp:posOffset>
                </wp:positionH>
                <wp:positionV relativeFrom="page">
                  <wp:posOffset>6050915</wp:posOffset>
                </wp:positionV>
                <wp:extent cx="1818005" cy="908050"/>
                <wp:effectExtent l="0" t="0" r="0" b="0"/>
                <wp:wrapNone/>
                <wp:docPr id="19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8005" cy="908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ind w:leftChars="0"/>
                              <w:jc w:val="lef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会计管理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｜本科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ind w:leftChars="0"/>
                              <w:jc w:val="lef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XXXX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大学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                            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ind w:leftChars="0"/>
                              <w:jc w:val="left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20xx.09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—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20xx.0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7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29.95pt;margin-top:476.45pt;height:71.5pt;width:143.15pt;mso-position-vertical-relative:page;z-index:251664384;mso-width-relative:page;mso-height-relative:page;" filled="f" stroked="f" coordsize="21600,21600" o:gfxdata="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u+M2FNcAAAALAQAADwAAAAAAAAABACAAAAAiAAAAZHJzL2Rvd25yZXYueG1s&#10;UEsBAhQAFAAAAAgAh07iQChXVBfAAQAAdAMAAA4AAAAAAAAAAQAgAAAAJgEAAGRycy9lMm9Eb2Mu&#10;eG1sUEsFBgAAAAAGAAYAWQEAAF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ind w:leftChars="0"/>
                        <w:jc w:val="left"/>
                        <w:textAlignment w:val="auto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会计管理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｜本科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ind w:leftChars="0"/>
                        <w:jc w:val="left"/>
                        <w:textAlignment w:val="auto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XXXX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大学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                            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ind w:leftChars="0"/>
                        <w:jc w:val="left"/>
                        <w:textAlignment w:val="auto"/>
                        <w:rPr>
                          <w:rFonts w:hint="default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20xx.09 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—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20xx.0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>
      <w:r>
        <w:rPr>
          <w:sz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726440</wp:posOffset>
                </wp:positionH>
                <wp:positionV relativeFrom="paragraph">
                  <wp:posOffset>12700</wp:posOffset>
                </wp:positionV>
                <wp:extent cx="952500" cy="384810"/>
                <wp:effectExtent l="0" t="0" r="0" b="0"/>
                <wp:wrapNone/>
                <wp:docPr id="1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9110" y="7343140"/>
                          <a:ext cx="95250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jc w:val="distribute"/>
                              <w:textAlignment w:val="auto"/>
                              <w:rPr>
                                <w:rFonts w:hint="default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30"/>
                                <w:szCs w:val="30"/>
                                <w:lang w:val="en-US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FFFF" w:themeColor="background1"/>
                                <w:sz w:val="30"/>
                                <w:szCs w:val="30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联系方式</w:t>
                            </w: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57.2pt;margin-top:1pt;height:30.3pt;width:75pt;z-index:251671552;mso-width-relative:page;mso-height-relative:page;" filled="f" stroked="f" coordsize="21600,21600" o:gfxdata="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3f4Nz0wAAAAgBAAAPAAAAAAAAAAEAIAAAACIAAABkcnMvZG93&#10;bnJldi54bWxQSwECFAAUAAAACACHTuJA9Y+RsMwBAAB+AwAADgAAAAAAAAABACAAAAAiAQAAZHJz&#10;L2Uyb0RvYy54bWxQSwUGAAAAAAYABgBZAQAAY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jc w:val="distribute"/>
                        <w:textAlignment w:val="auto"/>
                        <w:rPr>
                          <w:rFonts w:hint="default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30"/>
                          <w:szCs w:val="30"/>
                          <w:lang w:val="en-US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FFFF" w:themeColor="background1"/>
                          <w:sz w:val="30"/>
                          <w:szCs w:val="30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联系方式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485140</wp:posOffset>
                </wp:positionH>
                <wp:positionV relativeFrom="paragraph">
                  <wp:posOffset>19050</wp:posOffset>
                </wp:positionV>
                <wp:extent cx="1435100" cy="0"/>
                <wp:effectExtent l="0" t="0" r="0" b="0"/>
                <wp:wrapNone/>
                <wp:docPr id="106" name="直接连接符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.2pt;margin-top:1.5pt;height:0pt;width:113pt;z-index:251670528;mso-width-relative:page;mso-height-relative:page;" filled="f" stroked="t" coordsize="21600,21600" o:gfxdata="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KMyg2rTAAAABgEAAA8AAAAAAAAAAQAgAAAAIgAAAGRycy9kb3ducmV2LnhtbFBLAQIUABQA&#10;AAAIAIdO4kBCZiJr9QEAANgDAAAOAAAAAAAAAAEAIAAAACIBAABkcnMvZTJvRG9jLnhtbFBLBQYA&#10;AAAABgAGAFkBAACJBQAAAAA=&#10;">
                <v:fill on="f" focussize="0,0"/>
                <v:stroke weight="1pt" color="#7F7F7F [1612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380365</wp:posOffset>
                </wp:positionH>
                <wp:positionV relativeFrom="page">
                  <wp:posOffset>7800340</wp:posOffset>
                </wp:positionV>
                <wp:extent cx="1753870" cy="859790"/>
                <wp:effectExtent l="0" t="0" r="0" b="0"/>
                <wp:wrapNone/>
                <wp:docPr id="18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3870" cy="8597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13012345678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 xml:space="preserve">  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u w:val="none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u w:val="none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u w:val="none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1234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u w:val="none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56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u w:val="none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@qq.com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u w:val="none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u w:val="none"/>
                                <w:lang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现居：广东越秀区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288" w:lineRule="auto"/>
                              <w:textAlignment w:val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FFFFFF" w:themeColor="background1"/>
                                <w:sz w:val="22"/>
                                <w:szCs w:val="22"/>
                                <w:lang w:val="en-US" w:eastAsia="zh-CN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29.95pt;margin-top:614.2pt;height:67.7pt;width:138.1pt;mso-position-vertical-relative:page;z-index:251665408;mso-width-relative:page;mso-height-relative:page;" filled="f" stroked="f" coordsize="21600,21600" o:gfxdata="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JCMKy2AAAAAwBAAAPAAAAAAAAAAEAIAAAACIAAABkcnMvZG93bnJldi54&#10;bWxQSwECFAAUAAAACACHTuJAuCmA2sEBAAB0AwAADgAAAAAAAAABACAAAAAnAQAAZHJzL2Uyb0Rv&#10;Yy54bWxQSwUGAAAAAAYABgBZAQAAWg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13012345678   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 xml:space="preserve">  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u w:val="none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u w:val="none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u w:val="none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1234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u w:val="none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56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u w:val="none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@qq.com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u w:val="none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u w:val="none"/>
                          <w:lang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现居：广东越秀区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288" w:lineRule="auto"/>
                        <w:textAlignment w:val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FFFFFF" w:themeColor="background1"/>
                          <w:sz w:val="22"/>
                          <w:szCs w:val="22"/>
                          <w:lang w:val="en-US" w:eastAsia="zh-CN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/>
    <w:p/>
    <w:p/>
    <w:p/>
    <w:p/>
    <w:p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709295</wp:posOffset>
            </wp:positionH>
            <wp:positionV relativeFrom="paragraph">
              <wp:posOffset>35560</wp:posOffset>
            </wp:positionV>
            <wp:extent cx="986790" cy="986790"/>
            <wp:effectExtent l="73025" t="73025" r="83185" b="83185"/>
            <wp:wrapNone/>
            <wp:docPr id="64" name="图片 64" descr="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 descr="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86790" cy="986790"/>
                    </a:xfrm>
                    <a:prstGeom prst="rect">
                      <a:avLst/>
                    </a:prstGeom>
                    <a:ln w="73025">
                      <a:solidFill>
                        <a:schemeClr val="bg1"/>
                      </a:solidFill>
                    </a:ln>
                  </pic:spPr>
                </pic:pic>
              </a:graphicData>
            </a:graphic>
          </wp:anchor>
        </w:drawing>
      </w:r>
    </w:p>
    <w:p/>
    <w:p/>
    <w:p>
      <w:pPr>
        <w:rPr>
          <w:rFonts w:hint="eastAsia" w:eastAsiaTheme="minorEastAsia"/>
          <w:lang w:eastAsia="zh-CN"/>
        </w:rPr>
      </w:pPr>
    </w:p>
    <w:p/>
    <w:p/>
    <w:p/>
    <w:sectPr>
      <w:pgSz w:w="11906" w:h="16838"/>
      <w:pgMar w:top="0" w:right="0" w:bottom="0" w:left="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9944AF"/>
    <w:multiLevelType w:val="singleLevel"/>
    <w:tmpl w:val="BE9944AF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CE2BFDBB"/>
    <w:multiLevelType w:val="multilevel"/>
    <w:tmpl w:val="CE2BFDBB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2">
    <w:nsid w:val="43E6CC9F"/>
    <w:multiLevelType w:val="singleLevel"/>
    <w:tmpl w:val="43E6CC9F"/>
    <w:lvl w:ilvl="0" w:tentative="0">
      <w:start w:val="1"/>
      <w:numFmt w:val="bullet"/>
      <w:lvlText w:val="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6F6858"/>
    <w:rsid w:val="00912B02"/>
    <w:rsid w:val="00AF47DE"/>
    <w:rsid w:val="01202347"/>
    <w:rsid w:val="02B20596"/>
    <w:rsid w:val="031451B8"/>
    <w:rsid w:val="0365388A"/>
    <w:rsid w:val="037340CA"/>
    <w:rsid w:val="0380476C"/>
    <w:rsid w:val="03F5697A"/>
    <w:rsid w:val="045E2258"/>
    <w:rsid w:val="046F6858"/>
    <w:rsid w:val="04CA54DB"/>
    <w:rsid w:val="05CE0C6F"/>
    <w:rsid w:val="07914CB7"/>
    <w:rsid w:val="07A1560C"/>
    <w:rsid w:val="0987768C"/>
    <w:rsid w:val="0AA92CD9"/>
    <w:rsid w:val="0B3775D4"/>
    <w:rsid w:val="0BC53617"/>
    <w:rsid w:val="0BC55F87"/>
    <w:rsid w:val="0CEA64F7"/>
    <w:rsid w:val="0E59501B"/>
    <w:rsid w:val="105924B5"/>
    <w:rsid w:val="10C42830"/>
    <w:rsid w:val="11914CD8"/>
    <w:rsid w:val="11B35BA9"/>
    <w:rsid w:val="11FF679B"/>
    <w:rsid w:val="12045001"/>
    <w:rsid w:val="12C03878"/>
    <w:rsid w:val="17B55E30"/>
    <w:rsid w:val="17CE67B6"/>
    <w:rsid w:val="184E60CB"/>
    <w:rsid w:val="18A44925"/>
    <w:rsid w:val="18D935B4"/>
    <w:rsid w:val="19B74D58"/>
    <w:rsid w:val="19D84BFC"/>
    <w:rsid w:val="19FB6475"/>
    <w:rsid w:val="1A2D163D"/>
    <w:rsid w:val="1AEE6426"/>
    <w:rsid w:val="1B8953DE"/>
    <w:rsid w:val="1B9B655D"/>
    <w:rsid w:val="1BD76B3C"/>
    <w:rsid w:val="1BE9089A"/>
    <w:rsid w:val="1CD36693"/>
    <w:rsid w:val="1CE01DC2"/>
    <w:rsid w:val="1CE17113"/>
    <w:rsid w:val="1D265DF4"/>
    <w:rsid w:val="1DAA2815"/>
    <w:rsid w:val="1E8F555A"/>
    <w:rsid w:val="1ECA707A"/>
    <w:rsid w:val="1F030BE1"/>
    <w:rsid w:val="1F0F55AF"/>
    <w:rsid w:val="1F421D8D"/>
    <w:rsid w:val="20016C1C"/>
    <w:rsid w:val="20901585"/>
    <w:rsid w:val="20BF00C0"/>
    <w:rsid w:val="211B3FF7"/>
    <w:rsid w:val="21E83212"/>
    <w:rsid w:val="221C4B45"/>
    <w:rsid w:val="22494A08"/>
    <w:rsid w:val="22D552DA"/>
    <w:rsid w:val="233E744C"/>
    <w:rsid w:val="23CF18AF"/>
    <w:rsid w:val="250A789B"/>
    <w:rsid w:val="2559479D"/>
    <w:rsid w:val="257542EC"/>
    <w:rsid w:val="25F55D43"/>
    <w:rsid w:val="26167430"/>
    <w:rsid w:val="272A484E"/>
    <w:rsid w:val="27D76C16"/>
    <w:rsid w:val="27FF7DBA"/>
    <w:rsid w:val="28202141"/>
    <w:rsid w:val="286263EC"/>
    <w:rsid w:val="29162110"/>
    <w:rsid w:val="29306384"/>
    <w:rsid w:val="2965745B"/>
    <w:rsid w:val="29730609"/>
    <w:rsid w:val="2B160606"/>
    <w:rsid w:val="2D771A9A"/>
    <w:rsid w:val="2DB42F46"/>
    <w:rsid w:val="2DF873A6"/>
    <w:rsid w:val="2E156A59"/>
    <w:rsid w:val="2E3B62BE"/>
    <w:rsid w:val="2E71031D"/>
    <w:rsid w:val="2F2B26E7"/>
    <w:rsid w:val="2F84138F"/>
    <w:rsid w:val="304C6366"/>
    <w:rsid w:val="30741471"/>
    <w:rsid w:val="31A615BF"/>
    <w:rsid w:val="336526BE"/>
    <w:rsid w:val="33BF0BF1"/>
    <w:rsid w:val="34446762"/>
    <w:rsid w:val="34C47CB3"/>
    <w:rsid w:val="34F43033"/>
    <w:rsid w:val="35411AA8"/>
    <w:rsid w:val="36645644"/>
    <w:rsid w:val="374F3DA2"/>
    <w:rsid w:val="376E173F"/>
    <w:rsid w:val="38575215"/>
    <w:rsid w:val="38D73C34"/>
    <w:rsid w:val="39DC4A1C"/>
    <w:rsid w:val="3B8A6580"/>
    <w:rsid w:val="3BD903B5"/>
    <w:rsid w:val="3D1F685F"/>
    <w:rsid w:val="3D832CAC"/>
    <w:rsid w:val="3DFB6200"/>
    <w:rsid w:val="3E88339A"/>
    <w:rsid w:val="3ED64493"/>
    <w:rsid w:val="3F5941D7"/>
    <w:rsid w:val="3F656D1A"/>
    <w:rsid w:val="3FD57EE4"/>
    <w:rsid w:val="3FDE1EC8"/>
    <w:rsid w:val="40C465A3"/>
    <w:rsid w:val="40DD5D31"/>
    <w:rsid w:val="41165B80"/>
    <w:rsid w:val="424E11B4"/>
    <w:rsid w:val="45EC395D"/>
    <w:rsid w:val="46F41E2B"/>
    <w:rsid w:val="47CB0BC9"/>
    <w:rsid w:val="49C56108"/>
    <w:rsid w:val="4A090350"/>
    <w:rsid w:val="4A444ADF"/>
    <w:rsid w:val="4A5B2854"/>
    <w:rsid w:val="4BEE794D"/>
    <w:rsid w:val="4CB05B95"/>
    <w:rsid w:val="4CBF0B8B"/>
    <w:rsid w:val="4D55385B"/>
    <w:rsid w:val="4DD10457"/>
    <w:rsid w:val="4EC1390D"/>
    <w:rsid w:val="50C41D36"/>
    <w:rsid w:val="54A10139"/>
    <w:rsid w:val="554765A3"/>
    <w:rsid w:val="55533C69"/>
    <w:rsid w:val="55930D9E"/>
    <w:rsid w:val="570602F1"/>
    <w:rsid w:val="57096099"/>
    <w:rsid w:val="580A0FA9"/>
    <w:rsid w:val="580F3007"/>
    <w:rsid w:val="583B1F9D"/>
    <w:rsid w:val="59C40D11"/>
    <w:rsid w:val="5A393FD0"/>
    <w:rsid w:val="5B327ADA"/>
    <w:rsid w:val="5BB16007"/>
    <w:rsid w:val="5C4F1CF6"/>
    <w:rsid w:val="5CE556A4"/>
    <w:rsid w:val="5D1D6939"/>
    <w:rsid w:val="5DA945F8"/>
    <w:rsid w:val="5DD22B31"/>
    <w:rsid w:val="5EA87949"/>
    <w:rsid w:val="5F4A55E9"/>
    <w:rsid w:val="5FC45E9B"/>
    <w:rsid w:val="5FCA4635"/>
    <w:rsid w:val="5FD642E1"/>
    <w:rsid w:val="60C72F6B"/>
    <w:rsid w:val="611732D6"/>
    <w:rsid w:val="62D43DD1"/>
    <w:rsid w:val="62FC506F"/>
    <w:rsid w:val="63B3525B"/>
    <w:rsid w:val="63FC4C28"/>
    <w:rsid w:val="64233108"/>
    <w:rsid w:val="645166AF"/>
    <w:rsid w:val="6458354E"/>
    <w:rsid w:val="647F7C56"/>
    <w:rsid w:val="655C1D55"/>
    <w:rsid w:val="656123FC"/>
    <w:rsid w:val="65847B66"/>
    <w:rsid w:val="65C1460D"/>
    <w:rsid w:val="66F26F65"/>
    <w:rsid w:val="682E6D8C"/>
    <w:rsid w:val="68F34E23"/>
    <w:rsid w:val="6AB44E76"/>
    <w:rsid w:val="6BAE1A5E"/>
    <w:rsid w:val="6BC760F5"/>
    <w:rsid w:val="6C543493"/>
    <w:rsid w:val="6C926F07"/>
    <w:rsid w:val="6CEC7733"/>
    <w:rsid w:val="6D6148E9"/>
    <w:rsid w:val="6DF51793"/>
    <w:rsid w:val="6E68221A"/>
    <w:rsid w:val="70274668"/>
    <w:rsid w:val="70C0408B"/>
    <w:rsid w:val="70ED4B95"/>
    <w:rsid w:val="716F50B6"/>
    <w:rsid w:val="71A0016E"/>
    <w:rsid w:val="739F665A"/>
    <w:rsid w:val="76EA1D20"/>
    <w:rsid w:val="76F91088"/>
    <w:rsid w:val="77056291"/>
    <w:rsid w:val="77546CAE"/>
    <w:rsid w:val="777D7F79"/>
    <w:rsid w:val="77C63058"/>
    <w:rsid w:val="77E5721D"/>
    <w:rsid w:val="795E7ACE"/>
    <w:rsid w:val="79AC5E0A"/>
    <w:rsid w:val="7AAD0CFC"/>
    <w:rsid w:val="7AB05016"/>
    <w:rsid w:val="7B8D6C1E"/>
    <w:rsid w:val="7B8F03F9"/>
    <w:rsid w:val="7C0142AA"/>
    <w:rsid w:val="7D336C44"/>
    <w:rsid w:val="7E4341EC"/>
    <w:rsid w:val="7FC91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8d8b0cb2-b9cb-4579-a203-10f92a286319\&#40657;&#33394;&#21830;&#21153;&#39118;&#36130;&#21153;&#32463;&#29702;&#27714;&#32844;&#31616;&#21382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黑色商务风财务经理求职简历.docx</Template>
  <Pages>2</Pages>
  <Words>0</Words>
  <Characters>0</Characters>
  <Lines>0</Lines>
  <Paragraphs>0</Paragraphs>
  <TotalTime>13</TotalTime>
  <ScaleCrop>false</ScaleCrop>
  <LinksUpToDate>false</LinksUpToDate>
  <CharactersWithSpaces>1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2022-03-14T02:30:00Z</dcterms:created>
  <dc:creator>铭</dc:creator>
  <cp:lastModifiedBy>铭</cp:lastModifiedBy>
  <dcterms:modified xsi:type="dcterms:W3CDTF">2022-03-14T02:38:06Z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KSOTemplateUUID">
    <vt:lpwstr>v1.0_mb_ARSTiXuclhdADBZT7iyUxg==</vt:lpwstr>
  </property>
  <property fmtid="{D5CDD505-2E9C-101B-9397-08002B2CF9AE}" pid="4" name="ICV">
    <vt:lpwstr>CA869D436AE64CA09A91778D77620B7A</vt:lpwstr>
  </property>
</Properties>
</file>