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5252720</wp:posOffset>
                </wp:positionH>
                <wp:positionV relativeFrom="paragraph">
                  <wp:posOffset>235585</wp:posOffset>
                </wp:positionV>
                <wp:extent cx="1308100" cy="1003935"/>
                <wp:effectExtent l="0" t="0" r="6350" b="5715"/>
                <wp:wrapNone/>
                <wp:docPr id="3" name="斜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308100" cy="1003935"/>
                        </a:xfrm>
                        <a:prstGeom prst="diagStripe">
                          <a:avLst/>
                        </a:prstGeom>
                        <a:solidFill>
                          <a:srgbClr val="E963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E9634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flip:x y;margin-left:413.6pt;margin-top:18.55pt;height:79.05pt;width:103pt;z-index:251662336;v-text-anchor:middle;mso-width-relative:page;mso-height-relative:page;" fillcolor="#E96346" filled="t" stroked="f" coordsize="1308100,1003935" o:gfxdata="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y9Wu32gAAAAsBAAAPAAAAAAAA&#10;AAEAIAAAACIAAABkcnMvZG93bnJldi54bWxQSwECFAAUAAAACACHTuJAgGJYL4ICAADxBAAADgAA&#10;AAAAAAABACAAAAApAQAAZHJzL2Uyb0RvYy54bWxQSwUGAAAAAAYABgBZAQAAHQYAAAAA&#10;" path="m0,501967l654050,0,1308100,0,0,1003935xe">
                <v:path textboxrect="0,0,1308100,1003935" o:connectlocs="654050,501967;0,752951;327025,250983;981075,0" o:connectangles="0,164,164,247"/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E9634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-639445</wp:posOffset>
            </wp:positionH>
            <wp:positionV relativeFrom="paragraph">
              <wp:posOffset>-545465</wp:posOffset>
            </wp:positionV>
            <wp:extent cx="1016000" cy="1423035"/>
            <wp:effectExtent l="9525" t="9525" r="22225" b="15240"/>
            <wp:wrapNone/>
            <wp:docPr id="18" name="图片 17" descr="D:\桌面文件\用于长方形头像120x168\03-白.jpg03-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 descr="D:\桌面文件\用于长方形头像120x168\03-白.jpg03-白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16000" cy="142303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-642620</wp:posOffset>
                </wp:positionH>
                <wp:positionV relativeFrom="paragraph">
                  <wp:posOffset>8122285</wp:posOffset>
                </wp:positionV>
                <wp:extent cx="6558280" cy="381000"/>
                <wp:effectExtent l="0" t="0" r="0" b="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828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社交能力强，善于沟通，有敏锐的洞察力，善于处理人际关系，团队意识强；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思维逻辑性强，胆大心细，遇事沉着冷静，随机应变；拥有丰富的公关经验、谈判技巧以及统筹规划能力；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积极乐观，极具韧劲，抗压能力强，视每一个困难和痛苦为成长中的考验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6pt;margin-top:639.55pt;height:30pt;width:516.4pt;z-index:251672576;mso-width-relative:page;mso-height-relative:page;" filled="f" stroked="f" coordsize="21600,21600" o:gfxdata="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Lqm/FjYAAAADgEAAA8AAAAAAAAAAQAgAAAA&#10;IgAAAGRycy9kb3ducmV2LnhtbFBLAQIUABQAAAAIAIdO4kDMzqFuRAIAAHQEAAAOAAAAAAAAAAEA&#10;IAAAACc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社交能力强，善于沟通，有敏锐的洞察力，善于处理人际关系，团队意识强；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思维逻辑性强，胆大心细，遇事沉着冷静，随机应变；拥有丰富的公关经验、谈判技巧以及统筹规划能力；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积极乐观，极具韧劲，抗压能力强，视每一个困难和痛苦为成长中的考验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-642620</wp:posOffset>
                </wp:positionH>
                <wp:positionV relativeFrom="paragraph">
                  <wp:posOffset>6708775</wp:posOffset>
                </wp:positionV>
                <wp:extent cx="6558280" cy="1085850"/>
                <wp:effectExtent l="0" t="0" r="0" b="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8280" cy="1085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jc w:val="lef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302F3D"/>
                                <w:sz w:val="22"/>
                                <w:szCs w:val="22"/>
                                <w:lang w:val="en-US" w:eastAsia="zh-CN"/>
                              </w:rPr>
                              <w:t>语言技能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302F3D"/>
                                <w:sz w:val="22"/>
                                <w:szCs w:val="22"/>
                                <w:lang w:val="en-US" w:eastAsia="zh-CN"/>
                              </w:rPr>
                              <w:t xml:space="preserve">：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英语四级证书；普通话二级甲等证书；良好的沟通表达能力；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jc w:val="lef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302F3D"/>
                                <w:sz w:val="22"/>
                                <w:szCs w:val="22"/>
                                <w:lang w:val="en-US" w:eastAsia="zh-CN"/>
                              </w:rPr>
                              <w:t>其他技能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302F3D"/>
                                <w:sz w:val="22"/>
                                <w:szCs w:val="22"/>
                                <w:lang w:val="en-US"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C1驾驶证书；国家计算机二级证书；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6pt;margin-top:528.25pt;height:85.5pt;width:516.4pt;z-index:251660288;mso-width-relative:page;mso-height-relative:page;" filled="f" stroked="f" coordsize="21600,21600" o:gfxdata="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c5yd3tgAAAAOAQAADwAAAAAAAAABACAAAAAiAAAAZHJz&#10;L2Rvd25yZXYueG1sUEsBAhQAFAAAAAgAh07iQLKdICY9AgAAaQQAAA4AAAAAAAAAAQAgAAAAJw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jc w:val="lef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302F3D"/>
                          <w:sz w:val="22"/>
                          <w:szCs w:val="22"/>
                          <w:lang w:val="en-US" w:eastAsia="zh-CN"/>
                        </w:rPr>
                        <w:t>语言技能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302F3D"/>
                          <w:sz w:val="22"/>
                          <w:szCs w:val="22"/>
                          <w:lang w:val="en-US" w:eastAsia="zh-CN"/>
                        </w:rPr>
                        <w:t xml:space="preserve">：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英语四级证书；普通话二级甲等证书；良好的沟通表达能力；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jc w:val="lef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302F3D"/>
                          <w:sz w:val="22"/>
                          <w:szCs w:val="22"/>
                          <w:lang w:val="en-US" w:eastAsia="zh-CN"/>
                        </w:rPr>
                        <w:t>其他技能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302F3D"/>
                          <w:sz w:val="22"/>
                          <w:szCs w:val="22"/>
                          <w:lang w:val="en-US" w:eastAsia="zh-CN"/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C1驾驶证书；国家计算机二级证书；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-642620</wp:posOffset>
                </wp:positionH>
                <wp:positionV relativeFrom="paragraph">
                  <wp:posOffset>3072765</wp:posOffset>
                </wp:positionV>
                <wp:extent cx="6558280" cy="381000"/>
                <wp:effectExtent l="0" t="0" r="0" b="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828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302F3D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302F3D"/>
                                <w:sz w:val="22"/>
                                <w:szCs w:val="22"/>
                                <w:lang w:val="en-US" w:eastAsia="zh-CN"/>
                              </w:rPr>
                              <w:t>2019.3-2020.8                       广州云泽纺织品有限公司                      销售代表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1、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负责挖掘客户实际需求，帮助客户了解公司的产品，提供产品咨询；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2、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接待上门来访的客户，推荐对应产品；按照公司的销售流程，完成销售任务；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3、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建立和完善潜在客户的数据库，并积极开发内外部资源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；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与客户建立良好的关系，提高客户满意度；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302F3D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302F3D"/>
                                <w:sz w:val="22"/>
                                <w:szCs w:val="22"/>
                                <w:lang w:val="en-US" w:eastAsia="zh-CN"/>
                              </w:rPr>
                              <w:t>2019.3-2020.8                      广州韵丽生物科技有限公司                     销售代表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1、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负责化妆品OEM/ODM业务市场的拓展、开发、维护；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2、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负责业务洽谈、订单承接、生产进度、出货等整个流程跟进协调工作；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3、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负责客户信息的收集与整理，客户关系管理，妥善处理客户反馈问题等。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6pt;margin-top:241.95pt;height:30pt;width:516.4pt;z-index:251671552;mso-width-relative:page;mso-height-relative:page;" filled="f" stroked="f" coordsize="21600,21600" o:gfxdata="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AKWRDNgAAAAMAQAADwAAAAAAAAABACAAAAAiAAAAZHJz&#10;L2Rvd25yZXYueG1sUEsBAhQAFAAAAAgAh07iQCpxHDM9AgAAaAQAAA4AAAAAAAAAAQAgAAAAJw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302F3D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302F3D"/>
                          <w:sz w:val="22"/>
                          <w:szCs w:val="22"/>
                          <w:lang w:val="en-US" w:eastAsia="zh-CN"/>
                        </w:rPr>
                        <w:t>2019.3-2020.8                       广州云泽纺织品有限公司                      销售代表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1、</w:t>
                      </w:r>
                      <w:r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负责挖掘客户实际需求，帮助客户了解公司的产品，提供产品咨询；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2、</w:t>
                      </w:r>
                      <w:r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接待上门来访的客户，推荐对应产品；按照公司的销售流程，完成销售任务；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3、</w:t>
                      </w:r>
                      <w:r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建立和完善潜在客户的数据库，并积极开发内外部资源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；</w:t>
                      </w:r>
                      <w:r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与客户建立良好的关系，提高客户满意度；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302F3D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302F3D"/>
                          <w:sz w:val="22"/>
                          <w:szCs w:val="22"/>
                          <w:lang w:val="en-US" w:eastAsia="zh-CN"/>
                        </w:rPr>
                        <w:t>2019.3-2020.8                      广州韵丽生物科技有限公司                     销售代表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1、</w:t>
                      </w:r>
                      <w:r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负责化妆品OEM/ODM业务市场的拓展、开发、维护；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2、</w:t>
                      </w:r>
                      <w:r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负责业务洽谈、订单承接、生产进度、出货等整个流程跟进协调工作；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3、</w:t>
                      </w:r>
                      <w:r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负责客户信息的收集与整理，客户关系管理，妥善处理客户反馈问题等。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-642620</wp:posOffset>
                </wp:positionH>
                <wp:positionV relativeFrom="paragraph">
                  <wp:posOffset>6217920</wp:posOffset>
                </wp:positionV>
                <wp:extent cx="6558280" cy="300990"/>
                <wp:effectExtent l="0" t="0" r="13970" b="381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8280" cy="300990"/>
                          <a:chOff x="6652" y="6296"/>
                          <a:chExt cx="10328" cy="474"/>
                        </a:xfrm>
                      </wpg:grpSpPr>
                      <wpg:grpSp>
                        <wpg:cNvPr id="21" name="组合 21"/>
                        <wpg:cNvGrpSpPr/>
                        <wpg:grpSpPr>
                          <a:xfrm>
                            <a:off x="6652" y="6314"/>
                            <a:ext cx="10328" cy="438"/>
                            <a:chOff x="3273" y="4593"/>
                            <a:chExt cx="10328" cy="438"/>
                          </a:xfrm>
                        </wpg:grpSpPr>
                        <wps:wsp>
                          <wps:cNvPr id="22" name="矩形 4"/>
                          <wps:cNvSpPr/>
                          <wps:spPr>
                            <a:xfrm>
                              <a:off x="3273" y="4593"/>
                              <a:ext cx="10329" cy="439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直角三角形 5"/>
                          <wps:cNvSpPr/>
                          <wps:spPr>
                            <a:xfrm flipV="1">
                              <a:off x="3273" y="4593"/>
                              <a:ext cx="283" cy="283"/>
                            </a:xfrm>
                            <a:prstGeom prst="rtTriangle">
                              <a:avLst/>
                            </a:prstGeom>
                            <a:solidFill>
                              <a:srgbClr val="E9634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直角三角形 6"/>
                          <wps:cNvSpPr/>
                          <wps:spPr>
                            <a:xfrm flipH="1">
                              <a:off x="13319" y="4749"/>
                              <a:ext cx="283" cy="283"/>
                            </a:xfrm>
                            <a:prstGeom prst="rtTriangle">
                              <a:avLst/>
                            </a:prstGeom>
                            <a:solidFill>
                              <a:srgbClr val="E9634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33" name="文本框 20"/>
                        <wps:cNvSpPr txBox="1"/>
                        <wps:spPr>
                          <a:xfrm>
                            <a:off x="6956" y="6296"/>
                            <a:ext cx="4013" cy="4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20" w:lineRule="exact"/>
                                <w:jc w:val="both"/>
                                <w:textAlignment w:val="auto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302F3D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302F3D"/>
                                  <w:sz w:val="24"/>
                                  <w:szCs w:val="24"/>
                                  <w:lang w:val="en-US" w:eastAsia="zh-CN"/>
                                </w:rPr>
                                <w:t>专业技能 / Technology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0.6pt;margin-top:489.6pt;height:23.7pt;width:516.4pt;z-index:251668480;mso-width-relative:page;mso-height-relative:page;" coordorigin="6652,6296" coordsize="10328,474" o:gfxdata="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">
                <o:lock v:ext="edit" aspectratio="f"/>
                <v:group id="_x0000_s1026" o:spid="_x0000_s1026" o:spt="203" style="position:absolute;left:6652;top:6314;height:438;width:10328;" coordorigin="3273,4593" coordsize="10328,438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4" o:spid="_x0000_s1026" o:spt="1" style="position:absolute;left:3273;top:4593;height:439;width:10329;v-text-anchor:middle;" fillcolor="#E7E6E6 [3214]" filled="t" stroked="f" coordsize="21600,21600" o:gfxdata="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txTLbgAAADbAAAA&#10;DwAAAAAAAAABACAAAAAiAAAAZHJzL2Rvd25yZXYueG1sUEsBAhQAFAAAAAgAh07iQDMvBZ47AAAA&#10;OQAAABAAAAAAAAAAAQAgAAAABwEAAGRycy9zaGFwZXhtbC54bWxQSwUGAAAAAAYABgBbAQAAsQMA&#10;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shape id="直角三角形 5" o:spid="_x0000_s1026" o:spt="6" type="#_x0000_t6" style="position:absolute;left:3273;top:4593;flip:y;height:283;width:283;v-text-anchor:middle;" fillcolor="#E96346" filled="t" stroked="f" coordsize="21600,21600" o:gfxdata="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AzARe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直角三角形 6" o:spid="_x0000_s1026" o:spt="6" type="#_x0000_t6" style="position:absolute;left:13319;top:4749;flip:x;height:283;width:283;v-text-anchor:middle;" fillcolor="#E96346" filled="t" stroked="f" coordsize="21600,21600" o:gfxdata="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/amWO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shape id="文本框 20" o:spid="_x0000_s1026" o:spt="202" type="#_x0000_t202" style="position:absolute;left:6956;top:6296;height:474;width:4013;" filled="f" stroked="f" coordsize="21600,21600" o:gfxdata="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4iTHotwAAANs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20" w:lineRule="exact"/>
                          <w:jc w:val="both"/>
                          <w:textAlignment w:val="auto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302F3D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302F3D"/>
                            <w:sz w:val="24"/>
                            <w:szCs w:val="24"/>
                            <w:lang w:val="en-US" w:eastAsia="zh-CN"/>
                          </w:rPr>
                          <w:t>专业技能 / Technology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-642620</wp:posOffset>
                </wp:positionH>
                <wp:positionV relativeFrom="paragraph">
                  <wp:posOffset>7631430</wp:posOffset>
                </wp:positionV>
                <wp:extent cx="6558280" cy="300990"/>
                <wp:effectExtent l="0" t="0" r="13970" b="381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8280" cy="300990"/>
                          <a:chOff x="6667" y="9080"/>
                          <a:chExt cx="10328" cy="474"/>
                        </a:xfrm>
                      </wpg:grpSpPr>
                      <wpg:grpSp>
                        <wpg:cNvPr id="15" name="组合 15"/>
                        <wpg:cNvGrpSpPr/>
                        <wpg:grpSpPr>
                          <a:xfrm>
                            <a:off x="6667" y="9098"/>
                            <a:ext cx="10328" cy="438"/>
                            <a:chOff x="3273" y="4593"/>
                            <a:chExt cx="10328" cy="438"/>
                          </a:xfrm>
                        </wpg:grpSpPr>
                        <wps:wsp>
                          <wps:cNvPr id="16" name="矩形 4"/>
                          <wps:cNvSpPr/>
                          <wps:spPr>
                            <a:xfrm>
                              <a:off x="3273" y="4593"/>
                              <a:ext cx="10329" cy="439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" name="直角三角形 5"/>
                          <wps:cNvSpPr/>
                          <wps:spPr>
                            <a:xfrm flipV="1">
                              <a:off x="3273" y="4593"/>
                              <a:ext cx="283" cy="283"/>
                            </a:xfrm>
                            <a:prstGeom prst="rtTriangle">
                              <a:avLst/>
                            </a:prstGeom>
                            <a:solidFill>
                              <a:srgbClr val="E9634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" name="直角三角形 6"/>
                          <wps:cNvSpPr/>
                          <wps:spPr>
                            <a:xfrm flipH="1">
                              <a:off x="13319" y="4749"/>
                              <a:ext cx="283" cy="283"/>
                            </a:xfrm>
                            <a:prstGeom prst="rtTriangle">
                              <a:avLst/>
                            </a:prstGeom>
                            <a:solidFill>
                              <a:srgbClr val="E9634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25" name="文本框 20"/>
                        <wps:cNvSpPr txBox="1"/>
                        <wps:spPr>
                          <a:xfrm>
                            <a:off x="6956" y="9080"/>
                            <a:ext cx="4013" cy="4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20" w:lineRule="exact"/>
                                <w:jc w:val="both"/>
                                <w:textAlignment w:val="auto"/>
                                <w:rPr>
                                  <w:rFonts w:hint="default" w:ascii="微软雅黑" w:hAnsi="微软雅黑" w:eastAsia="微软雅黑" w:cs="微软雅黑"/>
                                  <w:b/>
                                  <w:bCs/>
                                  <w:color w:val="302F3D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302F3D"/>
                                  <w:sz w:val="24"/>
                                  <w:szCs w:val="24"/>
                                  <w:lang w:val="en-US" w:eastAsia="zh-CN"/>
                                </w:rPr>
                                <w:t>自我评价 / Evaluation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0.6pt;margin-top:600.9pt;height:23.7pt;width:516.4pt;z-index:251669504;mso-width-relative:page;mso-height-relative:page;" coordorigin="6667,9080" coordsize="10328,474" o:gfxdata="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">
                <o:lock v:ext="edit" aspectratio="f"/>
                <v:group id="_x0000_s1026" o:spid="_x0000_s1026" o:spt="203" style="position:absolute;left:6667;top:9098;height:438;width:10328;" coordorigin="3273,4593" coordsize="10328,438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4" o:spid="_x0000_s1026" o:spt="1" style="position:absolute;left:3273;top:4593;height:439;width:10329;v-text-anchor:middle;" fillcolor="#E7E6E6 [3214]" filled="t" stroked="f" coordsize="21600,21600" o:gfxdata="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OLn5O2AAAA2wAAAA8A&#10;AAAAAAAAAQAgAAAAIgAAAGRycy9kb3ducmV2LnhtbFBLAQIUABQAAAAIAIdO4kAzLwWeOwAAADkA&#10;AAAQAAAAAAAAAAEAIAAAAAUBAABkcnMvc2hhcGV4bWwueG1sUEsFBgAAAAAGAAYAWwEAAK8DAAAA&#10;AA=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shape id="直角三角形 5" o:spid="_x0000_s1026" o:spt="6" type="#_x0000_t6" style="position:absolute;left:3273;top:4593;flip:y;height:283;width:283;v-text-anchor:middle;" fillcolor="#E96346" filled="t" stroked="f" coordsize="21600,21600" o:gfxdata="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ZM2p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直角三角形 6" o:spid="_x0000_s1026" o:spt="6" type="#_x0000_t6" style="position:absolute;left:13319;top:4749;flip:x;height:283;width:283;v-text-anchor:middle;" fillcolor="#E96346" filled="t" stroked="f" coordsize="21600,21600" o:gfxdata="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t/xA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shape id="文本框 20" o:spid="_x0000_s1026" o:spt="202" type="#_x0000_t202" style="position:absolute;left:6956;top:9080;height:474;width:4013;" filled="f" stroked="f" coordsize="21600,21600" o:gfxdata="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fWa2r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20" w:lineRule="exact"/>
                          <w:jc w:val="both"/>
                          <w:textAlignment w:val="auto"/>
                          <w:rPr>
                            <w:rFonts w:hint="default" w:ascii="微软雅黑" w:hAnsi="微软雅黑" w:eastAsia="微软雅黑" w:cs="微软雅黑"/>
                            <w:b/>
                            <w:bCs/>
                            <w:color w:val="302F3D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302F3D"/>
                            <w:sz w:val="24"/>
                            <w:szCs w:val="24"/>
                            <w:lang w:val="en-US" w:eastAsia="zh-CN"/>
                          </w:rPr>
                          <w:t>自我评价 / Evaluation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-642620</wp:posOffset>
                </wp:positionH>
                <wp:positionV relativeFrom="paragraph">
                  <wp:posOffset>2581910</wp:posOffset>
                </wp:positionV>
                <wp:extent cx="6558280" cy="300990"/>
                <wp:effectExtent l="0" t="0" r="13970" b="381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8280" cy="300990"/>
                          <a:chOff x="6652" y="7490"/>
                          <a:chExt cx="10328" cy="474"/>
                        </a:xfrm>
                      </wpg:grpSpPr>
                      <wpg:grpSp>
                        <wpg:cNvPr id="11" name="组合 11"/>
                        <wpg:cNvGrpSpPr/>
                        <wpg:grpSpPr>
                          <a:xfrm>
                            <a:off x="6652" y="7508"/>
                            <a:ext cx="10328" cy="438"/>
                            <a:chOff x="3273" y="4593"/>
                            <a:chExt cx="10328" cy="438"/>
                          </a:xfrm>
                        </wpg:grpSpPr>
                        <wps:wsp>
                          <wps:cNvPr id="12" name="矩形 4"/>
                          <wps:cNvSpPr/>
                          <wps:spPr>
                            <a:xfrm>
                              <a:off x="3273" y="4593"/>
                              <a:ext cx="10329" cy="439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3" name="直角三角形 5"/>
                          <wps:cNvSpPr/>
                          <wps:spPr>
                            <a:xfrm flipV="1">
                              <a:off x="3273" y="4593"/>
                              <a:ext cx="283" cy="283"/>
                            </a:xfrm>
                            <a:prstGeom prst="rtTriangle">
                              <a:avLst/>
                            </a:prstGeom>
                            <a:solidFill>
                              <a:srgbClr val="E9634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直角三角形 6"/>
                          <wps:cNvSpPr/>
                          <wps:spPr>
                            <a:xfrm flipH="1">
                              <a:off x="13319" y="4749"/>
                              <a:ext cx="283" cy="283"/>
                            </a:xfrm>
                            <a:prstGeom prst="rtTriangle">
                              <a:avLst/>
                            </a:prstGeom>
                            <a:solidFill>
                              <a:srgbClr val="E9634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37" name="文本框 20"/>
                        <wps:cNvSpPr txBox="1"/>
                        <wps:spPr>
                          <a:xfrm>
                            <a:off x="6941" y="7490"/>
                            <a:ext cx="4013" cy="4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20" w:lineRule="exact"/>
                                <w:jc w:val="both"/>
                                <w:textAlignment w:val="auto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302F3D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302F3D"/>
                                  <w:sz w:val="24"/>
                                  <w:szCs w:val="24"/>
                                  <w:lang w:val="en-US" w:eastAsia="zh-CN"/>
                                </w:rPr>
                                <w:t>工作经历 /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0.6pt;margin-top:203.3pt;height:23.7pt;width:516.4pt;z-index:251667456;mso-width-relative:page;mso-height-relative:page;" coordorigin="6652,7490" coordsize="10328,474" o:gfxdata="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">
                <o:lock v:ext="edit" aspectratio="f"/>
                <v:group id="_x0000_s1026" o:spid="_x0000_s1026" o:spt="203" style="position:absolute;left:6652;top:7508;height:438;width:10328;" coordorigin="3273,4593" coordsize="10328,438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4" o:spid="_x0000_s1026" o:spt="1" style="position:absolute;left:3273;top:4593;height:439;width:10329;v-text-anchor:middle;" fillcolor="#E7E6E6 [3214]" filled="t" stroked="f" coordsize="21600,21600" o:gfxdata="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ywmZC2AAAA2wAAAA8A&#10;AAAAAAAAAQAgAAAAIgAAAGRycy9kb3ducmV2LnhtbFBLAQIUABQAAAAIAIdO4kAzLwWeOwAAADkA&#10;AAAQAAAAAAAAAAEAIAAAAAUBAABkcnMvc2hhcGV4bWwueG1sUEsFBgAAAAAGAAYAWwEAAK8DAAAA&#10;AA=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shape id="直角三角形 5" o:spid="_x0000_s1026" o:spt="6" type="#_x0000_t6" style="position:absolute;left:3273;top:4593;flip:y;height:283;width:283;v-text-anchor:middle;" fillcolor="#E96346" filled="t" stroked="f" coordsize="21600,21600" o:gfxdata="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X8uq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直角三角形 6" o:spid="_x0000_s1026" o:spt="6" type="#_x0000_t6" style="position:absolute;left:13319;top:4749;flip:x;height:283;width:283;v-text-anchor:middle;" fillcolor="#E96346" filled="t" stroked="f" coordsize="21600,21600" o:gfxdata="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2U96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shape id="文本框 20" o:spid="_x0000_s1026" o:spt="202" type="#_x0000_t202" style="position:absolute;left:6941;top:7490;height:474;width:4013;" filled="f" stroked="f" coordsize="21600,21600" o:gfxdata="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7I367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20" w:lineRule="exact"/>
                          <w:jc w:val="both"/>
                          <w:textAlignment w:val="auto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302F3D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302F3D"/>
                            <w:sz w:val="24"/>
                            <w:szCs w:val="24"/>
                            <w:lang w:val="en-US" w:eastAsia="zh-CN"/>
                          </w:rPr>
                          <w:t>工作经历 / Experience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-642620</wp:posOffset>
                </wp:positionH>
                <wp:positionV relativeFrom="paragraph">
                  <wp:posOffset>1976755</wp:posOffset>
                </wp:positionV>
                <wp:extent cx="6558280" cy="381000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9745" y="2939415"/>
                          <a:ext cx="655828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302F3D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302F3D"/>
                                <w:sz w:val="22"/>
                                <w:szCs w:val="22"/>
                                <w:lang w:val="en-US" w:eastAsia="zh-CN"/>
                              </w:rPr>
                              <w:t>2017.9-2020.6                            稻壳学院                                大专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6pt;margin-top:155.65pt;height:30pt;width:516.4pt;z-index:251670528;mso-width-relative:page;mso-height-relative:page;" filled="f" stroked="f" coordsize="21600,21600" o:gfxdata="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qx53Z1gAAAAwBAAAPAAAAAAAAAAEA&#10;IAAAACIAAABkcnMvZG93bnJldi54bWxQSwECFAAUAAAACACHTuJAKJYKDEoCAABzBAAADgAAAAAA&#10;AAABACAAAAAl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302F3D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302F3D"/>
                          <w:sz w:val="22"/>
                          <w:szCs w:val="22"/>
                          <w:lang w:val="en-US" w:eastAsia="zh-CN"/>
                        </w:rPr>
                        <w:t>2017.9-2020.6                            稻壳学院                                大专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-642620</wp:posOffset>
                </wp:positionH>
                <wp:positionV relativeFrom="paragraph">
                  <wp:posOffset>1485900</wp:posOffset>
                </wp:positionV>
                <wp:extent cx="6558280" cy="300990"/>
                <wp:effectExtent l="0" t="0" r="13970" b="381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8280" cy="300990"/>
                          <a:chOff x="6652" y="4575"/>
                          <a:chExt cx="10328" cy="474"/>
                        </a:xfrm>
                      </wpg:grpSpPr>
                      <wpg:grpSp>
                        <wpg:cNvPr id="9" name="组合 9"/>
                        <wpg:cNvGrpSpPr/>
                        <wpg:grpSpPr>
                          <a:xfrm>
                            <a:off x="6652" y="4593"/>
                            <a:ext cx="10328" cy="438"/>
                            <a:chOff x="3273" y="4593"/>
                            <a:chExt cx="10328" cy="438"/>
                          </a:xfrm>
                        </wpg:grpSpPr>
                        <wps:wsp>
                          <wps:cNvPr id="4" name="矩形 4"/>
                          <wps:cNvSpPr/>
                          <wps:spPr>
                            <a:xfrm>
                              <a:off x="3273" y="4593"/>
                              <a:ext cx="10329" cy="439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" name="直角三角形 5"/>
                          <wps:cNvSpPr/>
                          <wps:spPr>
                            <a:xfrm flipV="1">
                              <a:off x="3273" y="4593"/>
                              <a:ext cx="283" cy="283"/>
                            </a:xfrm>
                            <a:prstGeom prst="rtTriangle">
                              <a:avLst/>
                            </a:prstGeom>
                            <a:solidFill>
                              <a:srgbClr val="E9634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直角三角形 6"/>
                          <wps:cNvSpPr/>
                          <wps:spPr>
                            <a:xfrm flipH="1">
                              <a:off x="13319" y="4749"/>
                              <a:ext cx="283" cy="283"/>
                            </a:xfrm>
                            <a:prstGeom prst="rtTriangle">
                              <a:avLst/>
                            </a:prstGeom>
                            <a:solidFill>
                              <a:srgbClr val="E9634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20" name="文本框 20"/>
                        <wps:cNvSpPr txBox="1"/>
                        <wps:spPr>
                          <a:xfrm>
                            <a:off x="6941" y="4575"/>
                            <a:ext cx="4013" cy="4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20" w:lineRule="exact"/>
                                <w:jc w:val="both"/>
                                <w:textAlignment w:val="auto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302F3D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302F3D"/>
                                  <w:sz w:val="24"/>
                                  <w:szCs w:val="24"/>
                                  <w:lang w:val="en-US" w:eastAsia="zh-CN"/>
                                </w:rPr>
                                <w:t>教育背景 / 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0.6pt;margin-top:117pt;height:23.7pt;width:516.4pt;z-index:251669504;mso-width-relative:page;mso-height-relative:page;" coordorigin="6652,4575" coordsize="10328,474" o:gfxdata="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">
                <o:lock v:ext="edit" aspectratio="f"/>
                <v:group id="_x0000_s1026" o:spid="_x0000_s1026" o:spt="203" style="position:absolute;left:6652;top:4593;height:438;width:10328;" coordorigin="3273,4593" coordsize="10328,438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3273;top:4593;height:439;width:10329;v-text-anchor:middle;" fillcolor="#E7E6E6 [3214]" filled="t" stroked="f" coordsize="21600,21600" o:gfxdata="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DEO1bgAAADaAAAA&#10;DwAAAAAAAAABACAAAAAiAAAAZHJzL2Rvd25yZXYueG1sUEsBAhQAFAAAAAgAh07iQDMvBZ47AAAA&#10;OQAAABAAAAAAAAAAAQAgAAAABwEAAGRycy9zaGFwZXhtbC54bWxQSwUGAAAAAAYABgBbAQAAsQMA&#10;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shape id="_x0000_s1026" o:spid="_x0000_s1026" o:spt="6" type="#_x0000_t6" style="position:absolute;left:3273;top:4593;flip:y;height:283;width:283;v-text-anchor:middle;" fillcolor="#E96346" filled="t" stroked="f" coordsize="21600,21600" o:gfxdata="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i6baL4A&#10;AADa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6" type="#_x0000_t6" style="position:absolute;left:13319;top:4749;flip:x;height:283;width:283;v-text-anchor:middle;" fillcolor="#E96346" filled="t" stroked="f" coordsize="21600,21600" o:gfxdata="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wFH74A&#10;AADa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shape id="_x0000_s1026" o:spid="_x0000_s1026" o:spt="202" type="#_x0000_t202" style="position:absolute;left:6941;top:4575;height:474;width:4013;" filled="f" stroked="f" coordsize="21600,21600" o:gfxdata="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NgjlCtAAAANsAAAAPAAAA&#10;AAAAAAEAIAAAACIAAABkcnMvZG93bnJldi54bWxQSwECFAAUAAAACACHTuJAMy8FnjsAAAA5AAAA&#10;EAAAAAAAAAABACAAAAADAQAAZHJzL3NoYXBleG1sLnhtbFBLBQYAAAAABgAGAFsBAACtAwAAAAA=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20" w:lineRule="exact"/>
                          <w:jc w:val="both"/>
                          <w:textAlignment w:val="auto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302F3D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302F3D"/>
                            <w:sz w:val="24"/>
                            <w:szCs w:val="24"/>
                            <w:lang w:val="en-US" w:eastAsia="zh-CN"/>
                          </w:rPr>
                          <w:t>教育背景 / Education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9598025</wp:posOffset>
                </wp:positionV>
                <wp:extent cx="7560310" cy="179705"/>
                <wp:effectExtent l="0" t="0" r="2540" b="1079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8500" y="6841490"/>
                          <a:ext cx="7560310" cy="179705"/>
                        </a:xfrm>
                        <a:prstGeom prst="rect">
                          <a:avLst/>
                        </a:prstGeom>
                        <a:solidFill>
                          <a:srgbClr val="302F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0pt;margin-top:755.75pt;height:14.15pt;width:595.3pt;z-index:251669504;v-text-anchor:middle;mso-width-relative:page;mso-height-relative:page;" fillcolor="#302F3D" filled="t" stroked="f" coordsize="21600,21600" o:gfxdata="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bMIdS2AAAAA8BAAAPAAAAAAAAAAEAIAAA&#10;ACIAAABkcnMvZG93bnJldi54bWxQSwECFAAUAAAACACHTuJADa6lE34CAADjBAAADgAAAAAAAAAB&#10;ACAAAAAnAQAAZHJzL2Uyb0RvYy54bWxQSwUGAAAAAAYABgBZAQAAF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56515</wp:posOffset>
                </wp:positionV>
                <wp:extent cx="4172585" cy="102171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2585" cy="1021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出生年月：1995.2.17      联系电话：188-8888-8888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5pt;margin-top:4.45pt;height:80.45pt;width:328.55pt;z-index:251665408;mso-width-relative:page;mso-height-relative:page;" filled="f" stroked="f" coordsize="21600,21600" o:gfxdata="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p9Laf1AAAAAkBAAAPAAAAAAAAAAEAIAAAACIAAABk&#10;cnMvZG93bnJldi54bWxQSwECFAAUAAAACACHTuJAqJlu7EMCAABzBAAADgAAAAAAAAABACAAAAAj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出生年月：1995.2.17      联系电话：188-8888-8888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518795</wp:posOffset>
                </wp:positionV>
                <wp:extent cx="4172585" cy="1021715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2585" cy="1021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现居地址：广州白云区      电子邮箱：123@123.com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5pt;margin-top:40.85pt;height:80.45pt;width:328.55pt;z-index:251666432;mso-width-relative:page;mso-height-relative:page;" filled="f" stroked="f" coordsize="21600,21600" o:gfxdata="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OObx+1gAAAAoBAAAPAAAAAAAAAAEAIAAAACIA&#10;AABkcnMvZG93bnJldi54bWxQSwECFAAUAAAACACHTuJAXR0Br0QCAAB1BAAADgAAAAAAAAABACAA&#10;AAAl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现居地址：广州白云区      电子邮箱：123@123.com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-520065</wp:posOffset>
                </wp:positionV>
                <wp:extent cx="4172585" cy="102171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2585" cy="1021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0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50"/>
                                <w:szCs w:val="5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李文辉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求职意向：销售代表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5pt;margin-top:-40.95pt;height:80.45pt;width:328.55pt;z-index:251664384;mso-width-relative:page;mso-height-relative:page;" filled="f" stroked="f" coordsize="21600,21600" o:gfxdata="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JBPdEnVAAAACgEAAA8AAAAAAAAAAQAgAAAAIgAA&#10;AGRycy9kb3ducmV2LnhtbFBLAQIUABQAAAAIAIdO4kCcNOPPRAIAAHMEAAAOAAAAAAAAAAEAIAAA&#10;ACQ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0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50"/>
                          <w:szCs w:val="5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李文辉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40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求职意向：销售代表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-1228725</wp:posOffset>
                </wp:positionH>
                <wp:positionV relativeFrom="paragraph">
                  <wp:posOffset>-956945</wp:posOffset>
                </wp:positionV>
                <wp:extent cx="1870075" cy="1125855"/>
                <wp:effectExtent l="0" t="0" r="15875" b="17145"/>
                <wp:wrapNone/>
                <wp:docPr id="2" name="斜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05815" y="2668905"/>
                          <a:ext cx="1870075" cy="1125855"/>
                        </a:xfrm>
                        <a:prstGeom prst="diagStripe">
                          <a:avLst/>
                        </a:prstGeom>
                        <a:solidFill>
                          <a:srgbClr val="E963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E9634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-96.75pt;margin-top:-75.35pt;height:88.65pt;width:147.25pt;z-index:251661312;v-text-anchor:middle;mso-width-relative:page;mso-height-relative:page;" fillcolor="#E96346" filled="t" stroked="f" coordsize="1870075,1125855" o:gfxdata="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P8sv/HXAAAADAEAAA8AAAAAAAAA&#10;AQAgAAAAIgAAAGRycy9kb3ducmV2LnhtbFBLAQIUABQAAAAIAIdO4kAud0TnhAIAAOgEAAAOAAAA&#10;AAAAAAEAIAAAACYBAABkcnMvZTJvRG9jLnhtbFBLBQYAAAAABgAGAFkBAAAcBgAAAAA=&#10;" path="m0,562927l935037,0,1870075,0,0,1125855xe">
                <v:path textboxrect="0,0,1870075,1125855" o:connectlocs="935037,562927;0,844391;467518,281463;1402556,0" o:connectangles="0,164,164,247"/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E9634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560310" cy="2160270"/>
                <wp:effectExtent l="0" t="0" r="2540" b="114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27530" y="1167130"/>
                          <a:ext cx="7560310" cy="2160270"/>
                        </a:xfrm>
                        <a:prstGeom prst="rect">
                          <a:avLst/>
                        </a:prstGeom>
                        <a:solidFill>
                          <a:srgbClr val="302F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0pt;margin-top:-72pt;height:170.1pt;width:595.3pt;z-index:251659264;v-text-anchor:middle;mso-width-relative:page;mso-height-relative:page;" fillcolor="#302F3D" filled="t" stroked="f" coordsize="21600,21600" o:gfxdata="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TwgFRdcAAAAOAQAADwAAAAAAAAABACAAAAAi&#10;AAAAZHJzL2Rvd25yZXYueG1sUEsBAhQAFAAAAAgAh07iQNW6ght9AgAA4wQAAA4AAAAAAAAAAQAg&#10;AAAAJg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C97823"/>
    <w:rsid w:val="25473BB6"/>
    <w:rsid w:val="6A1B74AE"/>
    <w:rsid w:val="75C9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8ce14a52-30c8-4dd9-8fcb-ce7dbd0adc22\&#31616;&#32422;&#38144;&#21806;&#20195;&#34920;&#27714;&#32844;&#31616;&#21382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简约销售代表求职简历.docx</Template>
  <Company>巴南区委办</Company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2022-02-28T09:30:00Z</dcterms:created>
  <dc:creator>铭</dc:creator>
  <cp:lastModifiedBy>铭</cp:lastModifiedBy>
  <dcterms:modified xsi:type="dcterms:W3CDTF">2022-02-28T09:33:15Z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v1.0_mb_k1JJdhaFWWFd7O189bKtTg==</vt:lpwstr>
  </property>
  <property fmtid="{D5CDD505-2E9C-101B-9397-08002B2CF9AE}" pid="4" name="ICV">
    <vt:lpwstr>63017C4085F04DED918A80E5B0EECAE9</vt:lpwstr>
  </property>
</Properties>
</file>