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bookmarkStart w:id="0" w:name="_GoBack"/>
      <w:bookmarkEnd w:id="0"/>
      <w: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3275330</wp:posOffset>
                </wp:positionH>
                <wp:positionV relativeFrom="paragraph">
                  <wp:posOffset>1196340</wp:posOffset>
                </wp:positionV>
                <wp:extent cx="2437130" cy="513715"/>
                <wp:effectExtent l="0" t="0" r="0" b="0"/>
                <wp:wrapNone/>
                <wp:docPr id="104" name="组合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37222" cy="513474"/>
                          <a:chOff x="-19051" y="-194106"/>
                          <a:chExt cx="2437222" cy="513474"/>
                        </a:xfrm>
                      </wpg:grpSpPr>
                      <wps:wsp>
                        <wps:cNvPr id="105" name="文本框 51"/>
                        <wps:cNvSpPr txBox="1"/>
                        <wps:spPr>
                          <a:xfrm>
                            <a:off x="637964" y="-194106"/>
                            <a:ext cx="640101" cy="487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rFonts w:ascii="思源黑体 CN Light" w:hAnsi="思源黑体 CN Light" w:eastAsia="思源黑体 CN Light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年级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06" name="文本框 52"/>
                        <wps:cNvSpPr txBox="1"/>
                        <wps:spPr>
                          <a:xfrm>
                            <a:off x="2006678" y="-168472"/>
                            <a:ext cx="411493" cy="48784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rFonts w:ascii="思源黑体 CN Light" w:hAnsi="思源黑体 CN Light" w:eastAsia="思源黑体 CN Light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班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07" name="直接连接符 107"/>
                        <wps:cNvCnPr/>
                        <wps:spPr>
                          <a:xfrm>
                            <a:off x="-19051" y="220989"/>
                            <a:ext cx="735993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" name="直接连接符 108"/>
                        <wps:cNvCnPr/>
                        <wps:spPr>
                          <a:xfrm>
                            <a:off x="1345616" y="220989"/>
                            <a:ext cx="735993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bg1">
                                <a:lumMod val="50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3" o:spid="_x0000_s1026" o:spt="203" style="position:absolute;left:0pt;margin-left:257.9pt;margin-top:94.2pt;height:40.45pt;width:191.9pt;z-index:251665408;mso-width-relative:page;mso-height-relative:page;" coordorigin="-19051,-194106" coordsize="2437222,513474" o:gfxdata="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">
                <o:lock v:ext="edit" aspectratio="f"/>
                <v:shape id="文本框 51" o:spid="_x0000_s1026" o:spt="202" type="#_x0000_t202" style="position:absolute;left:637964;top:-194106;height:487840;width:640101;mso-wrap-style:none;" filled="f" stroked="f" coordsize="21600,21600" o:gfxdata="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tD4L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rFonts w:ascii="思源黑体 CN Light" w:hAnsi="思源黑体 CN Light" w:eastAsia="思源黑体 CN Light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年级</w:t>
                        </w:r>
                      </w:p>
                    </w:txbxContent>
                  </v:textbox>
                </v:shape>
                <v:shape id="文本框 52" o:spid="_x0000_s1026" o:spt="202" type="#_x0000_t202" style="position:absolute;left:2006678;top:-168472;height:487840;width:411493;mso-wrap-style:none;" filled="f" stroked="f" coordsize="21600,21600" o:gfxdata="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6ndl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rFonts w:ascii="思源黑体 CN Light" w:hAnsi="思源黑体 CN Light" w:eastAsia="思源黑体 CN Light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班</w:t>
                        </w:r>
                      </w:p>
                    </w:txbxContent>
                  </v:textbox>
                </v:shape>
                <v:line id="_x0000_s1026" o:spid="_x0000_s1026" o:spt="20" style="position:absolute;left:-19051;top:220989;height:0;width:735993;" filled="f" stroked="t" coordsize="21600,21600" o:gfxdata="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4+abPrgAAADcAAAA&#10;DwAAAAAAAAABACAAAAAiAAAAZHJzL2Rvd25yZXYueG1sUEsBAhQAFAAAAAgAh07iQDMvBZ47AAAA&#10;OQAAABAAAAAAAAAAAQAgAAAABwEAAGRycy9zaGFwZXhtbC54bWxQSwUGAAAAAAYABgBbAQAAsQMA&#10;AAAA&#10;">
                  <v:fill on="f" focussize="0,0"/>
                  <v:stroke weight="0.5pt" color="#7F7F7F [1612]" miterlimit="8" joinstyle="miter"/>
                  <v:imagedata o:title=""/>
                  <o:lock v:ext="edit" aspectratio="f"/>
                </v:line>
                <v:line id="_x0000_s1026" o:spid="_x0000_s1026" o:spt="20" style="position:absolute;left:1345616;top:220989;height:0;width:735993;" filled="f" stroked="t" coordsize="21600,21600" o:gfxdata="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nkPT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7F7F7F [1612]" miterlimit="8" joinstyle="miter"/>
                  <v:imagedata o:title=""/>
                  <o:lock v:ext="edit" aspectratio="f"/>
                </v:lin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4421505</wp:posOffset>
                </wp:positionH>
                <wp:positionV relativeFrom="paragraph">
                  <wp:posOffset>8395335</wp:posOffset>
                </wp:positionV>
                <wp:extent cx="1623060" cy="874395"/>
                <wp:effectExtent l="0" t="0" r="0" b="1905"/>
                <wp:wrapNone/>
                <wp:docPr id="248" name="组合 2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23060" cy="874395"/>
                          <a:chOff x="0" y="1266555"/>
                          <a:chExt cx="1880756" cy="1013114"/>
                        </a:xfrm>
                      </wpg:grpSpPr>
                      <wpg:grpSp>
                        <wpg:cNvPr id="249" name="组合 249"/>
                        <wpg:cNvGrpSpPr/>
                        <wpg:grpSpPr>
                          <a:xfrm>
                            <a:off x="0" y="1479569"/>
                            <a:ext cx="1880755" cy="192232"/>
                            <a:chOff x="0" y="1479569"/>
                            <a:chExt cx="1880755" cy="192232"/>
                          </a:xfrm>
                        </wpg:grpSpPr>
                        <wps:wsp>
                          <wps:cNvPr id="250" name="矩形 250"/>
                          <wps:cNvSpPr/>
                          <wps:spPr>
                            <a:xfrm>
                              <a:off x="51956" y="1515937"/>
                              <a:ext cx="1766454" cy="114300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51" name="任意多边形 251"/>
                          <wps:cNvSpPr/>
                          <wps:spPr>
                            <a:xfrm>
                              <a:off x="0" y="1479569"/>
                              <a:ext cx="1880755" cy="192232"/>
                            </a:xfrm>
                            <a:custGeom>
                              <a:avLst/>
                              <a:gdLst>
                                <a:gd name="connsiteX0" fmla="*/ 0 w 1880755"/>
                                <a:gd name="connsiteY0" fmla="*/ 0 h 192232"/>
                                <a:gd name="connsiteX1" fmla="*/ 1880755 w 1880755"/>
                                <a:gd name="connsiteY1" fmla="*/ 0 h 192232"/>
                                <a:gd name="connsiteX2" fmla="*/ 1880755 w 1880755"/>
                                <a:gd name="connsiteY2" fmla="*/ 62346 h 192232"/>
                                <a:gd name="connsiteX3" fmla="*/ 121227 w 1880755"/>
                                <a:gd name="connsiteY3" fmla="*/ 62346 h 192232"/>
                                <a:gd name="connsiteX4" fmla="*/ 121227 w 1880755"/>
                                <a:gd name="connsiteY4" fmla="*/ 129887 h 192232"/>
                                <a:gd name="connsiteX5" fmla="*/ 1880755 w 1880755"/>
                                <a:gd name="connsiteY5" fmla="*/ 129887 h 192232"/>
                                <a:gd name="connsiteX6" fmla="*/ 1880755 w 1880755"/>
                                <a:gd name="connsiteY6" fmla="*/ 192232 h 192232"/>
                                <a:gd name="connsiteX7" fmla="*/ 0 w 1880755"/>
                                <a:gd name="connsiteY7" fmla="*/ 192232 h 19223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</a:cxnLst>
                              <a:rect l="l" t="t" r="r" b="b"/>
                              <a:pathLst>
                                <a:path w="1880755" h="192232">
                                  <a:moveTo>
                                    <a:pt x="0" y="0"/>
                                  </a:moveTo>
                                  <a:lnTo>
                                    <a:pt x="1880755" y="0"/>
                                  </a:lnTo>
                                  <a:lnTo>
                                    <a:pt x="1880755" y="62346"/>
                                  </a:lnTo>
                                  <a:lnTo>
                                    <a:pt x="121227" y="62346"/>
                                  </a:lnTo>
                                  <a:lnTo>
                                    <a:pt x="121227" y="129887"/>
                                  </a:lnTo>
                                  <a:lnTo>
                                    <a:pt x="1880755" y="129887"/>
                                  </a:lnTo>
                                  <a:lnTo>
                                    <a:pt x="1880755" y="192232"/>
                                  </a:lnTo>
                                  <a:lnTo>
                                    <a:pt x="0" y="192232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6266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252" name="组合 252"/>
                        <wpg:cNvGrpSpPr/>
                        <wpg:grpSpPr>
                          <a:xfrm>
                            <a:off x="155865" y="1266555"/>
                            <a:ext cx="1553441" cy="213014"/>
                            <a:chOff x="155865" y="1266555"/>
                            <a:chExt cx="1553441" cy="213014"/>
                          </a:xfrm>
                        </wpg:grpSpPr>
                        <wps:wsp>
                          <wps:cNvPr id="253" name="矩形 253"/>
                          <wps:cNvSpPr/>
                          <wps:spPr>
                            <a:xfrm>
                              <a:off x="187038" y="1292532"/>
                              <a:ext cx="1449532" cy="155864"/>
                            </a:xfrm>
                            <a:prstGeom prst="rect">
                              <a:avLst/>
                            </a:prstGeom>
                            <a:solidFill>
                              <a:schemeClr val="bg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54" name="任意多边形 254"/>
                          <wps:cNvSpPr/>
                          <wps:spPr>
                            <a:xfrm>
                              <a:off x="155865" y="1266555"/>
                              <a:ext cx="1553441" cy="213014"/>
                            </a:xfrm>
                            <a:custGeom>
                              <a:avLst/>
                              <a:gdLst>
                                <a:gd name="connsiteX0" fmla="*/ 0 w 1553441"/>
                                <a:gd name="connsiteY0" fmla="*/ 0 h 213014"/>
                                <a:gd name="connsiteX1" fmla="*/ 1461899 w 1553441"/>
                                <a:gd name="connsiteY1" fmla="*/ 0 h 213014"/>
                                <a:gd name="connsiteX2" fmla="*/ 1553441 w 1553441"/>
                                <a:gd name="connsiteY2" fmla="*/ 90122 h 213014"/>
                                <a:gd name="connsiteX3" fmla="*/ 1553441 w 1553441"/>
                                <a:gd name="connsiteY3" fmla="*/ 122893 h 213014"/>
                                <a:gd name="connsiteX4" fmla="*/ 1461899 w 1553441"/>
                                <a:gd name="connsiteY4" fmla="*/ 213014 h 213014"/>
                                <a:gd name="connsiteX5" fmla="*/ 0 w 1553441"/>
                                <a:gd name="connsiteY5" fmla="*/ 213014 h 213014"/>
                                <a:gd name="connsiteX6" fmla="*/ 0 w 1553441"/>
                                <a:gd name="connsiteY6" fmla="*/ 155864 h 213014"/>
                                <a:gd name="connsiteX7" fmla="*/ 1444336 w 1553441"/>
                                <a:gd name="connsiteY7" fmla="*/ 155864 h 213014"/>
                                <a:gd name="connsiteX8" fmla="*/ 1444336 w 1553441"/>
                                <a:gd name="connsiteY8" fmla="*/ 57150 h 213014"/>
                                <a:gd name="connsiteX9" fmla="*/ 0 w 1553441"/>
                                <a:gd name="connsiteY9" fmla="*/ 57150 h 21301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</a:cxnLst>
                              <a:rect l="l" t="t" r="r" b="b"/>
                              <a:pathLst>
                                <a:path w="1553441" h="213014">
                                  <a:moveTo>
                                    <a:pt x="0" y="0"/>
                                  </a:moveTo>
                                  <a:lnTo>
                                    <a:pt x="1461899" y="0"/>
                                  </a:lnTo>
                                  <a:cubicBezTo>
                                    <a:pt x="1512457" y="0"/>
                                    <a:pt x="1553441" y="40349"/>
                                    <a:pt x="1553441" y="90122"/>
                                  </a:cubicBezTo>
                                  <a:lnTo>
                                    <a:pt x="1553441" y="122893"/>
                                  </a:lnTo>
                                  <a:cubicBezTo>
                                    <a:pt x="1553441" y="172666"/>
                                    <a:pt x="1512457" y="213014"/>
                                    <a:pt x="1461899" y="213014"/>
                                  </a:cubicBezTo>
                                  <a:lnTo>
                                    <a:pt x="0" y="213014"/>
                                  </a:lnTo>
                                  <a:lnTo>
                                    <a:pt x="0" y="155864"/>
                                  </a:lnTo>
                                  <a:lnTo>
                                    <a:pt x="1444336" y="155864"/>
                                  </a:lnTo>
                                  <a:lnTo>
                                    <a:pt x="1444336" y="57150"/>
                                  </a:lnTo>
                                  <a:lnTo>
                                    <a:pt x="0" y="5715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996AC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255" name="组合 255"/>
                        <wpg:cNvGrpSpPr/>
                        <wpg:grpSpPr>
                          <a:xfrm>
                            <a:off x="124693" y="1671801"/>
                            <a:ext cx="1589808" cy="264968"/>
                            <a:chOff x="124693" y="1671801"/>
                            <a:chExt cx="1589808" cy="264968"/>
                          </a:xfrm>
                        </wpg:grpSpPr>
                        <wps:wsp>
                          <wps:cNvPr id="256" name="矩形 256"/>
                          <wps:cNvSpPr/>
                          <wps:spPr>
                            <a:xfrm>
                              <a:off x="192233" y="1723755"/>
                              <a:ext cx="1501487" cy="166254"/>
                            </a:xfrm>
                            <a:prstGeom prst="rect">
                              <a:avLst/>
                            </a:prstGeom>
                            <a:solidFill>
                              <a:schemeClr val="accent4">
                                <a:lumMod val="20000"/>
                                <a:lumOff val="80000"/>
                              </a:schemeClr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57" name="任意多边形 257"/>
                          <wps:cNvSpPr/>
                          <wps:spPr>
                            <a:xfrm>
                              <a:off x="124693" y="1671801"/>
                              <a:ext cx="1589808" cy="264968"/>
                            </a:xfrm>
                            <a:custGeom>
                              <a:avLst/>
                              <a:gdLst>
                                <a:gd name="connsiteX0" fmla="*/ 54554 w 1589808"/>
                                <a:gd name="connsiteY0" fmla="*/ 0 h 264968"/>
                                <a:gd name="connsiteX1" fmla="*/ 1571623 w 1589808"/>
                                <a:gd name="connsiteY1" fmla="*/ 0 h 264968"/>
                                <a:gd name="connsiteX2" fmla="*/ 1589808 w 1589808"/>
                                <a:gd name="connsiteY2" fmla="*/ 3672 h 264968"/>
                                <a:gd name="connsiteX3" fmla="*/ 1589808 w 1589808"/>
                                <a:gd name="connsiteY3" fmla="*/ 62345 h 264968"/>
                                <a:gd name="connsiteX4" fmla="*/ 109104 w 1589808"/>
                                <a:gd name="connsiteY4" fmla="*/ 62345 h 264968"/>
                                <a:gd name="connsiteX5" fmla="*/ 109104 w 1589808"/>
                                <a:gd name="connsiteY5" fmla="*/ 202622 h 264968"/>
                                <a:gd name="connsiteX6" fmla="*/ 1589808 w 1589808"/>
                                <a:gd name="connsiteY6" fmla="*/ 202622 h 264968"/>
                                <a:gd name="connsiteX7" fmla="*/ 1589808 w 1589808"/>
                                <a:gd name="connsiteY7" fmla="*/ 261297 h 264968"/>
                                <a:gd name="connsiteX8" fmla="*/ 1571623 w 1589808"/>
                                <a:gd name="connsiteY8" fmla="*/ 264968 h 264968"/>
                                <a:gd name="connsiteX9" fmla="*/ 54554 w 1589808"/>
                                <a:gd name="connsiteY9" fmla="*/ 264968 h 264968"/>
                                <a:gd name="connsiteX10" fmla="*/ 0 w 1589808"/>
                                <a:gd name="connsiteY10" fmla="*/ 210414 h 264968"/>
                                <a:gd name="connsiteX11" fmla="*/ 0 w 1589808"/>
                                <a:gd name="connsiteY11" fmla="*/ 54554 h 264968"/>
                                <a:gd name="connsiteX12" fmla="*/ 54554 w 1589808"/>
                                <a:gd name="connsiteY12" fmla="*/ 0 h 26496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1589808" h="264968">
                                  <a:moveTo>
                                    <a:pt x="54554" y="0"/>
                                  </a:moveTo>
                                  <a:lnTo>
                                    <a:pt x="1571623" y="0"/>
                                  </a:lnTo>
                                  <a:lnTo>
                                    <a:pt x="1589808" y="3672"/>
                                  </a:lnTo>
                                  <a:lnTo>
                                    <a:pt x="1589808" y="62345"/>
                                  </a:lnTo>
                                  <a:lnTo>
                                    <a:pt x="109104" y="62345"/>
                                  </a:lnTo>
                                  <a:lnTo>
                                    <a:pt x="109104" y="202622"/>
                                  </a:lnTo>
                                  <a:lnTo>
                                    <a:pt x="1589808" y="202622"/>
                                  </a:lnTo>
                                  <a:lnTo>
                                    <a:pt x="1589808" y="261297"/>
                                  </a:lnTo>
                                  <a:lnTo>
                                    <a:pt x="1571623" y="264968"/>
                                  </a:lnTo>
                                  <a:lnTo>
                                    <a:pt x="54554" y="264968"/>
                                  </a:lnTo>
                                  <a:cubicBezTo>
                                    <a:pt x="24425" y="264968"/>
                                    <a:pt x="0" y="240543"/>
                                    <a:pt x="0" y="210414"/>
                                  </a:cubicBezTo>
                                  <a:lnTo>
                                    <a:pt x="0" y="54554"/>
                                  </a:lnTo>
                                  <a:cubicBezTo>
                                    <a:pt x="0" y="24425"/>
                                    <a:pt x="24425" y="0"/>
                                    <a:pt x="54554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66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258" name="组合 258"/>
                        <wpg:cNvGrpSpPr/>
                        <wpg:grpSpPr>
                          <a:xfrm>
                            <a:off x="5197" y="1936769"/>
                            <a:ext cx="1875559" cy="342900"/>
                            <a:chOff x="5197" y="1936769"/>
                            <a:chExt cx="1875559" cy="342900"/>
                          </a:xfrm>
                        </wpg:grpSpPr>
                        <wps:wsp>
                          <wps:cNvPr id="259" name="矩形 259"/>
                          <wps:cNvSpPr/>
                          <wps:spPr>
                            <a:xfrm>
                              <a:off x="98715" y="1983528"/>
                              <a:ext cx="1740477" cy="23379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rgbClr val="F2B02B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60" name="任意多边形 260"/>
                          <wps:cNvSpPr/>
                          <wps:spPr>
                            <a:xfrm>
                              <a:off x="5197" y="1936769"/>
                              <a:ext cx="1875559" cy="342900"/>
                            </a:xfrm>
                            <a:custGeom>
                              <a:avLst/>
                              <a:gdLst>
                                <a:gd name="connsiteX0" fmla="*/ 0 w 1875559"/>
                                <a:gd name="connsiteY0" fmla="*/ 0 h 342900"/>
                                <a:gd name="connsiteX1" fmla="*/ 1875559 w 1875559"/>
                                <a:gd name="connsiteY1" fmla="*/ 0 h 342900"/>
                                <a:gd name="connsiteX2" fmla="*/ 1875559 w 1875559"/>
                                <a:gd name="connsiteY2" fmla="*/ 77932 h 342900"/>
                                <a:gd name="connsiteX3" fmla="*/ 129886 w 1875559"/>
                                <a:gd name="connsiteY3" fmla="*/ 77932 h 342900"/>
                                <a:gd name="connsiteX4" fmla="*/ 129886 w 1875559"/>
                                <a:gd name="connsiteY4" fmla="*/ 264968 h 342900"/>
                                <a:gd name="connsiteX5" fmla="*/ 1875559 w 1875559"/>
                                <a:gd name="connsiteY5" fmla="*/ 264968 h 342900"/>
                                <a:gd name="connsiteX6" fmla="*/ 1875559 w 1875559"/>
                                <a:gd name="connsiteY6" fmla="*/ 342900 h 342900"/>
                                <a:gd name="connsiteX7" fmla="*/ 0 w 1875559"/>
                                <a:gd name="connsiteY7" fmla="*/ 342900 h 34290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</a:cxnLst>
                              <a:rect l="l" t="t" r="r" b="b"/>
                              <a:pathLst>
                                <a:path w="1875559" h="342900">
                                  <a:moveTo>
                                    <a:pt x="0" y="0"/>
                                  </a:moveTo>
                                  <a:lnTo>
                                    <a:pt x="1875559" y="0"/>
                                  </a:lnTo>
                                  <a:lnTo>
                                    <a:pt x="1875559" y="77932"/>
                                  </a:lnTo>
                                  <a:lnTo>
                                    <a:pt x="129886" y="77932"/>
                                  </a:lnTo>
                                  <a:lnTo>
                                    <a:pt x="129886" y="264968"/>
                                  </a:lnTo>
                                  <a:lnTo>
                                    <a:pt x="1875559" y="264968"/>
                                  </a:lnTo>
                                  <a:lnTo>
                                    <a:pt x="1875559" y="342900"/>
                                  </a:lnTo>
                                  <a:lnTo>
                                    <a:pt x="0" y="3429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2B02B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48.15pt;margin-top:661.05pt;height:68.85pt;width:127.8pt;z-index:251667456;mso-width-relative:page;mso-height-relative:page;" coordorigin="0,1266555" coordsize="1880756,1013114" o:gfxdata="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">
                <o:lock v:ext="edit" aspectratio="f"/>
                <v:group id="_x0000_s1026" o:spid="_x0000_s1026" o:spt="203" style="position:absolute;left:0;top:1479569;height:192232;width:1880755;" coordorigin="0,1479569" coordsize="1880755,192232" o:gfxdata="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R7+zw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51956;top:1515937;height:114300;width:1766454;v-text-anchor:middle;" fillcolor="#E7E6E6 [3214]" filled="t" stroked="t" coordsize="21600,21600" o:gfxdata="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Hood/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A6A6A6 [2092]" miterlimit="8" joinstyle="miter"/>
                    <v:imagedata o:title=""/>
                    <o:lock v:ext="edit" aspectratio="f"/>
                  </v:rect>
                  <v:shape id="_x0000_s1026" o:spid="_x0000_s1026" o:spt="100" style="position:absolute;left:0;top:1479569;height:192232;width:1880755;v-text-anchor:middle;" fillcolor="#006266" filled="t" stroked="f" coordsize="1880755,192232" o:gfxdata="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GD4KL4A&#10;AADcAAAADwAAAAAAAAABACAAAAAiAAAAZHJzL2Rvd25yZXYueG1sUEsBAhQAFAAAAAgAh07iQDMv&#10;BZ47AAAAOQAAABAAAAAAAAAAAQAgAAAADQEAAGRycy9zaGFwZXhtbC54bWxQSwUGAAAAAAYABgBb&#10;AQAAtwMAAAAA&#10;" path="m0,0l1880755,0,1880755,62346,121227,62346,121227,129887,1880755,129887,1880755,192232,0,192232xe">
                    <v:path o:connectlocs="0,0;1880755,0;1880755,62346;121227,62346;121227,129887;1880755,129887;1880755,192232;0,192232" o:connectangles="0,0,0,0,0,0,0,0"/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</v:group>
                <v:group id="_x0000_s1026" o:spid="_x0000_s1026" o:spt="203" style="position:absolute;left:155865;top:1266555;height:213014;width:1553441;" coordorigin="155865,1266555" coordsize="1553441,213014" o:gfxdata="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qS6Fy+AAAA3AAAAA8AAAAAAAAAAQAgAAAAIgAAAGRycy9kb3ducmV2Lnht&#10;bFBLAQIUABQAAAAIAIdO4kAzLwWeOwAAADkAAAAVAAAAAAAAAAEAIAAAAA0BAABkcnMvZ3JvdXBz&#10;aGFwZXhtbC54bWxQSwUGAAAAAAYABgBgAQAAygMAAAAA&#10;">
                  <o:lock v:ext="edit" aspectratio="f"/>
                  <v:rect id="_x0000_s1026" o:spid="_x0000_s1026" o:spt="1" style="position:absolute;left:187038;top:1292532;height:155864;width:1449532;v-text-anchor:middle;" fillcolor="#E7E6E6 [3214]" filled="t" stroked="f" coordsize="21600,21600" o:gfxdata="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/rCbgugAAANwA&#10;AAAPAAAAAAAAAAEAIAAAACIAAABkcnMvZG93bnJldi54bWxQSwECFAAUAAAACACHTuJAMy8FnjsA&#10;AAA5AAAAEAAAAAAAAAABACAAAAAJAQAAZHJzL3NoYXBleG1sLnhtbFBLBQYAAAAABgAGAFsBAACz&#10;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  <v:shape id="_x0000_s1026" o:spid="_x0000_s1026" o:spt="100" style="position:absolute;left:155865;top:1266555;height:213014;width:1553441;v-text-anchor:middle;" fillcolor="#0996AC" filled="t" stroked="f" coordsize="1553441,213014" o:gfxdata="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DJf7L4A&#10;AADcAAAADwAAAAAAAAABACAAAAAiAAAAZHJzL2Rvd25yZXYueG1sUEsBAhQAFAAAAAgAh07iQDMv&#10;BZ47AAAAOQAAABAAAAAAAAAAAQAgAAAADQEAAGRycy9zaGFwZXhtbC54bWxQSwUGAAAAAAYABgBb&#10;AQAAtwMAAAAA&#10;" path="m0,0l1461899,0c1512457,0,1553441,40349,1553441,90122l1553441,122893c1553441,172666,1512457,213014,1461899,213014l0,213014,0,155864,1444336,155864,1444336,57150,0,57150xe">
                    <v:path o:connectlocs="0,0;1461899,0;1553441,90122;1553441,122893;1461899,213014;0,213014;0,155864;1444336,155864;1444336,57150;0,57150" o:connectangles="0,0,0,0,0,0,0,0,0,0"/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</v:group>
                <v:group id="_x0000_s1026" o:spid="_x0000_s1026" o:spt="203" style="position:absolute;left:124693;top:1671801;height:264968;width:1589808;" coordorigin="124693,1671801" coordsize="1589808,264968" o:gfxdata="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Ve3AovwAAANwAAAAPAAAAAAAAAAEAIAAAACIAAABkcnMvZG93bnJldi54&#10;bWxQSwECFAAUAAAACACHTuJAMy8FnjsAAAA5AAAAFQAAAAAAAAABACAAAAAOAQAAZHJzL2dyb3Vw&#10;c2hhcGV4bWwueG1sUEsFBgAAAAAGAAYAYAEAAMsDAAAAAA==&#10;">
                  <o:lock v:ext="edit" aspectratio="f"/>
                  <v:rect id="_x0000_s1026" o:spid="_x0000_s1026" o:spt="1" style="position:absolute;left:192233;top:1723755;height:166254;width:1501487;v-text-anchor:middle;" fillcolor="#FFF2CC [663]" filled="t" stroked="f" coordsize="21600,21600" o:gfxdata="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hj8YS/&#10;AAAA3AAAAA8AAAAAAAAAAQAgAAAAIgAAAGRycy9kb3ducmV2LnhtbFBLAQIUABQAAAAIAIdO4kAz&#10;LwWeOwAAADkAAAAQAAAAAAAAAAEAIAAAAA4BAABkcnMvc2hhcGV4bWwueG1sUEsFBgAAAAAGAAYA&#10;WwEAALgDAAAAAA==&#10;">
                    <v:fill on="t" focussize="0,0"/>
                    <v:stroke on="f" weight="1pt" miterlimit="8" joinstyle="miter"/>
                    <v:imagedata o:title=""/>
                    <o:lock v:ext="edit" aspectratio="f"/>
                  </v:rect>
                  <v:shape id="_x0000_s1026" o:spid="_x0000_s1026" o:spt="100" style="position:absolute;left:124693;top:1671801;height:264968;width:1589808;v-text-anchor:middle;" fillcolor="#FF6600" filled="t" stroked="f" coordsize="1589808,264968" o:gfxdata="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FdAjy8AAAA&#10;3AAAAA8AAAAAAAAAAQAgAAAAIgAAAGRycy9kb3ducmV2LnhtbFBLAQIUABQAAAAIAIdO4kAzLwWe&#10;OwAAADkAAAAQAAAAAAAAAAEAIAAAAAsBAABkcnMvc2hhcGV4bWwueG1sUEsFBgAAAAAGAAYAWwEA&#10;ALUDAAAAAA==&#10;" path="m54554,0l1571623,0,1589808,3672,1589808,62345,109104,62345,109104,202622,1589808,202622,1589808,261297,1571623,264968,54554,264968c24425,264968,0,240543,0,210414l0,54554c0,24425,24425,0,54554,0xe">
                    <v:path o:connectlocs="54554,0;1571623,0;1589808,3672;1589808,62345;109104,62345;109104,202622;1589808,202622;1589808,261297;1571623,264968;54554,264968;0,210414;0,54554;54554,0" o:connectangles="0,0,0,0,0,0,0,0,0,0,0,0,0"/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</v:group>
                <v:group id="_x0000_s1026" o:spid="_x0000_s1026" o:spt="203" style="position:absolute;left:5197;top:1936769;height:342900;width:1875559;" coordorigin="5197,1936769" coordsize="1875559,342900" o:gfxdata="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7et+2vAAAANwAAAAPAAAAAAAAAAEAIAAAACIAAABkcnMvZG93bnJldi54bWxQ&#10;SwECFAAUAAAACACHTuJAMy8FnjsAAAA5AAAAFQAAAAAAAAABACAAAAALAQAAZHJzL2dyb3Vwc2hh&#10;cGV4bWwueG1sUEsFBgAAAAAGAAYAYAEAAMgDAAAAAA==&#10;">
                  <o:lock v:ext="edit" aspectratio="f"/>
                  <v:rect id="_x0000_s1026" o:spid="_x0000_s1026" o:spt="1" style="position:absolute;left:98715;top:1983528;height:233795;width:1740477;v-text-anchor:middle;" fillcolor="#FFFFFF [3212]" filled="t" stroked="t" coordsize="21600,21600" o:gfxdata="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B6jgS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F2B02B [3204]" miterlimit="8" joinstyle="miter"/>
                    <v:imagedata o:title=""/>
                    <o:lock v:ext="edit" aspectratio="f"/>
                  </v:rect>
                  <v:shape id="_x0000_s1026" o:spid="_x0000_s1026" o:spt="100" style="position:absolute;left:5197;top:1936769;height:342900;width:1875559;v-text-anchor:middle;" fillcolor="#F2B02B" filled="t" stroked="f" coordsize="1875559,342900" o:gfxdata="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cIxyKtAAAANwAAAAPAAAA&#10;AAAAAAEAIAAAACIAAABkcnMvZG93bnJldi54bWxQSwECFAAUAAAACACHTuJAMy8FnjsAAAA5AAAA&#10;EAAAAAAAAAABACAAAAADAQAAZHJzL3NoYXBleG1sLnhtbFBLBQYAAAAABgAGAFsBAACtAwAAAAA=&#10;" path="m0,0l1875559,0,1875559,77932,129886,77932,129886,264968,1875559,264968,1875559,342900,0,342900xe">
                    <v:path o:connectlocs="0,0;1875559,0;1875559,77932;129886,77932;129886,264968;1875559,264968;1875559,342900;0,342900" o:connectangles="0,0,0,0,0,0,0,0"/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3300095</wp:posOffset>
                </wp:positionH>
                <wp:positionV relativeFrom="paragraph">
                  <wp:posOffset>7695565</wp:posOffset>
                </wp:positionV>
                <wp:extent cx="1132840" cy="1590040"/>
                <wp:effectExtent l="0" t="0" r="0" b="0"/>
                <wp:wrapNone/>
                <wp:docPr id="302" name="组合 4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32840" cy="1590040"/>
                          <a:chOff x="0" y="0"/>
                          <a:chExt cx="2118337" cy="2974542"/>
                        </a:xfrm>
                      </wpg:grpSpPr>
                      <wpg:grpSp>
                        <wpg:cNvPr id="303" name="组合 303"/>
                        <wpg:cNvGrpSpPr/>
                        <wpg:grpSpPr>
                          <a:xfrm>
                            <a:off x="883693" y="0"/>
                            <a:ext cx="575350" cy="1892105"/>
                            <a:chOff x="883693" y="0"/>
                            <a:chExt cx="575350" cy="1892105"/>
                          </a:xfrm>
                        </wpg:grpSpPr>
                        <wps:wsp>
                          <wps:cNvPr id="304" name="任意多边形 304"/>
                          <wps:cNvSpPr/>
                          <wps:spPr>
                            <a:xfrm>
                              <a:off x="883693" y="0"/>
                              <a:ext cx="575350" cy="1892105"/>
                            </a:xfrm>
                            <a:custGeom>
                              <a:avLst/>
                              <a:gdLst>
                                <a:gd name="connsiteX0" fmla="*/ 68874 w 575350"/>
                                <a:gd name="connsiteY0" fmla="*/ 1863970 h 1892105"/>
                                <a:gd name="connsiteX1" fmla="*/ 258788 w 575350"/>
                                <a:gd name="connsiteY1" fmla="*/ 0 h 1892105"/>
                                <a:gd name="connsiteX2" fmla="*/ 547176 w 575350"/>
                                <a:gd name="connsiteY2" fmla="*/ 1892105 h 1892105"/>
                                <a:gd name="connsiteX3" fmla="*/ 68874 w 575350"/>
                                <a:gd name="connsiteY3" fmla="*/ 1863970 h 1892105"/>
                                <a:gd name="connsiteX4" fmla="*/ 42203 w 647114"/>
                                <a:gd name="connsiteY4" fmla="*/ 1674056 h 187100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575350" h="1892105">
                                  <a:moveTo>
                                    <a:pt x="68874" y="1863970"/>
                                  </a:moveTo>
                                  <a:cubicBezTo>
                                    <a:pt x="59496" y="1735016"/>
                                    <a:pt x="-167932" y="747933"/>
                                    <a:pt x="258788" y="0"/>
                                  </a:cubicBezTo>
                                  <a:cubicBezTo>
                                    <a:pt x="687853" y="912055"/>
                                    <a:pt x="561244" y="1380978"/>
                                    <a:pt x="547176" y="1892105"/>
                                  </a:cubicBezTo>
                                  <a:lnTo>
                                    <a:pt x="68874" y="1863970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97E1AE"/>
                                </a:gs>
                                <a:gs pos="50000">
                                  <a:srgbClr val="97E1AE"/>
                                </a:gs>
                                <a:gs pos="100000">
                                  <a:srgbClr val="47BC69"/>
                                </a:gs>
                              </a:gsLst>
                              <a:lin ang="5400000" scaled="1"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05" name="任意多边形 305"/>
                          <wps:cNvSpPr/>
                          <wps:spPr>
                            <a:xfrm>
                              <a:off x="889582" y="7856"/>
                              <a:ext cx="553202" cy="1877522"/>
                            </a:xfrm>
                            <a:custGeom>
                              <a:avLst/>
                              <a:gdLst>
                                <a:gd name="connsiteX0" fmla="*/ 251328 w 553202"/>
                                <a:gd name="connsiteY0" fmla="*/ 0 h 1877522"/>
                                <a:gd name="connsiteX1" fmla="*/ 262081 w 553202"/>
                                <a:gd name="connsiteY1" fmla="*/ 24080 h 1877522"/>
                                <a:gd name="connsiteX2" fmla="*/ 254506 w 553202"/>
                                <a:gd name="connsiteY2" fmla="*/ 291233 h 1877522"/>
                                <a:gd name="connsiteX3" fmla="*/ 336586 w 553202"/>
                                <a:gd name="connsiteY3" fmla="*/ 215809 h 1877522"/>
                                <a:gd name="connsiteX4" fmla="*/ 343727 w 553202"/>
                                <a:gd name="connsiteY4" fmla="*/ 212012 h 1877522"/>
                                <a:gd name="connsiteX5" fmla="*/ 353534 w 553202"/>
                                <a:gd name="connsiteY5" fmla="*/ 236706 h 1877522"/>
                                <a:gd name="connsiteX6" fmla="*/ 293179 w 553202"/>
                                <a:gd name="connsiteY6" fmla="*/ 283530 h 1877522"/>
                                <a:gd name="connsiteX7" fmla="*/ 253892 w 553202"/>
                                <a:gd name="connsiteY7" fmla="*/ 312911 h 1877522"/>
                                <a:gd name="connsiteX8" fmla="*/ 252622 w 553202"/>
                                <a:gd name="connsiteY8" fmla="*/ 357696 h 1877522"/>
                                <a:gd name="connsiteX9" fmla="*/ 352775 w 553202"/>
                                <a:gd name="connsiteY9" fmla="*/ 294718 h 1877522"/>
                                <a:gd name="connsiteX10" fmla="*/ 373659 w 553202"/>
                                <a:gd name="connsiteY10" fmla="*/ 287382 h 1877522"/>
                                <a:gd name="connsiteX11" fmla="*/ 383637 w 553202"/>
                                <a:gd name="connsiteY11" fmla="*/ 312506 h 1877522"/>
                                <a:gd name="connsiteX12" fmla="*/ 349314 w 553202"/>
                                <a:gd name="connsiteY12" fmla="*/ 325378 h 1877522"/>
                                <a:gd name="connsiteX13" fmla="*/ 251788 w 553202"/>
                                <a:gd name="connsiteY13" fmla="*/ 387091 h 1877522"/>
                                <a:gd name="connsiteX14" fmla="*/ 248830 w 553202"/>
                                <a:gd name="connsiteY14" fmla="*/ 491415 h 1877522"/>
                                <a:gd name="connsiteX15" fmla="*/ 249813 w 553202"/>
                                <a:gd name="connsiteY15" fmla="*/ 813822 h 1877522"/>
                                <a:gd name="connsiteX16" fmla="*/ 250925 w 553202"/>
                                <a:gd name="connsiteY16" fmla="*/ 791688 h 1877522"/>
                                <a:gd name="connsiteX17" fmla="*/ 458842 w 553202"/>
                                <a:gd name="connsiteY17" fmla="*/ 651505 h 1877522"/>
                                <a:gd name="connsiteX18" fmla="*/ 488098 w 553202"/>
                                <a:gd name="connsiteY18" fmla="*/ 644597 h 1877522"/>
                                <a:gd name="connsiteX19" fmla="*/ 493963 w 553202"/>
                                <a:gd name="connsiteY19" fmla="*/ 668855 h 1877522"/>
                                <a:gd name="connsiteX20" fmla="*/ 478154 w 553202"/>
                                <a:gd name="connsiteY20" fmla="*/ 671238 h 1877522"/>
                                <a:gd name="connsiteX21" fmla="*/ 312694 w 553202"/>
                                <a:gd name="connsiteY21" fmla="*/ 756651 h 1877522"/>
                                <a:gd name="connsiteX22" fmla="*/ 249841 w 553202"/>
                                <a:gd name="connsiteY22" fmla="*/ 822915 h 1877522"/>
                                <a:gd name="connsiteX23" fmla="*/ 250418 w 553202"/>
                                <a:gd name="connsiteY23" fmla="*/ 1012114 h 1877522"/>
                                <a:gd name="connsiteX24" fmla="*/ 253230 w 553202"/>
                                <a:gd name="connsiteY24" fmla="*/ 1095333 h 1877522"/>
                                <a:gd name="connsiteX25" fmla="*/ 332580 w 553202"/>
                                <a:gd name="connsiteY25" fmla="*/ 1061537 h 1877522"/>
                                <a:gd name="connsiteX26" fmla="*/ 527707 w 553202"/>
                                <a:gd name="connsiteY26" fmla="*/ 1004439 h 1877522"/>
                                <a:gd name="connsiteX27" fmla="*/ 550808 w 553202"/>
                                <a:gd name="connsiteY27" fmla="*/ 1002464 h 1877522"/>
                                <a:gd name="connsiteX28" fmla="*/ 553202 w 553202"/>
                                <a:gd name="connsiteY28" fmla="*/ 1023118 h 1877522"/>
                                <a:gd name="connsiteX29" fmla="*/ 449057 w 553202"/>
                                <a:gd name="connsiteY29" fmla="*/ 1048927 h 1877522"/>
                                <a:gd name="connsiteX30" fmla="*/ 329707 w 553202"/>
                                <a:gd name="connsiteY30" fmla="*/ 1090435 h 1877522"/>
                                <a:gd name="connsiteX31" fmla="*/ 253861 w 553202"/>
                                <a:gd name="connsiteY31" fmla="*/ 1114021 h 1877522"/>
                                <a:gd name="connsiteX32" fmla="*/ 266573 w 553202"/>
                                <a:gd name="connsiteY32" fmla="*/ 1490232 h 1877522"/>
                                <a:gd name="connsiteX33" fmla="*/ 291791 w 553202"/>
                                <a:gd name="connsiteY33" fmla="*/ 1877522 h 1877522"/>
                                <a:gd name="connsiteX34" fmla="*/ 262012 w 553202"/>
                                <a:gd name="connsiteY34" fmla="*/ 1875770 h 1877522"/>
                                <a:gd name="connsiteX35" fmla="*/ 252124 w 553202"/>
                                <a:gd name="connsiteY35" fmla="*/ 1711121 h 1877522"/>
                                <a:gd name="connsiteX36" fmla="*/ 222230 w 553202"/>
                                <a:gd name="connsiteY36" fmla="*/ 1138952 h 1877522"/>
                                <a:gd name="connsiteX37" fmla="*/ 220255 w 553202"/>
                                <a:gd name="connsiteY37" fmla="*/ 1037776 h 1877522"/>
                                <a:gd name="connsiteX38" fmla="*/ 170552 w 553202"/>
                                <a:gd name="connsiteY38" fmla="*/ 993249 h 1877522"/>
                                <a:gd name="connsiteX39" fmla="*/ 19151 w 553202"/>
                                <a:gd name="connsiteY39" fmla="*/ 914112 h 1877522"/>
                                <a:gd name="connsiteX40" fmla="*/ 0 w 553202"/>
                                <a:gd name="connsiteY40" fmla="*/ 908401 h 1877522"/>
                                <a:gd name="connsiteX41" fmla="*/ 1118 w 553202"/>
                                <a:gd name="connsiteY41" fmla="*/ 886845 h 1877522"/>
                                <a:gd name="connsiteX42" fmla="*/ 8733 w 553202"/>
                                <a:gd name="connsiteY42" fmla="*/ 888758 h 1877522"/>
                                <a:gd name="connsiteX43" fmla="*/ 169000 w 553202"/>
                                <a:gd name="connsiteY43" fmla="*/ 962446 h 1877522"/>
                                <a:gd name="connsiteX44" fmla="*/ 219449 w 553202"/>
                                <a:gd name="connsiteY44" fmla="*/ 996450 h 1877522"/>
                                <a:gd name="connsiteX45" fmla="*/ 217911 w 553202"/>
                                <a:gd name="connsiteY45" fmla="*/ 917658 h 1877522"/>
                                <a:gd name="connsiteX46" fmla="*/ 182864 w 553202"/>
                                <a:gd name="connsiteY46" fmla="*/ 884364 h 1877522"/>
                                <a:gd name="connsiteX47" fmla="*/ 79726 w 553202"/>
                                <a:gd name="connsiteY47" fmla="*/ 820708 h 1877522"/>
                                <a:gd name="connsiteX48" fmla="*/ 11127 w 553202"/>
                                <a:gd name="connsiteY48" fmla="*/ 788199 h 1877522"/>
                                <a:gd name="connsiteX49" fmla="*/ 13633 w 553202"/>
                                <a:gd name="connsiteY49" fmla="*/ 763794 h 1877522"/>
                                <a:gd name="connsiteX50" fmla="*/ 25523 w 553202"/>
                                <a:gd name="connsiteY50" fmla="*/ 767613 h 1877522"/>
                                <a:gd name="connsiteX51" fmla="*/ 103979 w 553202"/>
                                <a:gd name="connsiteY51" fmla="*/ 804785 h 1877522"/>
                                <a:gd name="connsiteX52" fmla="*/ 217888 w 553202"/>
                                <a:gd name="connsiteY52" fmla="*/ 880302 h 1877522"/>
                                <a:gd name="connsiteX53" fmla="*/ 217902 w 553202"/>
                                <a:gd name="connsiteY53" fmla="*/ 653278 h 1877522"/>
                                <a:gd name="connsiteX54" fmla="*/ 218254 w 553202"/>
                                <a:gd name="connsiteY54" fmla="*/ 632131 h 1877522"/>
                                <a:gd name="connsiteX55" fmla="*/ 182135 w 553202"/>
                                <a:gd name="connsiteY55" fmla="*/ 604157 h 1877522"/>
                                <a:gd name="connsiteX56" fmla="*/ 76618 w 553202"/>
                                <a:gd name="connsiteY56" fmla="*/ 539209 h 1877522"/>
                                <a:gd name="connsiteX57" fmla="*/ 53683 w 553202"/>
                                <a:gd name="connsiteY57" fmla="*/ 530076 h 1877522"/>
                                <a:gd name="connsiteX58" fmla="*/ 58224 w 553202"/>
                                <a:gd name="connsiteY58" fmla="*/ 510182 h 1877522"/>
                                <a:gd name="connsiteX59" fmla="*/ 75613 w 553202"/>
                                <a:gd name="connsiteY59" fmla="*/ 515575 h 1877522"/>
                                <a:gd name="connsiteX60" fmla="*/ 191948 w 553202"/>
                                <a:gd name="connsiteY60" fmla="*/ 580150 h 1877522"/>
                                <a:gd name="connsiteX61" fmla="*/ 218759 w 553202"/>
                                <a:gd name="connsiteY61" fmla="*/ 601856 h 1877522"/>
                                <a:gd name="connsiteX62" fmla="*/ 223206 w 553202"/>
                                <a:gd name="connsiteY62" fmla="*/ 335004 h 1877522"/>
                                <a:gd name="connsiteX63" fmla="*/ 232023 w 553202"/>
                                <a:gd name="connsiteY63" fmla="*/ 37988 h 187752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  <a:cxn ang="0">
                                  <a:pos x="connsiteX34" y="connsiteY34"/>
                                </a:cxn>
                                <a:cxn ang="0">
                                  <a:pos x="connsiteX35" y="connsiteY35"/>
                                </a:cxn>
                                <a:cxn ang="0">
                                  <a:pos x="connsiteX36" y="connsiteY36"/>
                                </a:cxn>
                                <a:cxn ang="0">
                                  <a:pos x="connsiteX37" y="connsiteY37"/>
                                </a:cxn>
                                <a:cxn ang="0">
                                  <a:pos x="connsiteX38" y="connsiteY38"/>
                                </a:cxn>
                                <a:cxn ang="0">
                                  <a:pos x="connsiteX39" y="connsiteY39"/>
                                </a:cxn>
                                <a:cxn ang="0">
                                  <a:pos x="connsiteX40" y="connsiteY40"/>
                                </a:cxn>
                                <a:cxn ang="0">
                                  <a:pos x="connsiteX41" y="connsiteY41"/>
                                </a:cxn>
                                <a:cxn ang="0">
                                  <a:pos x="connsiteX42" y="connsiteY42"/>
                                </a:cxn>
                                <a:cxn ang="0">
                                  <a:pos x="connsiteX43" y="connsiteY43"/>
                                </a:cxn>
                                <a:cxn ang="0">
                                  <a:pos x="connsiteX44" y="connsiteY44"/>
                                </a:cxn>
                                <a:cxn ang="0">
                                  <a:pos x="connsiteX45" y="connsiteY45"/>
                                </a:cxn>
                                <a:cxn ang="0">
                                  <a:pos x="connsiteX46" y="connsiteY46"/>
                                </a:cxn>
                                <a:cxn ang="0">
                                  <a:pos x="connsiteX47" y="connsiteY47"/>
                                </a:cxn>
                                <a:cxn ang="0">
                                  <a:pos x="connsiteX48" y="connsiteY48"/>
                                </a:cxn>
                                <a:cxn ang="0">
                                  <a:pos x="connsiteX49" y="connsiteY49"/>
                                </a:cxn>
                                <a:cxn ang="0">
                                  <a:pos x="connsiteX50" y="connsiteY50"/>
                                </a:cxn>
                                <a:cxn ang="0">
                                  <a:pos x="connsiteX51" y="connsiteY51"/>
                                </a:cxn>
                                <a:cxn ang="0">
                                  <a:pos x="connsiteX52" y="connsiteY52"/>
                                </a:cxn>
                                <a:cxn ang="0">
                                  <a:pos x="connsiteX53" y="connsiteY53"/>
                                </a:cxn>
                                <a:cxn ang="0">
                                  <a:pos x="connsiteX54" y="connsiteY54"/>
                                </a:cxn>
                                <a:cxn ang="0">
                                  <a:pos x="connsiteX55" y="connsiteY55"/>
                                </a:cxn>
                                <a:cxn ang="0">
                                  <a:pos x="connsiteX56" y="connsiteY56"/>
                                </a:cxn>
                                <a:cxn ang="0">
                                  <a:pos x="connsiteX57" y="connsiteY57"/>
                                </a:cxn>
                                <a:cxn ang="0">
                                  <a:pos x="connsiteX58" y="connsiteY58"/>
                                </a:cxn>
                                <a:cxn ang="0">
                                  <a:pos x="connsiteX59" y="connsiteY59"/>
                                </a:cxn>
                                <a:cxn ang="0">
                                  <a:pos x="connsiteX60" y="connsiteY60"/>
                                </a:cxn>
                                <a:cxn ang="0">
                                  <a:pos x="connsiteX61" y="connsiteY61"/>
                                </a:cxn>
                                <a:cxn ang="0">
                                  <a:pos x="connsiteX62" y="connsiteY62"/>
                                </a:cxn>
                                <a:cxn ang="0">
                                  <a:pos x="connsiteX63" y="connsiteY63"/>
                                </a:cxn>
                              </a:cxnLst>
                              <a:rect l="l" t="t" r="r" b="b"/>
                              <a:pathLst>
                                <a:path w="553202" h="1877522">
                                  <a:moveTo>
                                    <a:pt x="251328" y="0"/>
                                  </a:moveTo>
                                  <a:lnTo>
                                    <a:pt x="262081" y="24080"/>
                                  </a:lnTo>
                                  <a:lnTo>
                                    <a:pt x="254506" y="291233"/>
                                  </a:lnTo>
                                  <a:lnTo>
                                    <a:pt x="336586" y="215809"/>
                                  </a:lnTo>
                                  <a:lnTo>
                                    <a:pt x="343727" y="212012"/>
                                  </a:lnTo>
                                  <a:lnTo>
                                    <a:pt x="353534" y="236706"/>
                                  </a:lnTo>
                                  <a:lnTo>
                                    <a:pt x="293179" y="283530"/>
                                  </a:lnTo>
                                  <a:lnTo>
                                    <a:pt x="253892" y="312911"/>
                                  </a:lnTo>
                                  <a:lnTo>
                                    <a:pt x="252622" y="357696"/>
                                  </a:lnTo>
                                  <a:lnTo>
                                    <a:pt x="352775" y="294718"/>
                                  </a:lnTo>
                                  <a:lnTo>
                                    <a:pt x="373659" y="287382"/>
                                  </a:lnTo>
                                  <a:lnTo>
                                    <a:pt x="383637" y="312506"/>
                                  </a:lnTo>
                                  <a:lnTo>
                                    <a:pt x="349314" y="325378"/>
                                  </a:lnTo>
                                  <a:lnTo>
                                    <a:pt x="251788" y="387091"/>
                                  </a:lnTo>
                                  <a:lnTo>
                                    <a:pt x="248830" y="491415"/>
                                  </a:lnTo>
                                  <a:lnTo>
                                    <a:pt x="249813" y="813822"/>
                                  </a:lnTo>
                                  <a:lnTo>
                                    <a:pt x="250925" y="791688"/>
                                  </a:lnTo>
                                  <a:cubicBezTo>
                                    <a:pt x="297254" y="711377"/>
                                    <a:pt x="380699" y="673487"/>
                                    <a:pt x="458842" y="651505"/>
                                  </a:cubicBezTo>
                                  <a:lnTo>
                                    <a:pt x="488098" y="644597"/>
                                  </a:lnTo>
                                  <a:lnTo>
                                    <a:pt x="493963" y="668855"/>
                                  </a:lnTo>
                                  <a:lnTo>
                                    <a:pt x="478154" y="671238"/>
                                  </a:lnTo>
                                  <a:cubicBezTo>
                                    <a:pt x="426604" y="683926"/>
                                    <a:pt x="365299" y="712956"/>
                                    <a:pt x="312694" y="756651"/>
                                  </a:cubicBezTo>
                                  <a:lnTo>
                                    <a:pt x="249841" y="822915"/>
                                  </a:lnTo>
                                  <a:lnTo>
                                    <a:pt x="250418" y="1012114"/>
                                  </a:lnTo>
                                  <a:lnTo>
                                    <a:pt x="253230" y="1095333"/>
                                  </a:lnTo>
                                  <a:lnTo>
                                    <a:pt x="332580" y="1061537"/>
                                  </a:lnTo>
                                  <a:cubicBezTo>
                                    <a:pt x="405825" y="1032935"/>
                                    <a:pt x="473104" y="1012784"/>
                                    <a:pt x="527707" y="1004439"/>
                                  </a:cubicBezTo>
                                  <a:lnTo>
                                    <a:pt x="550808" y="1002464"/>
                                  </a:lnTo>
                                  <a:lnTo>
                                    <a:pt x="553202" y="1023118"/>
                                  </a:lnTo>
                                  <a:lnTo>
                                    <a:pt x="449057" y="1048927"/>
                                  </a:lnTo>
                                  <a:cubicBezTo>
                                    <a:pt x="410600" y="1061437"/>
                                    <a:pt x="372142" y="1075936"/>
                                    <a:pt x="329707" y="1090435"/>
                                  </a:cubicBezTo>
                                  <a:lnTo>
                                    <a:pt x="253861" y="1114021"/>
                                  </a:lnTo>
                                  <a:lnTo>
                                    <a:pt x="266573" y="1490232"/>
                                  </a:lnTo>
                                  <a:lnTo>
                                    <a:pt x="291791" y="1877522"/>
                                  </a:lnTo>
                                  <a:lnTo>
                                    <a:pt x="262012" y="1875770"/>
                                  </a:lnTo>
                                  <a:lnTo>
                                    <a:pt x="252124" y="1711121"/>
                                  </a:lnTo>
                                  <a:cubicBezTo>
                                    <a:pt x="239802" y="1514859"/>
                                    <a:pt x="228443" y="1346221"/>
                                    <a:pt x="222230" y="1138952"/>
                                  </a:cubicBezTo>
                                  <a:lnTo>
                                    <a:pt x="220255" y="1037776"/>
                                  </a:lnTo>
                                  <a:lnTo>
                                    <a:pt x="170552" y="993249"/>
                                  </a:lnTo>
                                  <a:cubicBezTo>
                                    <a:pt x="130214" y="961153"/>
                                    <a:pt x="86644" y="937011"/>
                                    <a:pt x="19151" y="914112"/>
                                  </a:cubicBezTo>
                                  <a:lnTo>
                                    <a:pt x="0" y="908401"/>
                                  </a:lnTo>
                                  <a:lnTo>
                                    <a:pt x="1118" y="886845"/>
                                  </a:lnTo>
                                  <a:lnTo>
                                    <a:pt x="8733" y="888758"/>
                                  </a:lnTo>
                                  <a:cubicBezTo>
                                    <a:pt x="70482" y="907480"/>
                                    <a:pt x="121108" y="932601"/>
                                    <a:pt x="169000" y="962446"/>
                                  </a:cubicBezTo>
                                  <a:lnTo>
                                    <a:pt x="219449" y="996450"/>
                                  </a:lnTo>
                                  <a:lnTo>
                                    <a:pt x="217911" y="917658"/>
                                  </a:lnTo>
                                  <a:lnTo>
                                    <a:pt x="182864" y="884364"/>
                                  </a:lnTo>
                                  <a:cubicBezTo>
                                    <a:pt x="152848" y="861047"/>
                                    <a:pt x="118303" y="840601"/>
                                    <a:pt x="79726" y="820708"/>
                                  </a:cubicBezTo>
                                  <a:lnTo>
                                    <a:pt x="11127" y="788199"/>
                                  </a:lnTo>
                                  <a:lnTo>
                                    <a:pt x="13633" y="763794"/>
                                  </a:lnTo>
                                  <a:lnTo>
                                    <a:pt x="25523" y="767613"/>
                                  </a:lnTo>
                                  <a:cubicBezTo>
                                    <a:pt x="53050" y="778629"/>
                                    <a:pt x="79104" y="791167"/>
                                    <a:pt x="103979" y="804785"/>
                                  </a:cubicBezTo>
                                  <a:lnTo>
                                    <a:pt x="217888" y="880302"/>
                                  </a:lnTo>
                                  <a:lnTo>
                                    <a:pt x="217902" y="653278"/>
                                  </a:lnTo>
                                  <a:lnTo>
                                    <a:pt x="218254" y="632131"/>
                                  </a:lnTo>
                                  <a:lnTo>
                                    <a:pt x="182135" y="604157"/>
                                  </a:lnTo>
                                  <a:cubicBezTo>
                                    <a:pt x="150132" y="579463"/>
                                    <a:pt x="121857" y="559491"/>
                                    <a:pt x="76618" y="539209"/>
                                  </a:cubicBezTo>
                                  <a:lnTo>
                                    <a:pt x="53683" y="530076"/>
                                  </a:lnTo>
                                  <a:lnTo>
                                    <a:pt x="58224" y="510182"/>
                                  </a:lnTo>
                                  <a:lnTo>
                                    <a:pt x="75613" y="515575"/>
                                  </a:lnTo>
                                  <a:cubicBezTo>
                                    <a:pt x="126074" y="533994"/>
                                    <a:pt x="159260" y="554959"/>
                                    <a:pt x="191948" y="580150"/>
                                  </a:cubicBezTo>
                                  <a:lnTo>
                                    <a:pt x="218759" y="601856"/>
                                  </a:lnTo>
                                  <a:lnTo>
                                    <a:pt x="223206" y="335004"/>
                                  </a:lnTo>
                                  <a:lnTo>
                                    <a:pt x="232023" y="379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8C5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306" name="组合 306"/>
                        <wpg:cNvGrpSpPr/>
                        <wpg:grpSpPr>
                          <a:xfrm>
                            <a:off x="0" y="381173"/>
                            <a:ext cx="1350499" cy="1758615"/>
                            <a:chOff x="0" y="381173"/>
                            <a:chExt cx="1350499" cy="1758615"/>
                          </a:xfrm>
                        </wpg:grpSpPr>
                        <wps:wsp>
                          <wps:cNvPr id="307" name="任意多边形 307"/>
                          <wps:cNvSpPr/>
                          <wps:spPr>
                            <a:xfrm>
                              <a:off x="0" y="381326"/>
                              <a:ext cx="1350499" cy="1758462"/>
                            </a:xfrm>
                            <a:custGeom>
                              <a:avLst/>
                              <a:gdLst>
                                <a:gd name="connsiteX0" fmla="*/ 998806 w 1350499"/>
                                <a:gd name="connsiteY0" fmla="*/ 1758462 h 1758462"/>
                                <a:gd name="connsiteX1" fmla="*/ 0 w 1350499"/>
                                <a:gd name="connsiteY1" fmla="*/ 0 h 1758462"/>
                                <a:gd name="connsiteX2" fmla="*/ 1350499 w 1350499"/>
                                <a:gd name="connsiteY2" fmla="*/ 1505243 h 1758462"/>
                                <a:gd name="connsiteX3" fmla="*/ 998806 w 1350499"/>
                                <a:gd name="connsiteY3" fmla="*/ 1758462 h 175846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1350499" h="1758462">
                                  <a:moveTo>
                                    <a:pt x="998806" y="1758462"/>
                                  </a:moveTo>
                                  <a:cubicBezTo>
                                    <a:pt x="588499" y="1327053"/>
                                    <a:pt x="79716" y="980050"/>
                                    <a:pt x="0" y="0"/>
                                  </a:cubicBezTo>
                                  <a:cubicBezTo>
                                    <a:pt x="935501" y="487681"/>
                                    <a:pt x="991773" y="996461"/>
                                    <a:pt x="1350499" y="1505243"/>
                                  </a:cubicBezTo>
                                  <a:lnTo>
                                    <a:pt x="998806" y="1758462"/>
                                  </a:lnTo>
                                  <a:close/>
                                </a:path>
                              </a:pathLst>
                            </a:custGeom>
                            <a:gradFill flip="none" rotWithShape="1">
                              <a:gsLst>
                                <a:gs pos="0">
                                  <a:srgbClr val="7ED198"/>
                                </a:gs>
                                <a:gs pos="50000">
                                  <a:srgbClr val="51C071"/>
                                </a:gs>
                                <a:gs pos="100000">
                                  <a:srgbClr val="47BC69"/>
                                </a:gs>
                              </a:gsLst>
                              <a:lin ang="5400000" scaled="1"/>
                              <a:tileRect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08" name="任意多边形 308"/>
                          <wps:cNvSpPr/>
                          <wps:spPr>
                            <a:xfrm>
                              <a:off x="154" y="381173"/>
                              <a:ext cx="1178193" cy="1649558"/>
                            </a:xfrm>
                            <a:custGeom>
                              <a:avLst/>
                              <a:gdLst>
                                <a:gd name="connsiteX0" fmla="*/ 0 w 1178193"/>
                                <a:gd name="connsiteY0" fmla="*/ 0 h 1649558"/>
                                <a:gd name="connsiteX1" fmla="*/ 35034 w 1178193"/>
                                <a:gd name="connsiteY1" fmla="*/ 19421 h 1649558"/>
                                <a:gd name="connsiteX2" fmla="*/ 129205 w 1178193"/>
                                <a:gd name="connsiteY2" fmla="*/ 188857 h 1649558"/>
                                <a:gd name="connsiteX3" fmla="*/ 173111 w 1178193"/>
                                <a:gd name="connsiteY3" fmla="*/ 261834 h 1649558"/>
                                <a:gd name="connsiteX4" fmla="*/ 170879 w 1178193"/>
                                <a:gd name="connsiteY4" fmla="*/ 252161 h 1649558"/>
                                <a:gd name="connsiteX5" fmla="*/ 183579 w 1178193"/>
                                <a:gd name="connsiteY5" fmla="*/ 153549 h 1649558"/>
                                <a:gd name="connsiteX6" fmla="*/ 201440 w 1178193"/>
                                <a:gd name="connsiteY6" fmla="*/ 114354 h 1649558"/>
                                <a:gd name="connsiteX7" fmla="*/ 229932 w 1178193"/>
                                <a:gd name="connsiteY7" fmla="*/ 132273 h 1649558"/>
                                <a:gd name="connsiteX8" fmla="*/ 228362 w 1178193"/>
                                <a:gd name="connsiteY8" fmla="*/ 133835 h 1649558"/>
                                <a:gd name="connsiteX9" fmla="*/ 189509 w 1178193"/>
                                <a:gd name="connsiteY9" fmla="*/ 269075 h 1649558"/>
                                <a:gd name="connsiteX10" fmla="*/ 189283 w 1178193"/>
                                <a:gd name="connsiteY10" fmla="*/ 288714 h 1649558"/>
                                <a:gd name="connsiteX11" fmla="*/ 258383 w 1178193"/>
                                <a:gd name="connsiteY11" fmla="*/ 403568 h 1649558"/>
                                <a:gd name="connsiteX12" fmla="*/ 267997 w 1178193"/>
                                <a:gd name="connsiteY12" fmla="*/ 348625 h 1649558"/>
                                <a:gd name="connsiteX13" fmla="*/ 324885 w 1178193"/>
                                <a:gd name="connsiteY13" fmla="*/ 214116 h 1649558"/>
                                <a:gd name="connsiteX14" fmla="*/ 335706 w 1178193"/>
                                <a:gd name="connsiteY14" fmla="*/ 200859 h 1649558"/>
                                <a:gd name="connsiteX15" fmla="*/ 369168 w 1178193"/>
                                <a:gd name="connsiteY15" fmla="*/ 224805 h 1649558"/>
                                <a:gd name="connsiteX16" fmla="*/ 335244 w 1178193"/>
                                <a:gd name="connsiteY16" fmla="*/ 272939 h 1649558"/>
                                <a:gd name="connsiteX17" fmla="*/ 294237 w 1178193"/>
                                <a:gd name="connsiteY17" fmla="*/ 386258 h 1649558"/>
                                <a:gd name="connsiteX18" fmla="*/ 285330 w 1178193"/>
                                <a:gd name="connsiteY18" fmla="*/ 445502 h 1649558"/>
                                <a:gd name="connsiteX19" fmla="*/ 471964 w 1178193"/>
                                <a:gd name="connsiteY19" fmla="*/ 727404 h 1649558"/>
                                <a:gd name="connsiteX20" fmla="*/ 503508 w 1178193"/>
                                <a:gd name="connsiteY20" fmla="*/ 624849 h 1649558"/>
                                <a:gd name="connsiteX21" fmla="*/ 572634 w 1178193"/>
                                <a:gd name="connsiteY21" fmla="*/ 476547 h 1649558"/>
                                <a:gd name="connsiteX22" fmla="*/ 605587 w 1178193"/>
                                <a:gd name="connsiteY22" fmla="*/ 416264 h 1649558"/>
                                <a:gd name="connsiteX23" fmla="*/ 632450 w 1178193"/>
                                <a:gd name="connsiteY23" fmla="*/ 441273 h 1649558"/>
                                <a:gd name="connsiteX24" fmla="*/ 624320 w 1178193"/>
                                <a:gd name="connsiteY24" fmla="*/ 452856 h 1649558"/>
                                <a:gd name="connsiteX25" fmla="*/ 531989 w 1178193"/>
                                <a:gd name="connsiteY25" fmla="*/ 654825 h 1649558"/>
                                <a:gd name="connsiteX26" fmla="*/ 495488 w 1178193"/>
                                <a:gd name="connsiteY26" fmla="*/ 760686 h 1649558"/>
                                <a:gd name="connsiteX27" fmla="*/ 556519 w 1178193"/>
                                <a:gd name="connsiteY27" fmla="*/ 844889 h 1649558"/>
                                <a:gd name="connsiteX28" fmla="*/ 584282 w 1178193"/>
                                <a:gd name="connsiteY28" fmla="*/ 757172 h 1649558"/>
                                <a:gd name="connsiteX29" fmla="*/ 686225 w 1178193"/>
                                <a:gd name="connsiteY29" fmla="*/ 533878 h 1649558"/>
                                <a:gd name="connsiteX30" fmla="*/ 701996 w 1178193"/>
                                <a:gd name="connsiteY30" fmla="*/ 512053 h 1649558"/>
                                <a:gd name="connsiteX31" fmla="*/ 729797 w 1178193"/>
                                <a:gd name="connsiteY31" fmla="*/ 541544 h 1649558"/>
                                <a:gd name="connsiteX32" fmla="*/ 718211 w 1178193"/>
                                <a:gd name="connsiteY32" fmla="*/ 565906 h 1649558"/>
                                <a:gd name="connsiteX33" fmla="*/ 613418 w 1178193"/>
                                <a:gd name="connsiteY33" fmla="*/ 837167 h 1649558"/>
                                <a:gd name="connsiteX34" fmla="*/ 597319 w 1178193"/>
                                <a:gd name="connsiteY34" fmla="*/ 901180 h 1649558"/>
                                <a:gd name="connsiteX35" fmla="*/ 644754 w 1178193"/>
                                <a:gd name="connsiteY35" fmla="*/ 966626 h 1649558"/>
                                <a:gd name="connsiteX36" fmla="*/ 777384 w 1178193"/>
                                <a:gd name="connsiteY36" fmla="*/ 1136159 h 1649558"/>
                                <a:gd name="connsiteX37" fmla="*/ 789328 w 1178193"/>
                                <a:gd name="connsiteY37" fmla="*/ 1084443 h 1649558"/>
                                <a:gd name="connsiteX38" fmla="*/ 912926 w 1178193"/>
                                <a:gd name="connsiteY38" fmla="*/ 856325 h 1649558"/>
                                <a:gd name="connsiteX39" fmla="*/ 939097 w 1178193"/>
                                <a:gd name="connsiteY39" fmla="*/ 819298 h 1649558"/>
                                <a:gd name="connsiteX40" fmla="*/ 959953 w 1178193"/>
                                <a:gd name="connsiteY40" fmla="*/ 852008 h 1649558"/>
                                <a:gd name="connsiteX41" fmla="*/ 932556 w 1178193"/>
                                <a:gd name="connsiteY41" fmla="*/ 892301 h 1649558"/>
                                <a:gd name="connsiteX42" fmla="*/ 841552 w 1178193"/>
                                <a:gd name="connsiteY42" fmla="*/ 1074953 h 1649558"/>
                                <a:gd name="connsiteX43" fmla="*/ 810406 w 1178193"/>
                                <a:gd name="connsiteY43" fmla="*/ 1178369 h 1649558"/>
                                <a:gd name="connsiteX44" fmla="*/ 899312 w 1178193"/>
                                <a:gd name="connsiteY44" fmla="*/ 1292012 h 1649558"/>
                                <a:gd name="connsiteX45" fmla="*/ 900009 w 1178193"/>
                                <a:gd name="connsiteY45" fmla="*/ 1292066 h 1649558"/>
                                <a:gd name="connsiteX46" fmla="*/ 900009 w 1178193"/>
                                <a:gd name="connsiteY46" fmla="*/ 1292904 h 1649558"/>
                                <a:gd name="connsiteX47" fmla="*/ 912668 w 1178193"/>
                                <a:gd name="connsiteY47" fmla="*/ 1309085 h 1649558"/>
                                <a:gd name="connsiteX48" fmla="*/ 1057070 w 1178193"/>
                                <a:gd name="connsiteY48" fmla="*/ 1484857 h 1649558"/>
                                <a:gd name="connsiteX49" fmla="*/ 1178193 w 1178193"/>
                                <a:gd name="connsiteY49" fmla="*/ 1629304 h 1649558"/>
                                <a:gd name="connsiteX50" fmla="*/ 1150062 w 1178193"/>
                                <a:gd name="connsiteY50" fmla="*/ 1649558 h 1649558"/>
                                <a:gd name="connsiteX51" fmla="*/ 977260 w 1178193"/>
                                <a:gd name="connsiteY51" fmla="*/ 1445728 h 1649558"/>
                                <a:gd name="connsiteX52" fmla="*/ 801397 w 1178193"/>
                                <a:gd name="connsiteY52" fmla="*/ 1433261 h 1649558"/>
                                <a:gd name="connsiteX53" fmla="*/ 702972 w 1178193"/>
                                <a:gd name="connsiteY53" fmla="*/ 1437650 h 1649558"/>
                                <a:gd name="connsiteX54" fmla="*/ 683218 w 1178193"/>
                                <a:gd name="connsiteY54" fmla="*/ 1441873 h 1649558"/>
                                <a:gd name="connsiteX55" fmla="*/ 680855 w 1178193"/>
                                <a:gd name="connsiteY55" fmla="*/ 1439521 h 1649558"/>
                                <a:gd name="connsiteX56" fmla="*/ 649084 w 1178193"/>
                                <a:gd name="connsiteY56" fmla="*/ 1405479 h 1649558"/>
                                <a:gd name="connsiteX57" fmla="*/ 657690 w 1178193"/>
                                <a:gd name="connsiteY57" fmla="*/ 1403746 h 1649558"/>
                                <a:gd name="connsiteX58" fmla="*/ 889362 w 1178193"/>
                                <a:gd name="connsiteY58" fmla="*/ 1406740 h 1649558"/>
                                <a:gd name="connsiteX59" fmla="*/ 953968 w 1178193"/>
                                <a:gd name="connsiteY59" fmla="*/ 1418254 h 1649558"/>
                                <a:gd name="connsiteX60" fmla="*/ 880027 w 1178193"/>
                                <a:gd name="connsiteY60" fmla="*/ 1331036 h 1649558"/>
                                <a:gd name="connsiteX61" fmla="*/ 826424 w 1178193"/>
                                <a:gd name="connsiteY61" fmla="*/ 1323349 h 1649558"/>
                                <a:gd name="connsiteX62" fmla="*/ 623300 w 1178193"/>
                                <a:gd name="connsiteY62" fmla="*/ 1323335 h 1649558"/>
                                <a:gd name="connsiteX63" fmla="*/ 581020 w 1178193"/>
                                <a:gd name="connsiteY63" fmla="*/ 1332549 h 1649558"/>
                                <a:gd name="connsiteX64" fmla="*/ 553861 w 1178193"/>
                                <a:gd name="connsiteY64" fmla="*/ 1303448 h 1649558"/>
                                <a:gd name="connsiteX65" fmla="*/ 584377 w 1178193"/>
                                <a:gd name="connsiteY65" fmla="*/ 1294419 h 1649558"/>
                                <a:gd name="connsiteX66" fmla="*/ 802892 w 1178193"/>
                                <a:gd name="connsiteY66" fmla="*/ 1284596 h 1649558"/>
                                <a:gd name="connsiteX67" fmla="*/ 845578 w 1178193"/>
                                <a:gd name="connsiteY67" fmla="*/ 1287879 h 1649558"/>
                                <a:gd name="connsiteX68" fmla="*/ 649503 w 1178193"/>
                                <a:gd name="connsiteY68" fmla="*/ 1036704 h 1649558"/>
                                <a:gd name="connsiteX69" fmla="*/ 620236 w 1178193"/>
                                <a:gd name="connsiteY69" fmla="*/ 1030316 h 1649558"/>
                                <a:gd name="connsiteX70" fmla="*/ 377611 w 1178193"/>
                                <a:gd name="connsiteY70" fmla="*/ 1030434 h 1649558"/>
                                <a:gd name="connsiteX71" fmla="*/ 345809 w 1178193"/>
                                <a:gd name="connsiteY71" fmla="*/ 1037674 h 1649558"/>
                                <a:gd name="connsiteX72" fmla="*/ 327149 w 1178193"/>
                                <a:gd name="connsiteY72" fmla="*/ 1007881 h 1649558"/>
                                <a:gd name="connsiteX73" fmla="*/ 359849 w 1178193"/>
                                <a:gd name="connsiteY73" fmla="*/ 1002883 h 1649558"/>
                                <a:gd name="connsiteX74" fmla="*/ 576066 w 1178193"/>
                                <a:gd name="connsiteY74" fmla="*/ 998378 h 1649558"/>
                                <a:gd name="connsiteX75" fmla="*/ 625944 w 1178193"/>
                                <a:gd name="connsiteY75" fmla="*/ 1005401 h 1649558"/>
                                <a:gd name="connsiteX76" fmla="*/ 405379 w 1178193"/>
                                <a:gd name="connsiteY76" fmla="*/ 694757 h 1649558"/>
                                <a:gd name="connsiteX77" fmla="*/ 185647 w 1178193"/>
                                <a:gd name="connsiteY77" fmla="*/ 347221 h 1649558"/>
                                <a:gd name="connsiteX78" fmla="*/ 1438 w 1178193"/>
                                <a:gd name="connsiteY78" fmla="*/ 12788 h 1649558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  <a:cxn ang="0">
                                  <a:pos x="connsiteX34" y="connsiteY34"/>
                                </a:cxn>
                                <a:cxn ang="0">
                                  <a:pos x="connsiteX35" y="connsiteY35"/>
                                </a:cxn>
                                <a:cxn ang="0">
                                  <a:pos x="connsiteX36" y="connsiteY36"/>
                                </a:cxn>
                                <a:cxn ang="0">
                                  <a:pos x="connsiteX37" y="connsiteY37"/>
                                </a:cxn>
                                <a:cxn ang="0">
                                  <a:pos x="connsiteX38" y="connsiteY38"/>
                                </a:cxn>
                                <a:cxn ang="0">
                                  <a:pos x="connsiteX39" y="connsiteY39"/>
                                </a:cxn>
                                <a:cxn ang="0">
                                  <a:pos x="connsiteX40" y="connsiteY40"/>
                                </a:cxn>
                                <a:cxn ang="0">
                                  <a:pos x="connsiteX41" y="connsiteY41"/>
                                </a:cxn>
                                <a:cxn ang="0">
                                  <a:pos x="connsiteX42" y="connsiteY42"/>
                                </a:cxn>
                                <a:cxn ang="0">
                                  <a:pos x="connsiteX43" y="connsiteY43"/>
                                </a:cxn>
                                <a:cxn ang="0">
                                  <a:pos x="connsiteX44" y="connsiteY44"/>
                                </a:cxn>
                                <a:cxn ang="0">
                                  <a:pos x="connsiteX45" y="connsiteY45"/>
                                </a:cxn>
                                <a:cxn ang="0">
                                  <a:pos x="connsiteX46" y="connsiteY46"/>
                                </a:cxn>
                                <a:cxn ang="0">
                                  <a:pos x="connsiteX47" y="connsiteY47"/>
                                </a:cxn>
                                <a:cxn ang="0">
                                  <a:pos x="connsiteX48" y="connsiteY48"/>
                                </a:cxn>
                                <a:cxn ang="0">
                                  <a:pos x="connsiteX49" y="connsiteY49"/>
                                </a:cxn>
                                <a:cxn ang="0">
                                  <a:pos x="connsiteX50" y="connsiteY50"/>
                                </a:cxn>
                                <a:cxn ang="0">
                                  <a:pos x="connsiteX51" y="connsiteY51"/>
                                </a:cxn>
                                <a:cxn ang="0">
                                  <a:pos x="connsiteX52" y="connsiteY52"/>
                                </a:cxn>
                                <a:cxn ang="0">
                                  <a:pos x="connsiteX53" y="connsiteY53"/>
                                </a:cxn>
                                <a:cxn ang="0">
                                  <a:pos x="connsiteX54" y="connsiteY54"/>
                                </a:cxn>
                                <a:cxn ang="0">
                                  <a:pos x="connsiteX55" y="connsiteY55"/>
                                </a:cxn>
                                <a:cxn ang="0">
                                  <a:pos x="connsiteX56" y="connsiteY56"/>
                                </a:cxn>
                                <a:cxn ang="0">
                                  <a:pos x="connsiteX57" y="connsiteY57"/>
                                </a:cxn>
                                <a:cxn ang="0">
                                  <a:pos x="connsiteX58" y="connsiteY58"/>
                                </a:cxn>
                                <a:cxn ang="0">
                                  <a:pos x="connsiteX59" y="connsiteY59"/>
                                </a:cxn>
                                <a:cxn ang="0">
                                  <a:pos x="connsiteX60" y="connsiteY60"/>
                                </a:cxn>
                                <a:cxn ang="0">
                                  <a:pos x="connsiteX61" y="connsiteY61"/>
                                </a:cxn>
                                <a:cxn ang="0">
                                  <a:pos x="connsiteX62" y="connsiteY62"/>
                                </a:cxn>
                                <a:cxn ang="0">
                                  <a:pos x="connsiteX63" y="connsiteY63"/>
                                </a:cxn>
                                <a:cxn ang="0">
                                  <a:pos x="connsiteX64" y="connsiteY64"/>
                                </a:cxn>
                                <a:cxn ang="0">
                                  <a:pos x="connsiteX65" y="connsiteY65"/>
                                </a:cxn>
                                <a:cxn ang="0">
                                  <a:pos x="connsiteX66" y="connsiteY66"/>
                                </a:cxn>
                                <a:cxn ang="0">
                                  <a:pos x="connsiteX67" y="connsiteY67"/>
                                </a:cxn>
                                <a:cxn ang="0">
                                  <a:pos x="connsiteX68" y="connsiteY68"/>
                                </a:cxn>
                                <a:cxn ang="0">
                                  <a:pos x="connsiteX69" y="connsiteY69"/>
                                </a:cxn>
                                <a:cxn ang="0">
                                  <a:pos x="connsiteX70" y="connsiteY70"/>
                                </a:cxn>
                                <a:cxn ang="0">
                                  <a:pos x="connsiteX71" y="connsiteY71"/>
                                </a:cxn>
                                <a:cxn ang="0">
                                  <a:pos x="connsiteX72" y="connsiteY72"/>
                                </a:cxn>
                                <a:cxn ang="0">
                                  <a:pos x="connsiteX73" y="connsiteY73"/>
                                </a:cxn>
                                <a:cxn ang="0">
                                  <a:pos x="connsiteX74" y="connsiteY74"/>
                                </a:cxn>
                                <a:cxn ang="0">
                                  <a:pos x="connsiteX75" y="connsiteY75"/>
                                </a:cxn>
                                <a:cxn ang="0">
                                  <a:pos x="connsiteX76" y="connsiteY76"/>
                                </a:cxn>
                                <a:cxn ang="0">
                                  <a:pos x="connsiteX77" y="connsiteY77"/>
                                </a:cxn>
                                <a:cxn ang="0">
                                  <a:pos x="connsiteX78" y="connsiteY78"/>
                                </a:cxn>
                              </a:cxnLst>
                              <a:rect l="l" t="t" r="r" b="b"/>
                              <a:pathLst>
                                <a:path w="1178193" h="1649558">
                                  <a:moveTo>
                                    <a:pt x="0" y="0"/>
                                  </a:moveTo>
                                  <a:lnTo>
                                    <a:pt x="35034" y="19421"/>
                                  </a:lnTo>
                                  <a:lnTo>
                                    <a:pt x="129205" y="188857"/>
                                  </a:lnTo>
                                  <a:lnTo>
                                    <a:pt x="173111" y="261834"/>
                                  </a:lnTo>
                                  <a:lnTo>
                                    <a:pt x="170879" y="252161"/>
                                  </a:lnTo>
                                  <a:cubicBezTo>
                                    <a:pt x="172871" y="216302"/>
                                    <a:pt x="173369" y="186420"/>
                                    <a:pt x="183579" y="153549"/>
                                  </a:cubicBezTo>
                                  <a:lnTo>
                                    <a:pt x="201440" y="114354"/>
                                  </a:lnTo>
                                  <a:lnTo>
                                    <a:pt x="229932" y="132273"/>
                                  </a:lnTo>
                                  <a:lnTo>
                                    <a:pt x="228362" y="133835"/>
                                  </a:lnTo>
                                  <a:cubicBezTo>
                                    <a:pt x="208548" y="162042"/>
                                    <a:pt x="193595" y="204620"/>
                                    <a:pt x="189509" y="269075"/>
                                  </a:cubicBezTo>
                                  <a:lnTo>
                                    <a:pt x="189283" y="288714"/>
                                  </a:lnTo>
                                  <a:lnTo>
                                    <a:pt x="258383" y="403568"/>
                                  </a:lnTo>
                                  <a:lnTo>
                                    <a:pt x="267997" y="348625"/>
                                  </a:lnTo>
                                  <a:cubicBezTo>
                                    <a:pt x="278923" y="297289"/>
                                    <a:pt x="293631" y="257770"/>
                                    <a:pt x="324885" y="214116"/>
                                  </a:cubicBezTo>
                                  <a:lnTo>
                                    <a:pt x="335706" y="200859"/>
                                  </a:lnTo>
                                  <a:lnTo>
                                    <a:pt x="369168" y="224805"/>
                                  </a:lnTo>
                                  <a:lnTo>
                                    <a:pt x="335244" y="272939"/>
                                  </a:lnTo>
                                  <a:cubicBezTo>
                                    <a:pt x="318633" y="303989"/>
                                    <a:pt x="304649" y="340501"/>
                                    <a:pt x="294237" y="386258"/>
                                  </a:cubicBezTo>
                                  <a:lnTo>
                                    <a:pt x="285330" y="445502"/>
                                  </a:lnTo>
                                  <a:lnTo>
                                    <a:pt x="471964" y="727404"/>
                                  </a:lnTo>
                                  <a:lnTo>
                                    <a:pt x="503508" y="624849"/>
                                  </a:lnTo>
                                  <a:cubicBezTo>
                                    <a:pt x="525079" y="567746"/>
                                    <a:pt x="548752" y="520518"/>
                                    <a:pt x="572634" y="476547"/>
                                  </a:cubicBezTo>
                                  <a:lnTo>
                                    <a:pt x="605587" y="416264"/>
                                  </a:lnTo>
                                  <a:lnTo>
                                    <a:pt x="632450" y="441273"/>
                                  </a:lnTo>
                                  <a:lnTo>
                                    <a:pt x="624320" y="452856"/>
                                  </a:lnTo>
                                  <a:cubicBezTo>
                                    <a:pt x="582434" y="519233"/>
                                    <a:pt x="558394" y="579465"/>
                                    <a:pt x="531989" y="654825"/>
                                  </a:cubicBezTo>
                                  <a:lnTo>
                                    <a:pt x="495488" y="760686"/>
                                  </a:lnTo>
                                  <a:lnTo>
                                    <a:pt x="556519" y="844889"/>
                                  </a:lnTo>
                                  <a:lnTo>
                                    <a:pt x="584282" y="757172"/>
                                  </a:lnTo>
                                  <a:cubicBezTo>
                                    <a:pt x="611527" y="675650"/>
                                    <a:pt x="640189" y="605473"/>
                                    <a:pt x="686225" y="533878"/>
                                  </a:cubicBezTo>
                                  <a:lnTo>
                                    <a:pt x="701996" y="512053"/>
                                  </a:lnTo>
                                  <a:lnTo>
                                    <a:pt x="729797" y="541544"/>
                                  </a:lnTo>
                                  <a:lnTo>
                                    <a:pt x="718211" y="565906"/>
                                  </a:lnTo>
                                  <a:cubicBezTo>
                                    <a:pt x="680706" y="643939"/>
                                    <a:pt x="645776" y="719158"/>
                                    <a:pt x="613418" y="837167"/>
                                  </a:cubicBezTo>
                                  <a:lnTo>
                                    <a:pt x="597319" y="901180"/>
                                  </a:lnTo>
                                  <a:lnTo>
                                    <a:pt x="644754" y="966626"/>
                                  </a:lnTo>
                                  <a:lnTo>
                                    <a:pt x="777384" y="1136159"/>
                                  </a:lnTo>
                                  <a:lnTo>
                                    <a:pt x="789328" y="1084443"/>
                                  </a:lnTo>
                                  <a:cubicBezTo>
                                    <a:pt x="818784" y="980815"/>
                                    <a:pt x="865614" y="919978"/>
                                    <a:pt x="912926" y="856325"/>
                                  </a:cubicBezTo>
                                  <a:lnTo>
                                    <a:pt x="939097" y="819298"/>
                                  </a:lnTo>
                                  <a:lnTo>
                                    <a:pt x="959953" y="852008"/>
                                  </a:lnTo>
                                  <a:lnTo>
                                    <a:pt x="932556" y="892301"/>
                                  </a:lnTo>
                                  <a:cubicBezTo>
                                    <a:pt x="892294" y="954367"/>
                                    <a:pt x="865504" y="1006388"/>
                                    <a:pt x="841552" y="1074953"/>
                                  </a:cubicBezTo>
                                  <a:lnTo>
                                    <a:pt x="810406" y="1178369"/>
                                  </a:lnTo>
                                  <a:lnTo>
                                    <a:pt x="899312" y="1292012"/>
                                  </a:lnTo>
                                  <a:lnTo>
                                    <a:pt x="900009" y="1292066"/>
                                  </a:lnTo>
                                  <a:lnTo>
                                    <a:pt x="900009" y="1292904"/>
                                  </a:lnTo>
                                  <a:lnTo>
                                    <a:pt x="912668" y="1309085"/>
                                  </a:lnTo>
                                  <a:cubicBezTo>
                                    <a:pt x="959526" y="1366891"/>
                                    <a:pt x="1007603" y="1425341"/>
                                    <a:pt x="1057070" y="1484857"/>
                                  </a:cubicBezTo>
                                  <a:lnTo>
                                    <a:pt x="1178193" y="1629304"/>
                                  </a:lnTo>
                                  <a:lnTo>
                                    <a:pt x="1150062" y="1649558"/>
                                  </a:lnTo>
                                  <a:lnTo>
                                    <a:pt x="977260" y="1445728"/>
                                  </a:lnTo>
                                  <a:lnTo>
                                    <a:pt x="801397" y="1433261"/>
                                  </a:lnTo>
                                  <a:cubicBezTo>
                                    <a:pt x="768776" y="1432639"/>
                                    <a:pt x="736154" y="1433697"/>
                                    <a:pt x="702972" y="1437650"/>
                                  </a:cubicBezTo>
                                  <a:lnTo>
                                    <a:pt x="683218" y="1441873"/>
                                  </a:lnTo>
                                  <a:lnTo>
                                    <a:pt x="680855" y="1439521"/>
                                  </a:lnTo>
                                  <a:lnTo>
                                    <a:pt x="649084" y="1405479"/>
                                  </a:lnTo>
                                  <a:lnTo>
                                    <a:pt x="657690" y="1403746"/>
                                  </a:lnTo>
                                  <a:cubicBezTo>
                                    <a:pt x="748624" y="1390562"/>
                                    <a:pt x="819466" y="1395814"/>
                                    <a:pt x="889362" y="1406740"/>
                                  </a:cubicBezTo>
                                  <a:lnTo>
                                    <a:pt x="953968" y="1418254"/>
                                  </a:lnTo>
                                  <a:lnTo>
                                    <a:pt x="880027" y="1331036"/>
                                  </a:lnTo>
                                  <a:lnTo>
                                    <a:pt x="826424" y="1323349"/>
                                  </a:lnTo>
                                  <a:cubicBezTo>
                                    <a:pt x="766753" y="1316135"/>
                                    <a:pt x="697626" y="1312230"/>
                                    <a:pt x="623300" y="1323335"/>
                                  </a:cubicBezTo>
                                  <a:lnTo>
                                    <a:pt x="581020" y="1332549"/>
                                  </a:lnTo>
                                  <a:lnTo>
                                    <a:pt x="553861" y="1303448"/>
                                  </a:lnTo>
                                  <a:lnTo>
                                    <a:pt x="584377" y="1294419"/>
                                  </a:lnTo>
                                  <a:cubicBezTo>
                                    <a:pt x="657215" y="1278853"/>
                                    <a:pt x="730054" y="1279834"/>
                                    <a:pt x="802892" y="1284596"/>
                                  </a:cubicBezTo>
                                  <a:lnTo>
                                    <a:pt x="845578" y="1287879"/>
                                  </a:lnTo>
                                  <a:lnTo>
                                    <a:pt x="649503" y="1036704"/>
                                  </a:lnTo>
                                  <a:lnTo>
                                    <a:pt x="620236" y="1030316"/>
                                  </a:lnTo>
                                  <a:cubicBezTo>
                                    <a:pt x="554962" y="1019600"/>
                                    <a:pt x="472668" y="1015030"/>
                                    <a:pt x="377611" y="1030434"/>
                                  </a:cubicBezTo>
                                  <a:lnTo>
                                    <a:pt x="345809" y="1037674"/>
                                  </a:lnTo>
                                  <a:lnTo>
                                    <a:pt x="327149" y="1007881"/>
                                  </a:lnTo>
                                  <a:lnTo>
                                    <a:pt x="359849" y="1002883"/>
                                  </a:lnTo>
                                  <a:cubicBezTo>
                                    <a:pt x="445395" y="992163"/>
                                    <a:pt x="510021" y="991725"/>
                                    <a:pt x="576066" y="998378"/>
                                  </a:cubicBezTo>
                                  <a:lnTo>
                                    <a:pt x="625944" y="1005401"/>
                                  </a:lnTo>
                                  <a:lnTo>
                                    <a:pt x="405379" y="694757"/>
                                  </a:lnTo>
                                  <a:cubicBezTo>
                                    <a:pt x="330342" y="583178"/>
                                    <a:pt x="256913" y="467518"/>
                                    <a:pt x="185647" y="347221"/>
                                  </a:cubicBezTo>
                                  <a:lnTo>
                                    <a:pt x="1438" y="1278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8C5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309" name="组合 309"/>
                        <wpg:cNvGrpSpPr/>
                        <wpg:grpSpPr>
                          <a:xfrm rot="401743">
                            <a:off x="1337773" y="443407"/>
                            <a:ext cx="687643" cy="1519311"/>
                            <a:chOff x="1337773" y="443407"/>
                            <a:chExt cx="687643" cy="1519311"/>
                          </a:xfrm>
                        </wpg:grpSpPr>
                        <wps:wsp>
                          <wps:cNvPr id="310" name="任意多边形 310"/>
                          <wps:cNvSpPr/>
                          <wps:spPr>
                            <a:xfrm>
                              <a:off x="1337773" y="443407"/>
                              <a:ext cx="687643" cy="1519311"/>
                            </a:xfrm>
                            <a:custGeom>
                              <a:avLst/>
                              <a:gdLst>
                                <a:gd name="connsiteX0" fmla="*/ 2786 w 687643"/>
                                <a:gd name="connsiteY0" fmla="*/ 1413804 h 1519311"/>
                                <a:gd name="connsiteX1" fmla="*/ 642866 w 687643"/>
                                <a:gd name="connsiteY1" fmla="*/ 0 h 1519311"/>
                                <a:gd name="connsiteX2" fmla="*/ 403716 w 687643"/>
                                <a:gd name="connsiteY2" fmla="*/ 1519311 h 1519311"/>
                                <a:gd name="connsiteX3" fmla="*/ 2786 w 687643"/>
                                <a:gd name="connsiteY3" fmla="*/ 1413804 h 151931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687643" h="1519311">
                                  <a:moveTo>
                                    <a:pt x="2786" y="1413804"/>
                                  </a:moveTo>
                                  <a:cubicBezTo>
                                    <a:pt x="-25349" y="1184032"/>
                                    <a:pt x="157530" y="447822"/>
                                    <a:pt x="642866" y="0"/>
                                  </a:cubicBezTo>
                                  <a:cubicBezTo>
                                    <a:pt x="792921" y="867508"/>
                                    <a:pt x="527981" y="1460695"/>
                                    <a:pt x="403716" y="1519311"/>
                                  </a:cubicBezTo>
                                  <a:lnTo>
                                    <a:pt x="2786" y="1413804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7BC692"/>
                                </a:gs>
                                <a:gs pos="50000">
                                  <a:srgbClr val="71C087"/>
                                </a:gs>
                                <a:gs pos="100000">
                                  <a:srgbClr val="68BB7D"/>
                                </a:gs>
                              </a:gsLst>
                              <a:lin ang="5400000" scaled="1"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11" name="任意多边形 311"/>
                          <wps:cNvSpPr/>
                          <wps:spPr>
                            <a:xfrm>
                              <a:off x="1507159" y="449235"/>
                              <a:ext cx="517780" cy="1462860"/>
                            </a:xfrm>
                            <a:custGeom>
                              <a:avLst/>
                              <a:gdLst>
                                <a:gd name="connsiteX0" fmla="*/ 468036 w 517780"/>
                                <a:gd name="connsiteY0" fmla="*/ 0 h 1462860"/>
                                <a:gd name="connsiteX1" fmla="*/ 421154 w 517780"/>
                                <a:gd name="connsiteY1" fmla="*/ 199561 h 1462860"/>
                                <a:gd name="connsiteX2" fmla="*/ 480513 w 517780"/>
                                <a:gd name="connsiteY2" fmla="*/ 164936 h 1462860"/>
                                <a:gd name="connsiteX3" fmla="*/ 497305 w 517780"/>
                                <a:gd name="connsiteY3" fmla="*/ 157939 h 1462860"/>
                                <a:gd name="connsiteX4" fmla="*/ 499558 w 517780"/>
                                <a:gd name="connsiteY4" fmla="*/ 181653 h 1462860"/>
                                <a:gd name="connsiteX5" fmla="*/ 483619 w 517780"/>
                                <a:gd name="connsiteY5" fmla="*/ 188886 h 1462860"/>
                                <a:gd name="connsiteX6" fmla="*/ 438444 w 517780"/>
                                <a:gd name="connsiteY6" fmla="*/ 212927 h 1462860"/>
                                <a:gd name="connsiteX7" fmla="*/ 415218 w 517780"/>
                                <a:gd name="connsiteY7" fmla="*/ 224827 h 1462860"/>
                                <a:gd name="connsiteX8" fmla="*/ 391234 w 517780"/>
                                <a:gd name="connsiteY8" fmla="*/ 326922 h 1462860"/>
                                <a:gd name="connsiteX9" fmla="*/ 342488 w 517780"/>
                                <a:gd name="connsiteY9" fmla="*/ 512706 h 1462860"/>
                                <a:gd name="connsiteX10" fmla="*/ 516457 w 517780"/>
                                <a:gd name="connsiteY10" fmla="*/ 421444 h 1462860"/>
                                <a:gd name="connsiteX11" fmla="*/ 517780 w 517780"/>
                                <a:gd name="connsiteY11" fmla="*/ 451497 h 1462860"/>
                                <a:gd name="connsiteX12" fmla="*/ 517776 w 517780"/>
                                <a:gd name="connsiteY12" fmla="*/ 452014 h 1462860"/>
                                <a:gd name="connsiteX13" fmla="*/ 332977 w 517780"/>
                                <a:gd name="connsiteY13" fmla="*/ 548958 h 1462860"/>
                                <a:gd name="connsiteX14" fmla="*/ 317308 w 517780"/>
                                <a:gd name="connsiteY14" fmla="*/ 608676 h 1462860"/>
                                <a:gd name="connsiteX15" fmla="*/ 517246 w 517780"/>
                                <a:gd name="connsiteY15" fmla="*/ 534414 h 1462860"/>
                                <a:gd name="connsiteX16" fmla="*/ 517082 w 517780"/>
                                <a:gd name="connsiteY16" fmla="*/ 559830 h 1462860"/>
                                <a:gd name="connsiteX17" fmla="*/ 307816 w 517780"/>
                                <a:gd name="connsiteY17" fmla="*/ 641716 h 1462860"/>
                                <a:gd name="connsiteX18" fmla="*/ 288089 w 517780"/>
                                <a:gd name="connsiteY18" fmla="*/ 707965 h 1462860"/>
                                <a:gd name="connsiteX19" fmla="*/ 512116 w 517780"/>
                                <a:gd name="connsiteY19" fmla="*/ 648226 h 1462860"/>
                                <a:gd name="connsiteX20" fmla="*/ 509721 w 517780"/>
                                <a:gd name="connsiteY20" fmla="*/ 677770 h 1462860"/>
                                <a:gd name="connsiteX21" fmla="*/ 278016 w 517780"/>
                                <a:gd name="connsiteY21" fmla="*/ 741793 h 1462860"/>
                                <a:gd name="connsiteX22" fmla="*/ 206214 w 517780"/>
                                <a:gd name="connsiteY22" fmla="*/ 982936 h 1462860"/>
                                <a:gd name="connsiteX23" fmla="*/ 300392 w 517780"/>
                                <a:gd name="connsiteY23" fmla="*/ 963143 h 1462860"/>
                                <a:gd name="connsiteX24" fmla="*/ 474504 w 517780"/>
                                <a:gd name="connsiteY24" fmla="*/ 906070 h 1462860"/>
                                <a:gd name="connsiteX25" fmla="*/ 485297 w 517780"/>
                                <a:gd name="connsiteY25" fmla="*/ 901791 h 1462860"/>
                                <a:gd name="connsiteX26" fmla="*/ 480751 w 517780"/>
                                <a:gd name="connsiteY26" fmla="*/ 926555 h 1462860"/>
                                <a:gd name="connsiteX27" fmla="*/ 413525 w 517780"/>
                                <a:gd name="connsiteY27" fmla="*/ 953611 h 1462860"/>
                                <a:gd name="connsiteX28" fmla="*/ 283357 w 517780"/>
                                <a:gd name="connsiteY28" fmla="*/ 984269 h 1462860"/>
                                <a:gd name="connsiteX29" fmla="*/ 203174 w 517780"/>
                                <a:gd name="connsiteY29" fmla="*/ 993145 h 1462860"/>
                                <a:gd name="connsiteX30" fmla="*/ 185482 w 517780"/>
                                <a:gd name="connsiteY30" fmla="*/ 1052562 h 1462860"/>
                                <a:gd name="connsiteX31" fmla="*/ 41965 w 517780"/>
                                <a:gd name="connsiteY31" fmla="*/ 1462860 h 1462860"/>
                                <a:gd name="connsiteX32" fmla="*/ 0 w 517780"/>
                                <a:gd name="connsiteY32" fmla="*/ 1451817 h 1462860"/>
                                <a:gd name="connsiteX33" fmla="*/ 68612 w 517780"/>
                                <a:gd name="connsiteY33" fmla="*/ 1286178 h 1462860"/>
                                <a:gd name="connsiteX34" fmla="*/ 140330 w 517780"/>
                                <a:gd name="connsiteY34" fmla="*/ 1090825 h 1462860"/>
                                <a:gd name="connsiteX35" fmla="*/ 217641 w 517780"/>
                                <a:gd name="connsiteY35" fmla="*/ 847081 h 1462860"/>
                                <a:gd name="connsiteX36" fmla="*/ 10013 w 517780"/>
                                <a:gd name="connsiteY36" fmla="*/ 670086 h 1462860"/>
                                <a:gd name="connsiteX37" fmla="*/ 17521 w 517780"/>
                                <a:gd name="connsiteY37" fmla="*/ 652854 h 1462860"/>
                                <a:gd name="connsiteX38" fmla="*/ 226788 w 517780"/>
                                <a:gd name="connsiteY38" fmla="*/ 818242 h 1462860"/>
                                <a:gd name="connsiteX39" fmla="*/ 262626 w 517780"/>
                                <a:gd name="connsiteY39" fmla="*/ 705255 h 1462860"/>
                                <a:gd name="connsiteX40" fmla="*/ 73035 w 517780"/>
                                <a:gd name="connsiteY40" fmla="*/ 536730 h 1462860"/>
                                <a:gd name="connsiteX41" fmla="*/ 87127 w 517780"/>
                                <a:gd name="connsiteY41" fmla="*/ 511375 h 1462860"/>
                                <a:gd name="connsiteX42" fmla="*/ 267790 w 517780"/>
                                <a:gd name="connsiteY42" fmla="*/ 688975 h 1462860"/>
                                <a:gd name="connsiteX43" fmla="*/ 277311 w 517780"/>
                                <a:gd name="connsiteY43" fmla="*/ 658956 h 1462860"/>
                                <a:gd name="connsiteX44" fmla="*/ 287346 w 517780"/>
                                <a:gd name="connsiteY44" fmla="*/ 622813 h 1462860"/>
                                <a:gd name="connsiteX45" fmla="*/ 116970 w 517780"/>
                                <a:gd name="connsiteY45" fmla="*/ 457679 h 1462860"/>
                                <a:gd name="connsiteX46" fmla="*/ 130977 w 517780"/>
                                <a:gd name="connsiteY46" fmla="*/ 432476 h 1462860"/>
                                <a:gd name="connsiteX47" fmla="*/ 135536 w 517780"/>
                                <a:gd name="connsiteY47" fmla="*/ 436276 h 1462860"/>
                                <a:gd name="connsiteX48" fmla="*/ 194273 w 517780"/>
                                <a:gd name="connsiteY48" fmla="*/ 489274 h 1462860"/>
                                <a:gd name="connsiteX49" fmla="*/ 295937 w 517780"/>
                                <a:gd name="connsiteY49" fmla="*/ 591870 h 1462860"/>
                                <a:gd name="connsiteX50" fmla="*/ 356793 w 517780"/>
                                <a:gd name="connsiteY50" fmla="*/ 372670 h 1462860"/>
                                <a:gd name="connsiteX51" fmla="*/ 355467 w 517780"/>
                                <a:gd name="connsiteY51" fmla="*/ 373996 h 1462860"/>
                                <a:gd name="connsiteX52" fmla="*/ 253959 w 517780"/>
                                <a:gd name="connsiteY52" fmla="*/ 268213 h 1462860"/>
                                <a:gd name="connsiteX53" fmla="*/ 243792 w 517780"/>
                                <a:gd name="connsiteY53" fmla="*/ 260700 h 1462860"/>
                                <a:gd name="connsiteX54" fmla="*/ 255298 w 517780"/>
                                <a:gd name="connsiteY54" fmla="*/ 244542 h 1462860"/>
                                <a:gd name="connsiteX55" fmla="*/ 284091 w 517780"/>
                                <a:gd name="connsiteY55" fmla="*/ 263482 h 1462860"/>
                                <a:gd name="connsiteX56" fmla="*/ 317856 w 517780"/>
                                <a:gd name="connsiteY56" fmla="*/ 292912 h 1462860"/>
                                <a:gd name="connsiteX57" fmla="*/ 363350 w 517780"/>
                                <a:gd name="connsiteY57" fmla="*/ 348840 h 1462860"/>
                                <a:gd name="connsiteX58" fmla="*/ 381626 w 517780"/>
                                <a:gd name="connsiteY58" fmla="*/ 275851 h 1462860"/>
                                <a:gd name="connsiteX59" fmla="*/ 348140 w 517780"/>
                                <a:gd name="connsiteY59" fmla="*/ 221597 h 1462860"/>
                                <a:gd name="connsiteX60" fmla="*/ 321702 w 517780"/>
                                <a:gd name="connsiteY60" fmla="*/ 194731 h 1462860"/>
                                <a:gd name="connsiteX61" fmla="*/ 304295 w 517780"/>
                                <a:gd name="connsiteY61" fmla="*/ 175731 h 1462860"/>
                                <a:gd name="connsiteX62" fmla="*/ 305478 w 517780"/>
                                <a:gd name="connsiteY62" fmla="*/ 174070 h 1462860"/>
                                <a:gd name="connsiteX63" fmla="*/ 316045 w 517780"/>
                                <a:gd name="connsiteY63" fmla="*/ 162755 h 1462860"/>
                                <a:gd name="connsiteX64" fmla="*/ 316793 w 517780"/>
                                <a:gd name="connsiteY64" fmla="*/ 163289 h 1462860"/>
                                <a:gd name="connsiteX65" fmla="*/ 368533 w 517780"/>
                                <a:gd name="connsiteY65" fmla="*/ 222208 h 1462860"/>
                                <a:gd name="connsiteX66" fmla="*/ 388221 w 517780"/>
                                <a:gd name="connsiteY66" fmla="*/ 249510 h 1462860"/>
                                <a:gd name="connsiteX67" fmla="*/ 444344 w 517780"/>
                                <a:gd name="connsiteY67" fmla="*/ 25371 h 1462860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  <a:cxn ang="0">
                                  <a:pos x="connsiteX13" y="connsiteY13"/>
                                </a:cxn>
                                <a:cxn ang="0">
                                  <a:pos x="connsiteX14" y="connsiteY14"/>
                                </a:cxn>
                                <a:cxn ang="0">
                                  <a:pos x="connsiteX15" y="connsiteY15"/>
                                </a:cxn>
                                <a:cxn ang="0">
                                  <a:pos x="connsiteX16" y="connsiteY16"/>
                                </a:cxn>
                                <a:cxn ang="0">
                                  <a:pos x="connsiteX17" y="connsiteY17"/>
                                </a:cxn>
                                <a:cxn ang="0">
                                  <a:pos x="connsiteX18" y="connsiteY18"/>
                                </a:cxn>
                                <a:cxn ang="0">
                                  <a:pos x="connsiteX19" y="connsiteY19"/>
                                </a:cxn>
                                <a:cxn ang="0">
                                  <a:pos x="connsiteX20" y="connsiteY20"/>
                                </a:cxn>
                                <a:cxn ang="0">
                                  <a:pos x="connsiteX21" y="connsiteY21"/>
                                </a:cxn>
                                <a:cxn ang="0">
                                  <a:pos x="connsiteX22" y="connsiteY22"/>
                                </a:cxn>
                                <a:cxn ang="0">
                                  <a:pos x="connsiteX23" y="connsiteY23"/>
                                </a:cxn>
                                <a:cxn ang="0">
                                  <a:pos x="connsiteX24" y="connsiteY24"/>
                                </a:cxn>
                                <a:cxn ang="0">
                                  <a:pos x="connsiteX25" y="connsiteY25"/>
                                </a:cxn>
                                <a:cxn ang="0">
                                  <a:pos x="connsiteX26" y="connsiteY26"/>
                                </a:cxn>
                                <a:cxn ang="0">
                                  <a:pos x="connsiteX27" y="connsiteY27"/>
                                </a:cxn>
                                <a:cxn ang="0">
                                  <a:pos x="connsiteX28" y="connsiteY28"/>
                                </a:cxn>
                                <a:cxn ang="0">
                                  <a:pos x="connsiteX29" y="connsiteY29"/>
                                </a:cxn>
                                <a:cxn ang="0">
                                  <a:pos x="connsiteX30" y="connsiteY30"/>
                                </a:cxn>
                                <a:cxn ang="0">
                                  <a:pos x="connsiteX31" y="connsiteY31"/>
                                </a:cxn>
                                <a:cxn ang="0">
                                  <a:pos x="connsiteX32" y="connsiteY32"/>
                                </a:cxn>
                                <a:cxn ang="0">
                                  <a:pos x="connsiteX33" y="connsiteY33"/>
                                </a:cxn>
                                <a:cxn ang="0">
                                  <a:pos x="connsiteX34" y="connsiteY34"/>
                                </a:cxn>
                                <a:cxn ang="0">
                                  <a:pos x="connsiteX35" y="connsiteY35"/>
                                </a:cxn>
                                <a:cxn ang="0">
                                  <a:pos x="connsiteX36" y="connsiteY36"/>
                                </a:cxn>
                                <a:cxn ang="0">
                                  <a:pos x="connsiteX37" y="connsiteY37"/>
                                </a:cxn>
                                <a:cxn ang="0">
                                  <a:pos x="connsiteX38" y="connsiteY38"/>
                                </a:cxn>
                                <a:cxn ang="0">
                                  <a:pos x="connsiteX39" y="connsiteY39"/>
                                </a:cxn>
                                <a:cxn ang="0">
                                  <a:pos x="connsiteX40" y="connsiteY40"/>
                                </a:cxn>
                                <a:cxn ang="0">
                                  <a:pos x="connsiteX41" y="connsiteY41"/>
                                </a:cxn>
                                <a:cxn ang="0">
                                  <a:pos x="connsiteX42" y="connsiteY42"/>
                                </a:cxn>
                                <a:cxn ang="0">
                                  <a:pos x="connsiteX43" y="connsiteY43"/>
                                </a:cxn>
                                <a:cxn ang="0">
                                  <a:pos x="connsiteX44" y="connsiteY44"/>
                                </a:cxn>
                                <a:cxn ang="0">
                                  <a:pos x="connsiteX45" y="connsiteY45"/>
                                </a:cxn>
                                <a:cxn ang="0">
                                  <a:pos x="connsiteX46" y="connsiteY46"/>
                                </a:cxn>
                                <a:cxn ang="0">
                                  <a:pos x="connsiteX47" y="connsiteY47"/>
                                </a:cxn>
                                <a:cxn ang="0">
                                  <a:pos x="connsiteX48" y="connsiteY48"/>
                                </a:cxn>
                                <a:cxn ang="0">
                                  <a:pos x="connsiteX49" y="connsiteY49"/>
                                </a:cxn>
                                <a:cxn ang="0">
                                  <a:pos x="connsiteX50" y="connsiteY50"/>
                                </a:cxn>
                                <a:cxn ang="0">
                                  <a:pos x="connsiteX51" y="connsiteY51"/>
                                </a:cxn>
                                <a:cxn ang="0">
                                  <a:pos x="connsiteX52" y="connsiteY52"/>
                                </a:cxn>
                                <a:cxn ang="0">
                                  <a:pos x="connsiteX53" y="connsiteY53"/>
                                </a:cxn>
                                <a:cxn ang="0">
                                  <a:pos x="connsiteX54" y="connsiteY54"/>
                                </a:cxn>
                                <a:cxn ang="0">
                                  <a:pos x="connsiteX55" y="connsiteY55"/>
                                </a:cxn>
                                <a:cxn ang="0">
                                  <a:pos x="connsiteX56" y="connsiteY56"/>
                                </a:cxn>
                                <a:cxn ang="0">
                                  <a:pos x="connsiteX57" y="connsiteY57"/>
                                </a:cxn>
                                <a:cxn ang="0">
                                  <a:pos x="connsiteX58" y="connsiteY58"/>
                                </a:cxn>
                                <a:cxn ang="0">
                                  <a:pos x="connsiteX59" y="connsiteY59"/>
                                </a:cxn>
                                <a:cxn ang="0">
                                  <a:pos x="connsiteX60" y="connsiteY60"/>
                                </a:cxn>
                                <a:cxn ang="0">
                                  <a:pos x="connsiteX61" y="connsiteY61"/>
                                </a:cxn>
                                <a:cxn ang="0">
                                  <a:pos x="connsiteX62" y="connsiteY62"/>
                                </a:cxn>
                                <a:cxn ang="0">
                                  <a:pos x="connsiteX63" y="connsiteY63"/>
                                </a:cxn>
                                <a:cxn ang="0">
                                  <a:pos x="connsiteX64" y="connsiteY64"/>
                                </a:cxn>
                                <a:cxn ang="0">
                                  <a:pos x="connsiteX65" y="connsiteY65"/>
                                </a:cxn>
                                <a:cxn ang="0">
                                  <a:pos x="connsiteX66" y="connsiteY66"/>
                                </a:cxn>
                                <a:cxn ang="0">
                                  <a:pos x="connsiteX67" y="connsiteY67"/>
                                </a:cxn>
                              </a:cxnLst>
                              <a:rect l="l" t="t" r="r" b="b"/>
                              <a:pathLst>
                                <a:path w="517780" h="1462860">
                                  <a:moveTo>
                                    <a:pt x="468036" y="0"/>
                                  </a:moveTo>
                                  <a:lnTo>
                                    <a:pt x="421154" y="199561"/>
                                  </a:lnTo>
                                  <a:lnTo>
                                    <a:pt x="480513" y="164936"/>
                                  </a:lnTo>
                                  <a:lnTo>
                                    <a:pt x="497305" y="157939"/>
                                  </a:lnTo>
                                  <a:lnTo>
                                    <a:pt x="499558" y="181653"/>
                                  </a:lnTo>
                                  <a:lnTo>
                                    <a:pt x="483619" y="188886"/>
                                  </a:lnTo>
                                  <a:cubicBezTo>
                                    <a:pt x="466088" y="197449"/>
                                    <a:pt x="452884" y="205051"/>
                                    <a:pt x="438444" y="212927"/>
                                  </a:cubicBezTo>
                                  <a:lnTo>
                                    <a:pt x="415218" y="224827"/>
                                  </a:lnTo>
                                  <a:lnTo>
                                    <a:pt x="391234" y="326922"/>
                                  </a:lnTo>
                                  <a:lnTo>
                                    <a:pt x="342488" y="512706"/>
                                  </a:lnTo>
                                  <a:lnTo>
                                    <a:pt x="516457" y="421444"/>
                                  </a:lnTo>
                                  <a:lnTo>
                                    <a:pt x="517780" y="451497"/>
                                  </a:lnTo>
                                  <a:lnTo>
                                    <a:pt x="517776" y="452014"/>
                                  </a:lnTo>
                                  <a:lnTo>
                                    <a:pt x="332977" y="548958"/>
                                  </a:lnTo>
                                  <a:lnTo>
                                    <a:pt x="317308" y="608676"/>
                                  </a:lnTo>
                                  <a:lnTo>
                                    <a:pt x="517246" y="534414"/>
                                  </a:lnTo>
                                  <a:lnTo>
                                    <a:pt x="517082" y="559830"/>
                                  </a:lnTo>
                                  <a:lnTo>
                                    <a:pt x="307816" y="641716"/>
                                  </a:lnTo>
                                  <a:lnTo>
                                    <a:pt x="288089" y="707965"/>
                                  </a:lnTo>
                                  <a:lnTo>
                                    <a:pt x="512116" y="648226"/>
                                  </a:lnTo>
                                  <a:lnTo>
                                    <a:pt x="509721" y="677770"/>
                                  </a:lnTo>
                                  <a:lnTo>
                                    <a:pt x="278016" y="741793"/>
                                  </a:lnTo>
                                  <a:lnTo>
                                    <a:pt x="206214" y="982936"/>
                                  </a:lnTo>
                                  <a:lnTo>
                                    <a:pt x="300392" y="963143"/>
                                  </a:lnTo>
                                  <a:cubicBezTo>
                                    <a:pt x="365693" y="946978"/>
                                    <a:pt x="416776" y="928649"/>
                                    <a:pt x="474504" y="906070"/>
                                  </a:cubicBezTo>
                                  <a:lnTo>
                                    <a:pt x="485297" y="901791"/>
                                  </a:lnTo>
                                  <a:lnTo>
                                    <a:pt x="480751" y="926555"/>
                                  </a:lnTo>
                                  <a:lnTo>
                                    <a:pt x="413525" y="953611"/>
                                  </a:lnTo>
                                  <a:cubicBezTo>
                                    <a:pt x="373707" y="966303"/>
                                    <a:pt x="330524" y="976729"/>
                                    <a:pt x="283357" y="984269"/>
                                  </a:cubicBezTo>
                                  <a:lnTo>
                                    <a:pt x="203174" y="993145"/>
                                  </a:lnTo>
                                  <a:lnTo>
                                    <a:pt x="185482" y="1052562"/>
                                  </a:lnTo>
                                  <a:lnTo>
                                    <a:pt x="41965" y="1462860"/>
                                  </a:lnTo>
                                  <a:lnTo>
                                    <a:pt x="0" y="1451817"/>
                                  </a:lnTo>
                                  <a:lnTo>
                                    <a:pt x="68612" y="1286178"/>
                                  </a:lnTo>
                                  <a:cubicBezTo>
                                    <a:pt x="92822" y="1223891"/>
                                    <a:pt x="116746" y="1158592"/>
                                    <a:pt x="140330" y="1090825"/>
                                  </a:cubicBezTo>
                                  <a:lnTo>
                                    <a:pt x="217641" y="847081"/>
                                  </a:lnTo>
                                  <a:lnTo>
                                    <a:pt x="10013" y="670086"/>
                                  </a:lnTo>
                                  <a:lnTo>
                                    <a:pt x="17521" y="652854"/>
                                  </a:lnTo>
                                  <a:lnTo>
                                    <a:pt x="226788" y="818242"/>
                                  </a:lnTo>
                                  <a:lnTo>
                                    <a:pt x="262626" y="705255"/>
                                  </a:lnTo>
                                  <a:lnTo>
                                    <a:pt x="73035" y="536730"/>
                                  </a:lnTo>
                                  <a:lnTo>
                                    <a:pt x="87127" y="511375"/>
                                  </a:lnTo>
                                  <a:lnTo>
                                    <a:pt x="267790" y="688975"/>
                                  </a:lnTo>
                                  <a:lnTo>
                                    <a:pt x="277311" y="658956"/>
                                  </a:lnTo>
                                  <a:lnTo>
                                    <a:pt x="287346" y="622813"/>
                                  </a:lnTo>
                                  <a:lnTo>
                                    <a:pt x="116970" y="457679"/>
                                  </a:lnTo>
                                  <a:lnTo>
                                    <a:pt x="130977" y="432476"/>
                                  </a:lnTo>
                                  <a:lnTo>
                                    <a:pt x="135536" y="436276"/>
                                  </a:lnTo>
                                  <a:cubicBezTo>
                                    <a:pt x="156092" y="454105"/>
                                    <a:pt x="175549" y="471690"/>
                                    <a:pt x="194273" y="489274"/>
                                  </a:cubicBezTo>
                                  <a:lnTo>
                                    <a:pt x="295937" y="591870"/>
                                  </a:lnTo>
                                  <a:lnTo>
                                    <a:pt x="356793" y="372670"/>
                                  </a:lnTo>
                                  <a:lnTo>
                                    <a:pt x="355467" y="373996"/>
                                  </a:lnTo>
                                  <a:cubicBezTo>
                                    <a:pt x="312157" y="327267"/>
                                    <a:pt x="316716" y="316438"/>
                                    <a:pt x="253959" y="268213"/>
                                  </a:cubicBezTo>
                                  <a:lnTo>
                                    <a:pt x="243792" y="260700"/>
                                  </a:lnTo>
                                  <a:lnTo>
                                    <a:pt x="255298" y="244542"/>
                                  </a:lnTo>
                                  <a:lnTo>
                                    <a:pt x="284091" y="263482"/>
                                  </a:lnTo>
                                  <a:cubicBezTo>
                                    <a:pt x="297056" y="273292"/>
                                    <a:pt x="308006" y="282980"/>
                                    <a:pt x="317856" y="292912"/>
                                  </a:cubicBezTo>
                                  <a:lnTo>
                                    <a:pt x="363350" y="348840"/>
                                  </a:lnTo>
                                  <a:lnTo>
                                    <a:pt x="381626" y="275851"/>
                                  </a:lnTo>
                                  <a:lnTo>
                                    <a:pt x="348140" y="221597"/>
                                  </a:lnTo>
                                  <a:cubicBezTo>
                                    <a:pt x="340243" y="213130"/>
                                    <a:pt x="331491" y="204663"/>
                                    <a:pt x="321702" y="194731"/>
                                  </a:cubicBezTo>
                                  <a:lnTo>
                                    <a:pt x="304295" y="175731"/>
                                  </a:lnTo>
                                  <a:lnTo>
                                    <a:pt x="305478" y="174070"/>
                                  </a:lnTo>
                                  <a:lnTo>
                                    <a:pt x="316045" y="162755"/>
                                  </a:lnTo>
                                  <a:lnTo>
                                    <a:pt x="316793" y="163289"/>
                                  </a:lnTo>
                                  <a:cubicBezTo>
                                    <a:pt x="340531" y="182620"/>
                                    <a:pt x="353604" y="200868"/>
                                    <a:pt x="368533" y="222208"/>
                                  </a:cubicBezTo>
                                  <a:lnTo>
                                    <a:pt x="388221" y="249510"/>
                                  </a:lnTo>
                                  <a:lnTo>
                                    <a:pt x="444344" y="2537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3E8C5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312" name="组合 312"/>
                        <wpg:cNvGrpSpPr/>
                        <wpg:grpSpPr>
                          <a:xfrm>
                            <a:off x="739102" y="848640"/>
                            <a:ext cx="626464" cy="885253"/>
                            <a:chOff x="739103" y="848641"/>
                            <a:chExt cx="1442185" cy="2037945"/>
                          </a:xfrm>
                        </wpg:grpSpPr>
                        <wps:wsp>
                          <wps:cNvPr id="313" name="任意多边形 313"/>
                          <wps:cNvSpPr/>
                          <wps:spPr>
                            <a:xfrm>
                              <a:off x="1395377" y="848641"/>
                              <a:ext cx="390179" cy="583659"/>
                            </a:xfrm>
                            <a:custGeom>
                              <a:avLst/>
                              <a:gdLst>
                                <a:gd name="connsiteX0" fmla="*/ 6698 w 390179"/>
                                <a:gd name="connsiteY0" fmla="*/ 403697 h 583659"/>
                                <a:gd name="connsiteX1" fmla="*/ 11561 w 390179"/>
                                <a:gd name="connsiteY1" fmla="*/ 228599 h 583659"/>
                                <a:gd name="connsiteX2" fmla="*/ 215843 w 390179"/>
                                <a:gd name="connsiteY2" fmla="*/ 0 h 583659"/>
                                <a:gd name="connsiteX3" fmla="*/ 381213 w 390179"/>
                                <a:gd name="connsiteY3" fmla="*/ 335604 h 583659"/>
                                <a:gd name="connsiteX4" fmla="*/ 245026 w 390179"/>
                                <a:gd name="connsiteY4" fmla="*/ 583659 h 583659"/>
                                <a:gd name="connsiteX5" fmla="*/ 45609 w 390179"/>
                                <a:gd name="connsiteY5" fmla="*/ 544749 h 583659"/>
                                <a:gd name="connsiteX6" fmla="*/ 6698 w 390179"/>
                                <a:gd name="connsiteY6" fmla="*/ 403697 h 58365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390179" h="583659">
                                  <a:moveTo>
                                    <a:pt x="6698" y="403697"/>
                                  </a:moveTo>
                                  <a:cubicBezTo>
                                    <a:pt x="213" y="351816"/>
                                    <a:pt x="-6274" y="319390"/>
                                    <a:pt x="11561" y="228599"/>
                                  </a:cubicBezTo>
                                  <a:cubicBezTo>
                                    <a:pt x="45607" y="100518"/>
                                    <a:pt x="162341" y="69715"/>
                                    <a:pt x="215843" y="0"/>
                                  </a:cubicBezTo>
                                  <a:cubicBezTo>
                                    <a:pt x="377971" y="126459"/>
                                    <a:pt x="408775" y="238327"/>
                                    <a:pt x="381213" y="335604"/>
                                  </a:cubicBezTo>
                                  <a:lnTo>
                                    <a:pt x="245026" y="583659"/>
                                  </a:lnTo>
                                  <a:lnTo>
                                    <a:pt x="45609" y="544749"/>
                                  </a:lnTo>
                                  <a:lnTo>
                                    <a:pt x="6698" y="403697"/>
                                  </a:ln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6000">
                                  <a:schemeClr val="bg1"/>
                                </a:gs>
                                <a:gs pos="100000">
                                  <a:srgbClr val="EBCF9D"/>
                                </a:gs>
                              </a:gsLst>
                              <a:lin ang="5400000" scaled="1"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14" name="任意多边形 314"/>
                          <wps:cNvSpPr/>
                          <wps:spPr>
                            <a:xfrm>
                              <a:off x="1777061" y="945916"/>
                              <a:ext cx="404227" cy="627434"/>
                            </a:xfrm>
                            <a:custGeom>
                              <a:avLst/>
                              <a:gdLst>
                                <a:gd name="connsiteX0" fmla="*/ 57895 w 404227"/>
                                <a:gd name="connsiteY0" fmla="*/ 145915 h 627434"/>
                                <a:gd name="connsiteX1" fmla="*/ 184354 w 404227"/>
                                <a:gd name="connsiteY1" fmla="*/ 29183 h 627434"/>
                                <a:gd name="connsiteX2" fmla="*/ 378907 w 404227"/>
                                <a:gd name="connsiteY2" fmla="*/ 0 h 627434"/>
                                <a:gd name="connsiteX3" fmla="*/ 359453 w 404227"/>
                                <a:gd name="connsiteY3" fmla="*/ 111869 h 627434"/>
                                <a:gd name="connsiteX4" fmla="*/ 354588 w 404227"/>
                                <a:gd name="connsiteY4" fmla="*/ 393970 h 627434"/>
                                <a:gd name="connsiteX5" fmla="*/ 189218 w 404227"/>
                                <a:gd name="connsiteY5" fmla="*/ 500975 h 627434"/>
                                <a:gd name="connsiteX6" fmla="*/ 130852 w 404227"/>
                                <a:gd name="connsiteY6" fmla="*/ 627434 h 627434"/>
                                <a:gd name="connsiteX7" fmla="*/ 4393 w 404227"/>
                                <a:gd name="connsiteY7" fmla="*/ 612842 h 627434"/>
                                <a:gd name="connsiteX8" fmla="*/ 57895 w 404227"/>
                                <a:gd name="connsiteY8" fmla="*/ 145915 h 62743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404227" h="627434">
                                  <a:moveTo>
                                    <a:pt x="57895" y="145915"/>
                                  </a:moveTo>
                                  <a:cubicBezTo>
                                    <a:pt x="103291" y="71336"/>
                                    <a:pt x="134095" y="59987"/>
                                    <a:pt x="184354" y="29183"/>
                                  </a:cubicBezTo>
                                  <a:cubicBezTo>
                                    <a:pt x="275146" y="14592"/>
                                    <a:pt x="317298" y="19455"/>
                                    <a:pt x="378907" y="0"/>
                                  </a:cubicBezTo>
                                  <a:cubicBezTo>
                                    <a:pt x="356209" y="34047"/>
                                    <a:pt x="338377" y="38911"/>
                                    <a:pt x="359453" y="111869"/>
                                  </a:cubicBezTo>
                                  <a:cubicBezTo>
                                    <a:pt x="438896" y="252920"/>
                                    <a:pt x="396741" y="345332"/>
                                    <a:pt x="354588" y="393970"/>
                                  </a:cubicBezTo>
                                  <a:cubicBezTo>
                                    <a:pt x="294602" y="429638"/>
                                    <a:pt x="239477" y="440987"/>
                                    <a:pt x="189218" y="500975"/>
                                  </a:cubicBezTo>
                                  <a:cubicBezTo>
                                    <a:pt x="140580" y="557719"/>
                                    <a:pt x="150307" y="585281"/>
                                    <a:pt x="130852" y="627434"/>
                                  </a:cubicBezTo>
                                  <a:lnTo>
                                    <a:pt x="4393" y="612842"/>
                                  </a:lnTo>
                                  <a:cubicBezTo>
                                    <a:pt x="22227" y="457200"/>
                                    <a:pt x="-42624" y="330740"/>
                                    <a:pt x="57895" y="145915"/>
                                  </a:cubicBez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chemeClr val="bg1"/>
                                </a:gs>
                                <a:gs pos="44000">
                                  <a:srgbClr val="FDF6E7"/>
                                </a:gs>
                                <a:gs pos="100000">
                                  <a:srgbClr val="FBE5C5"/>
                                </a:gs>
                              </a:gsLst>
                              <a:lin ang="5400000" scaled="1"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15" name="任意多边形 315"/>
                          <wps:cNvSpPr/>
                          <wps:spPr>
                            <a:xfrm>
                              <a:off x="1017831" y="1098897"/>
                              <a:ext cx="573933" cy="486144"/>
                            </a:xfrm>
                            <a:custGeom>
                              <a:avLst/>
                              <a:gdLst>
                                <a:gd name="connsiteX0" fmla="*/ 140143 w 317290"/>
                                <a:gd name="connsiteY0" fmla="*/ 173830 h 268757"/>
                                <a:gd name="connsiteX1" fmla="*/ 72958 w 317290"/>
                                <a:gd name="connsiteY1" fmla="*/ 61055 h 268757"/>
                                <a:gd name="connsiteX2" fmla="*/ 0 w 317290"/>
                                <a:gd name="connsiteY2" fmla="*/ 35293 h 268757"/>
                                <a:gd name="connsiteX3" fmla="*/ 160507 w 317290"/>
                                <a:gd name="connsiteY3" fmla="*/ 1246 h 268757"/>
                                <a:gd name="connsiteX4" fmla="*/ 301558 w 317290"/>
                                <a:gd name="connsiteY4" fmla="*/ 142297 h 268757"/>
                                <a:gd name="connsiteX5" fmla="*/ 301558 w 317290"/>
                                <a:gd name="connsiteY5" fmla="*/ 268757 h 268757"/>
                                <a:gd name="connsiteX6" fmla="*/ 140143 w 317290"/>
                                <a:gd name="connsiteY6" fmla="*/ 173830 h 268757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</a:cxnLst>
                              <a:rect l="l" t="t" r="r" b="b"/>
                              <a:pathLst>
                                <a:path w="317290" h="268757">
                                  <a:moveTo>
                                    <a:pt x="140143" y="173830"/>
                                  </a:moveTo>
                                  <a:cubicBezTo>
                                    <a:pt x="112938" y="141529"/>
                                    <a:pt x="123248" y="100571"/>
                                    <a:pt x="72958" y="61055"/>
                                  </a:cubicBezTo>
                                  <a:cubicBezTo>
                                    <a:pt x="44310" y="44292"/>
                                    <a:pt x="31533" y="39070"/>
                                    <a:pt x="0" y="35293"/>
                                  </a:cubicBezTo>
                                  <a:cubicBezTo>
                                    <a:pt x="46287" y="-2028"/>
                                    <a:pt x="108448" y="-1834"/>
                                    <a:pt x="160507" y="1246"/>
                                  </a:cubicBezTo>
                                  <a:cubicBezTo>
                                    <a:pt x="246481" y="17963"/>
                                    <a:pt x="254541" y="95280"/>
                                    <a:pt x="301558" y="142297"/>
                                  </a:cubicBezTo>
                                  <a:cubicBezTo>
                                    <a:pt x="324644" y="180122"/>
                                    <a:pt x="320315" y="215061"/>
                                    <a:pt x="301558" y="268757"/>
                                  </a:cubicBezTo>
                                  <a:cubicBezTo>
                                    <a:pt x="249677" y="234710"/>
                                    <a:pt x="192023" y="242505"/>
                                    <a:pt x="140143" y="173830"/>
                                  </a:cubicBez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chemeClr val="bg1"/>
                                </a:gs>
                                <a:gs pos="30000">
                                  <a:srgbClr val="FDF6E7"/>
                                </a:gs>
                                <a:gs pos="100000">
                                  <a:srgbClr val="FBE5C5"/>
                                </a:gs>
                              </a:gsLst>
                              <a:lin ang="5400000" scaled="1"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16" name="任意多边形 316"/>
                          <wps:cNvSpPr/>
                          <wps:spPr>
                            <a:xfrm>
                              <a:off x="1541768" y="1039829"/>
                              <a:ext cx="332100" cy="703755"/>
                            </a:xfrm>
                            <a:custGeom>
                              <a:avLst/>
                              <a:gdLst>
                                <a:gd name="connsiteX0" fmla="*/ 6245 w 162961"/>
                                <a:gd name="connsiteY0" fmla="*/ 275780 h 345332"/>
                                <a:gd name="connsiteX1" fmla="*/ 408 w 162961"/>
                                <a:gd name="connsiteY1" fmla="*/ 148347 h 345332"/>
                                <a:gd name="connsiteX2" fmla="*/ 26672 w 162961"/>
                                <a:gd name="connsiteY2" fmla="*/ 63230 h 345332"/>
                                <a:gd name="connsiteX3" fmla="*/ 119085 w 162961"/>
                                <a:gd name="connsiteY3" fmla="*/ 0 h 345332"/>
                                <a:gd name="connsiteX4" fmla="*/ 162373 w 162961"/>
                                <a:gd name="connsiteY4" fmla="*/ 102141 h 345332"/>
                                <a:gd name="connsiteX5" fmla="*/ 138541 w 162961"/>
                                <a:gd name="connsiteY5" fmla="*/ 155643 h 345332"/>
                                <a:gd name="connsiteX6" fmla="*/ 148268 w 162961"/>
                                <a:gd name="connsiteY6" fmla="*/ 286966 h 345332"/>
                                <a:gd name="connsiteX7" fmla="*/ 70447 w 162961"/>
                                <a:gd name="connsiteY7" fmla="*/ 345332 h 345332"/>
                                <a:gd name="connsiteX8" fmla="*/ 6245 w 162961"/>
                                <a:gd name="connsiteY8" fmla="*/ 275780 h 345332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162961" h="345332">
                                  <a:moveTo>
                                    <a:pt x="6245" y="275780"/>
                                  </a:moveTo>
                                  <a:cubicBezTo>
                                    <a:pt x="15973" y="228438"/>
                                    <a:pt x="-565" y="191311"/>
                                    <a:pt x="408" y="148347"/>
                                  </a:cubicBezTo>
                                  <a:cubicBezTo>
                                    <a:pt x="-2510" y="92251"/>
                                    <a:pt x="10621" y="81388"/>
                                    <a:pt x="26672" y="63230"/>
                                  </a:cubicBezTo>
                                  <a:cubicBezTo>
                                    <a:pt x="61853" y="29021"/>
                                    <a:pt x="89740" y="29832"/>
                                    <a:pt x="119085" y="0"/>
                                  </a:cubicBezTo>
                                  <a:cubicBezTo>
                                    <a:pt x="167561" y="42802"/>
                                    <a:pt x="163508" y="66635"/>
                                    <a:pt x="162373" y="102141"/>
                                  </a:cubicBezTo>
                                  <a:lnTo>
                                    <a:pt x="138541" y="155643"/>
                                  </a:lnTo>
                                  <a:cubicBezTo>
                                    <a:pt x="128650" y="206713"/>
                                    <a:pt x="165454" y="227141"/>
                                    <a:pt x="148268" y="286966"/>
                                  </a:cubicBezTo>
                                  <a:cubicBezTo>
                                    <a:pt x="122328" y="328308"/>
                                    <a:pt x="96387" y="325877"/>
                                    <a:pt x="70447" y="345332"/>
                                  </a:cubicBezTo>
                                  <a:cubicBezTo>
                                    <a:pt x="16945" y="322634"/>
                                    <a:pt x="2840" y="299937"/>
                                    <a:pt x="6245" y="275780"/>
                                  </a:cubicBez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27000">
                                  <a:schemeClr val="bg1"/>
                                </a:gs>
                                <a:gs pos="100000">
                                  <a:srgbClr val="FDF6E7"/>
                                </a:gs>
                              </a:gsLst>
                              <a:lin ang="5400000" scaled="1"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17" name="任意多边形 317"/>
                          <wps:cNvSpPr/>
                          <wps:spPr>
                            <a:xfrm>
                              <a:off x="969195" y="1360425"/>
                              <a:ext cx="763621" cy="519346"/>
                            </a:xfrm>
                            <a:custGeom>
                              <a:avLst/>
                              <a:gdLst>
                                <a:gd name="connsiteX0" fmla="*/ 132866 w 376423"/>
                                <a:gd name="connsiteY0" fmla="*/ 131566 h 256009"/>
                                <a:gd name="connsiteX1" fmla="*/ 55519 w 376423"/>
                                <a:gd name="connsiteY1" fmla="*/ 103214 h 256009"/>
                                <a:gd name="connsiteX2" fmla="*/ 0 w 376423"/>
                                <a:gd name="connsiteY2" fmla="*/ 48644 h 256009"/>
                                <a:gd name="connsiteX3" fmla="*/ 53502 w 376423"/>
                                <a:gd name="connsiteY3" fmla="*/ 6 h 256009"/>
                                <a:gd name="connsiteX4" fmla="*/ 184826 w 376423"/>
                                <a:gd name="connsiteY4" fmla="*/ 58372 h 256009"/>
                                <a:gd name="connsiteX5" fmla="*/ 340468 w 376423"/>
                                <a:gd name="connsiteY5" fmla="*/ 82928 h 256009"/>
                                <a:gd name="connsiteX6" fmla="*/ 375346 w 376423"/>
                                <a:gd name="connsiteY6" fmla="*/ 193610 h 256009"/>
                                <a:gd name="connsiteX7" fmla="*/ 329673 w 376423"/>
                                <a:gd name="connsiteY7" fmla="*/ 256009 h 256009"/>
                                <a:gd name="connsiteX8" fmla="*/ 228600 w 376423"/>
                                <a:gd name="connsiteY8" fmla="*/ 252925 h 256009"/>
                                <a:gd name="connsiteX9" fmla="*/ 132866 w 376423"/>
                                <a:gd name="connsiteY9" fmla="*/ 131566 h 25600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</a:cxnLst>
                              <a:rect l="l" t="t" r="r" b="b"/>
                              <a:pathLst>
                                <a:path w="376423" h="256009">
                                  <a:moveTo>
                                    <a:pt x="132866" y="131566"/>
                                  </a:moveTo>
                                  <a:cubicBezTo>
                                    <a:pt x="105027" y="124686"/>
                                    <a:pt x="87984" y="116263"/>
                                    <a:pt x="55519" y="103214"/>
                                  </a:cubicBezTo>
                                  <a:cubicBezTo>
                                    <a:pt x="23647" y="79368"/>
                                    <a:pt x="59632" y="103333"/>
                                    <a:pt x="0" y="48644"/>
                                  </a:cubicBezTo>
                                  <a:cubicBezTo>
                                    <a:pt x="14750" y="15467"/>
                                    <a:pt x="34126" y="8508"/>
                                    <a:pt x="53502" y="6"/>
                                  </a:cubicBezTo>
                                  <a:cubicBezTo>
                                    <a:pt x="142000" y="-588"/>
                                    <a:pt x="141051" y="38917"/>
                                    <a:pt x="184826" y="58372"/>
                                  </a:cubicBezTo>
                                  <a:cubicBezTo>
                                    <a:pt x="281430" y="91233"/>
                                    <a:pt x="287045" y="62404"/>
                                    <a:pt x="340468" y="82928"/>
                                  </a:cubicBezTo>
                                  <a:cubicBezTo>
                                    <a:pt x="371628" y="107484"/>
                                    <a:pt x="379657" y="116620"/>
                                    <a:pt x="375346" y="193610"/>
                                  </a:cubicBezTo>
                                  <a:cubicBezTo>
                                    <a:pt x="369374" y="219036"/>
                                    <a:pt x="354151" y="236752"/>
                                    <a:pt x="329673" y="256009"/>
                                  </a:cubicBezTo>
                                  <a:lnTo>
                                    <a:pt x="228600" y="252925"/>
                                  </a:lnTo>
                                  <a:cubicBezTo>
                                    <a:pt x="185380" y="215556"/>
                                    <a:pt x="183798" y="161224"/>
                                    <a:pt x="132866" y="131566"/>
                                  </a:cubicBezTo>
                                  <a:close/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CF6E4"/>
                                </a:gs>
                                <a:gs pos="100000">
                                  <a:srgbClr val="FBE5C5"/>
                                </a:gs>
                              </a:gsLst>
                              <a:lin ang="5400000" scaled="1"/>
                            </a:gra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g:grpSp>
                          <wpg:cNvPr id="318" name="组合 318"/>
                          <wpg:cNvGrpSpPr/>
                          <wpg:grpSpPr>
                            <a:xfrm>
                              <a:off x="739103" y="1587936"/>
                              <a:ext cx="857526" cy="345334"/>
                              <a:chOff x="739103" y="1587940"/>
                              <a:chExt cx="1040857" cy="419164"/>
                            </a:xfrm>
                          </wpg:grpSpPr>
                          <wps:wsp>
                            <wps:cNvPr id="319" name="任意多边形 319"/>
                            <wps:cNvSpPr/>
                            <wps:spPr>
                              <a:xfrm>
                                <a:off x="1167117" y="1656037"/>
                                <a:ext cx="593388" cy="330740"/>
                              </a:xfrm>
                              <a:custGeom>
                                <a:avLst/>
                                <a:gdLst>
                                  <a:gd name="connsiteX0" fmla="*/ 4864 w 593388"/>
                                  <a:gd name="connsiteY0" fmla="*/ 170234 h 330740"/>
                                  <a:gd name="connsiteX1" fmla="*/ 296694 w 593388"/>
                                  <a:gd name="connsiteY1" fmla="*/ 209144 h 330740"/>
                                  <a:gd name="connsiteX2" fmla="*/ 432881 w 593388"/>
                                  <a:gd name="connsiteY2" fmla="*/ 330740 h 330740"/>
                                  <a:gd name="connsiteX3" fmla="*/ 593388 w 593388"/>
                                  <a:gd name="connsiteY3" fmla="*/ 267510 h 330740"/>
                                  <a:gd name="connsiteX4" fmla="*/ 374515 w 593388"/>
                                  <a:gd name="connsiteY4" fmla="*/ 68093 h 330740"/>
                                  <a:gd name="connsiteX5" fmla="*/ 97277 w 593388"/>
                                  <a:gd name="connsiteY5" fmla="*/ 0 h 330740"/>
                                  <a:gd name="connsiteX6" fmla="*/ 0 w 593388"/>
                                  <a:gd name="connsiteY6" fmla="*/ 68093 h 330740"/>
                                  <a:gd name="connsiteX7" fmla="*/ 4864 w 593388"/>
                                  <a:gd name="connsiteY7" fmla="*/ 170234 h 33074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</a:cxnLst>
                                <a:rect l="l" t="t" r="r" b="b"/>
                                <a:pathLst>
                                  <a:path w="593388" h="330740">
                                    <a:moveTo>
                                      <a:pt x="4864" y="170234"/>
                                    </a:moveTo>
                                    <a:cubicBezTo>
                                      <a:pt x="136188" y="134566"/>
                                      <a:pt x="179961" y="132944"/>
                                      <a:pt x="296694" y="209144"/>
                                    </a:cubicBezTo>
                                    <a:cubicBezTo>
                                      <a:pt x="368030" y="264268"/>
                                      <a:pt x="385864" y="280480"/>
                                      <a:pt x="432881" y="330740"/>
                                    </a:cubicBezTo>
                                    <a:lnTo>
                                      <a:pt x="593388" y="267510"/>
                                    </a:lnTo>
                                    <a:lnTo>
                                      <a:pt x="374515" y="68093"/>
                                    </a:lnTo>
                                    <a:lnTo>
                                      <a:pt x="97277" y="0"/>
                                    </a:lnTo>
                                    <a:lnTo>
                                      <a:pt x="0" y="68093"/>
                                    </a:lnTo>
                                    <a:lnTo>
                                      <a:pt x="4864" y="17023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4E3CB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20" name="任意多边形 320"/>
                            <wps:cNvSpPr/>
                            <wps:spPr>
                              <a:xfrm>
                                <a:off x="739103" y="1587940"/>
                                <a:ext cx="1040857" cy="419164"/>
                              </a:xfrm>
                              <a:custGeom>
                                <a:avLst/>
                                <a:gdLst>
                                  <a:gd name="connsiteX0" fmla="*/ 319634 w 319634"/>
                                  <a:gd name="connsiteY0" fmla="*/ 103673 h 128720"/>
                                  <a:gd name="connsiteX1" fmla="*/ 125081 w 319634"/>
                                  <a:gd name="connsiteY1" fmla="*/ 0 h 128720"/>
                                  <a:gd name="connsiteX2" fmla="*/ 8349 w 319634"/>
                                  <a:gd name="connsiteY2" fmla="*/ 69626 h 128720"/>
                                  <a:gd name="connsiteX3" fmla="*/ 0 w 319634"/>
                                  <a:gd name="connsiteY3" fmla="*/ 128720 h 128720"/>
                                  <a:gd name="connsiteX4" fmla="*/ 59094 w 319634"/>
                                  <a:gd name="connsiteY4" fmla="*/ 125158 h 128720"/>
                                  <a:gd name="connsiteX5" fmla="*/ 111217 w 319634"/>
                                  <a:gd name="connsiteY5" fmla="*/ 121022 h 128720"/>
                                  <a:gd name="connsiteX6" fmla="*/ 177204 w 319634"/>
                                  <a:gd name="connsiteY6" fmla="*/ 37763 h 128720"/>
                                  <a:gd name="connsiteX7" fmla="*/ 307225 w 319634"/>
                                  <a:gd name="connsiteY7" fmla="*/ 111677 h 128720"/>
                                  <a:gd name="connsiteX8" fmla="*/ 319634 w 319634"/>
                                  <a:gd name="connsiteY8" fmla="*/ 103673 h 128720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</a:cxnLst>
                                <a:rect l="l" t="t" r="r" b="b"/>
                                <a:pathLst>
                                  <a:path w="319634" h="128720">
                                    <a:moveTo>
                                      <a:pt x="319634" y="103673"/>
                                    </a:moveTo>
                                    <a:cubicBezTo>
                                      <a:pt x="293387" y="67736"/>
                                      <a:pt x="229915" y="4226"/>
                                      <a:pt x="125081" y="0"/>
                                    </a:cubicBezTo>
                                    <a:cubicBezTo>
                                      <a:pt x="44808" y="8043"/>
                                      <a:pt x="23822" y="40902"/>
                                      <a:pt x="8349" y="69626"/>
                                    </a:cubicBezTo>
                                    <a:cubicBezTo>
                                      <a:pt x="-1787" y="96218"/>
                                      <a:pt x="3243" y="107643"/>
                                      <a:pt x="0" y="128720"/>
                                    </a:cubicBezTo>
                                    <a:cubicBezTo>
                                      <a:pt x="26132" y="110069"/>
                                      <a:pt x="38477" y="124507"/>
                                      <a:pt x="59094" y="125158"/>
                                    </a:cubicBezTo>
                                    <a:cubicBezTo>
                                      <a:pt x="86579" y="132052"/>
                                      <a:pt x="98898" y="127915"/>
                                      <a:pt x="111217" y="121022"/>
                                    </a:cubicBezTo>
                                    <a:cubicBezTo>
                                      <a:pt x="139646" y="109354"/>
                                      <a:pt x="123958" y="37022"/>
                                      <a:pt x="177204" y="37763"/>
                                    </a:cubicBezTo>
                                    <a:cubicBezTo>
                                      <a:pt x="207676" y="37584"/>
                                      <a:pt x="253314" y="41541"/>
                                      <a:pt x="307225" y="111677"/>
                                    </a:cubicBezTo>
                                    <a:cubicBezTo>
                                      <a:pt x="307685" y="97060"/>
                                      <a:pt x="319174" y="118290"/>
                                      <a:pt x="319634" y="103673"/>
                                    </a:cubicBezTo>
                                    <a:close/>
                                  </a:path>
                                </a:pathLst>
                              </a:custGeom>
                              <a:gradFill>
                                <a:gsLst>
                                  <a:gs pos="0">
                                    <a:srgbClr val="FEFCF6"/>
                                  </a:gs>
                                  <a:gs pos="95000">
                                    <a:srgbClr val="FDF6E7"/>
                                  </a:gs>
                                </a:gsLst>
                                <a:lin ang="5400000" scaled="1"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g:grpSp>
                          <wpg:cNvPr id="321" name="组合 321"/>
                          <wpg:cNvGrpSpPr/>
                          <wpg:grpSpPr>
                            <a:xfrm>
                              <a:off x="1562930" y="1485801"/>
                              <a:ext cx="556562" cy="398833"/>
                              <a:chOff x="1562929" y="1485802"/>
                              <a:chExt cx="1228050" cy="880027"/>
                            </a:xfrm>
                          </wpg:grpSpPr>
                          <wps:wsp>
                            <wps:cNvPr id="322" name="任意多边形 322"/>
                            <wps:cNvSpPr/>
                            <wps:spPr>
                              <a:xfrm>
                                <a:off x="1562929" y="1928085"/>
                                <a:ext cx="583313" cy="437744"/>
                              </a:xfrm>
                              <a:custGeom>
                                <a:avLst/>
                                <a:gdLst>
                                  <a:gd name="connsiteX0" fmla="*/ 77475 w 583313"/>
                                  <a:gd name="connsiteY0" fmla="*/ 0 h 437744"/>
                                  <a:gd name="connsiteX1" fmla="*/ 43428 w 583313"/>
                                  <a:gd name="connsiteY1" fmla="*/ 428017 h 437744"/>
                                  <a:gd name="connsiteX2" fmla="*/ 320666 w 583313"/>
                                  <a:gd name="connsiteY2" fmla="*/ 437744 h 437744"/>
                                  <a:gd name="connsiteX3" fmla="*/ 486037 w 583313"/>
                                  <a:gd name="connsiteY3" fmla="*/ 340468 h 437744"/>
                                  <a:gd name="connsiteX4" fmla="*/ 583313 w 583313"/>
                                  <a:gd name="connsiteY4" fmla="*/ 63230 h 437744"/>
                                  <a:gd name="connsiteX5" fmla="*/ 77475 w 583313"/>
                                  <a:gd name="connsiteY5" fmla="*/ 0 h 43774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583313" h="437744">
                                    <a:moveTo>
                                      <a:pt x="77475" y="0"/>
                                    </a:moveTo>
                                    <a:cubicBezTo>
                                      <a:pt x="-26287" y="176719"/>
                                      <a:pt x="-13317" y="333982"/>
                                      <a:pt x="43428" y="428017"/>
                                    </a:cubicBezTo>
                                    <a:lnTo>
                                      <a:pt x="320666" y="437744"/>
                                    </a:lnTo>
                                    <a:cubicBezTo>
                                      <a:pt x="434155" y="434501"/>
                                      <a:pt x="469824" y="382621"/>
                                      <a:pt x="486037" y="340468"/>
                                    </a:cubicBezTo>
                                    <a:cubicBezTo>
                                      <a:pt x="502250" y="214008"/>
                                      <a:pt x="479552" y="204282"/>
                                      <a:pt x="583313" y="63230"/>
                                    </a:cubicBezTo>
                                    <a:lnTo>
                                      <a:pt x="77475" y="0"/>
                                    </a:lnTo>
                                    <a:close/>
                                  </a:path>
                                </a:pathLst>
                              </a:custGeom>
                              <a:gradFill>
                                <a:gsLst>
                                  <a:gs pos="0">
                                    <a:srgbClr val="EBCF9D"/>
                                  </a:gs>
                                  <a:gs pos="95000">
                                    <a:srgbClr val="F5E0BD"/>
                                  </a:gs>
                                </a:gsLst>
                                <a:lin ang="5400000" scaled="1"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23" name="任意多边形 323"/>
                            <wps:cNvSpPr/>
                            <wps:spPr>
                              <a:xfrm>
                                <a:off x="1632327" y="1485802"/>
                                <a:ext cx="1158652" cy="686358"/>
                              </a:xfrm>
                              <a:custGeom>
                                <a:avLst/>
                                <a:gdLst>
                                  <a:gd name="connsiteX0" fmla="*/ 3106 w 278075"/>
                                  <a:gd name="connsiteY0" fmla="*/ 121322 h 164725"/>
                                  <a:gd name="connsiteX1" fmla="*/ 265753 w 278075"/>
                                  <a:gd name="connsiteY1" fmla="*/ 150505 h 164725"/>
                                  <a:gd name="connsiteX2" fmla="*/ 192796 w 278075"/>
                                  <a:gd name="connsiteY2" fmla="*/ 4591 h 164725"/>
                                  <a:gd name="connsiteX3" fmla="*/ 134235 w 278075"/>
                                  <a:gd name="connsiteY3" fmla="*/ 19182 h 164725"/>
                                  <a:gd name="connsiteX4" fmla="*/ 95130 w 278075"/>
                                  <a:gd name="connsiteY4" fmla="*/ 78715 h 164725"/>
                                  <a:gd name="connsiteX5" fmla="*/ 3106 w 278075"/>
                                  <a:gd name="connsiteY5" fmla="*/ 121322 h 164725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278075" h="164725">
                                    <a:moveTo>
                                      <a:pt x="3106" y="121322"/>
                                    </a:moveTo>
                                    <a:cubicBezTo>
                                      <a:pt x="153690" y="171906"/>
                                      <a:pt x="223729" y="173462"/>
                                      <a:pt x="265753" y="150505"/>
                                    </a:cubicBezTo>
                                    <a:cubicBezTo>
                                      <a:pt x="297465" y="106537"/>
                                      <a:pt x="266142" y="42723"/>
                                      <a:pt x="192796" y="4591"/>
                                    </a:cubicBezTo>
                                    <a:cubicBezTo>
                                      <a:pt x="171719" y="-2218"/>
                                      <a:pt x="140138" y="-4360"/>
                                      <a:pt x="134235" y="19182"/>
                                    </a:cubicBezTo>
                                    <a:cubicBezTo>
                                      <a:pt x="119643" y="49143"/>
                                      <a:pt x="117893" y="58093"/>
                                      <a:pt x="95130" y="78715"/>
                                    </a:cubicBezTo>
                                    <a:cubicBezTo>
                                      <a:pt x="67568" y="93306"/>
                                      <a:pt x="-17192" y="89222"/>
                                      <a:pt x="3106" y="121322"/>
                                    </a:cubicBezTo>
                                    <a:close/>
                                  </a:path>
                                </a:pathLst>
                              </a:custGeom>
                              <a:gradFill>
                                <a:gsLst>
                                  <a:gs pos="0">
                                    <a:srgbClr val="FCF6E4"/>
                                  </a:gs>
                                  <a:gs pos="95000">
                                    <a:schemeClr val="bg1"/>
                                  </a:gs>
                                </a:gsLst>
                                <a:lin ang="5400000" scaled="1"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324" name="任意多边形 324"/>
                          <wps:cNvSpPr/>
                          <wps:spPr>
                            <a:xfrm>
                              <a:off x="1436123" y="1821407"/>
                              <a:ext cx="350196" cy="1065179"/>
                            </a:xfrm>
                            <a:custGeom>
                              <a:avLst/>
                              <a:gdLst>
                                <a:gd name="connsiteX0" fmla="*/ 350196 w 350196"/>
                                <a:gd name="connsiteY0" fmla="*/ 0 h 1065179"/>
                                <a:gd name="connsiteX1" fmla="*/ 316149 w 350196"/>
                                <a:gd name="connsiteY1" fmla="*/ 170234 h 1065179"/>
                                <a:gd name="connsiteX2" fmla="*/ 277238 w 350196"/>
                                <a:gd name="connsiteY2" fmla="*/ 243800 h 1065179"/>
                                <a:gd name="connsiteX3" fmla="*/ 251864 w 350196"/>
                                <a:gd name="connsiteY3" fmla="*/ 275121 h 1065179"/>
                                <a:gd name="connsiteX4" fmla="*/ 316149 w 350196"/>
                                <a:gd name="connsiteY4" fmla="*/ 1060315 h 1065179"/>
                                <a:gd name="connsiteX5" fmla="*/ 238327 w 350196"/>
                                <a:gd name="connsiteY5" fmla="*/ 1065179 h 1065179"/>
                                <a:gd name="connsiteX6" fmla="*/ 267510 w 350196"/>
                                <a:gd name="connsiteY6" fmla="*/ 885217 h 1065179"/>
                                <a:gd name="connsiteX7" fmla="*/ 196112 w 350196"/>
                                <a:gd name="connsiteY7" fmla="*/ 282593 h 1065179"/>
                                <a:gd name="connsiteX8" fmla="*/ 183609 w 350196"/>
                                <a:gd name="connsiteY8" fmla="*/ 281495 h 1065179"/>
                                <a:gd name="connsiteX9" fmla="*/ 92413 w 350196"/>
                                <a:gd name="connsiteY9" fmla="*/ 223736 h 1065179"/>
                                <a:gd name="connsiteX10" fmla="*/ 0 w 350196"/>
                                <a:gd name="connsiteY10" fmla="*/ 82685 h 1065179"/>
                                <a:gd name="connsiteX11" fmla="*/ 170234 w 350196"/>
                                <a:gd name="connsiteY11" fmla="*/ 29183 h 1065179"/>
                                <a:gd name="connsiteX12" fmla="*/ 350196 w 350196"/>
                                <a:gd name="connsiteY12" fmla="*/ 0 h 1065179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  <a:cxn ang="0">
                                  <a:pos x="connsiteX9" y="connsiteY9"/>
                                </a:cxn>
                                <a:cxn ang="0">
                                  <a:pos x="connsiteX10" y="connsiteY10"/>
                                </a:cxn>
                                <a:cxn ang="0">
                                  <a:pos x="connsiteX11" y="connsiteY11"/>
                                </a:cxn>
                                <a:cxn ang="0">
                                  <a:pos x="connsiteX12" y="connsiteY12"/>
                                </a:cxn>
                              </a:cxnLst>
                              <a:rect l="l" t="t" r="r" b="b"/>
                              <a:pathLst>
                                <a:path w="350196" h="1065179">
                                  <a:moveTo>
                                    <a:pt x="350196" y="0"/>
                                  </a:moveTo>
                                  <a:cubicBezTo>
                                    <a:pt x="338847" y="56745"/>
                                    <a:pt x="351817" y="94034"/>
                                    <a:pt x="316149" y="170234"/>
                                  </a:cubicBezTo>
                                  <a:cubicBezTo>
                                    <a:pt x="303179" y="207523"/>
                                    <a:pt x="290208" y="227789"/>
                                    <a:pt x="277238" y="243800"/>
                                  </a:cubicBezTo>
                                  <a:lnTo>
                                    <a:pt x="251864" y="275121"/>
                                  </a:lnTo>
                                  <a:cubicBezTo>
                                    <a:pt x="326794" y="604946"/>
                                    <a:pt x="323904" y="818039"/>
                                    <a:pt x="316149" y="1060315"/>
                                  </a:cubicBezTo>
                                  <a:lnTo>
                                    <a:pt x="238327" y="1065179"/>
                                  </a:lnTo>
                                  <a:cubicBezTo>
                                    <a:pt x="239948" y="1005192"/>
                                    <a:pt x="261025" y="988978"/>
                                    <a:pt x="267510" y="885217"/>
                                  </a:cubicBezTo>
                                  <a:cubicBezTo>
                                    <a:pt x="285864" y="655159"/>
                                    <a:pt x="211805" y="483468"/>
                                    <a:pt x="196112" y="282593"/>
                                  </a:cubicBezTo>
                                  <a:lnTo>
                                    <a:pt x="183609" y="281495"/>
                                  </a:lnTo>
                                  <a:cubicBezTo>
                                    <a:pt x="165370" y="278049"/>
                                    <a:pt x="141051" y="266700"/>
                                    <a:pt x="92413" y="223736"/>
                                  </a:cubicBezTo>
                                  <a:cubicBezTo>
                                    <a:pt x="35668" y="163749"/>
                                    <a:pt x="12971" y="137809"/>
                                    <a:pt x="0" y="82685"/>
                                  </a:cubicBezTo>
                                  <a:lnTo>
                                    <a:pt x="170234" y="29183"/>
                                  </a:lnTo>
                                  <a:lnTo>
                                    <a:pt x="35019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B3EFB3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325" name="梯形 325"/>
                        <wps:cNvSpPr/>
                        <wps:spPr>
                          <a:xfrm flipV="1">
                            <a:off x="395018" y="1902487"/>
                            <a:ext cx="1587062" cy="1072055"/>
                          </a:xfrm>
                          <a:prstGeom prst="trapezoid">
                            <a:avLst>
                              <a:gd name="adj" fmla="val 13236"/>
                            </a:avLst>
                          </a:prstGeom>
                          <a:solidFill>
                            <a:schemeClr val="accent2">
                              <a:lumMod val="50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g:grpSp>
                        <wpg:cNvPr id="326" name="组合 326"/>
                        <wpg:cNvGrpSpPr/>
                        <wpg:grpSpPr>
                          <a:xfrm>
                            <a:off x="1300538" y="1263556"/>
                            <a:ext cx="215346" cy="428257"/>
                            <a:chOff x="1300538" y="1263555"/>
                            <a:chExt cx="527214" cy="1048465"/>
                          </a:xfrm>
                        </wpg:grpSpPr>
                        <wpg:grpSp>
                          <wpg:cNvPr id="327" name="组合 327"/>
                          <wpg:cNvGrpSpPr/>
                          <wpg:grpSpPr>
                            <a:xfrm>
                              <a:off x="1504446" y="1263555"/>
                              <a:ext cx="323306" cy="1048465"/>
                              <a:chOff x="1504446" y="1263555"/>
                              <a:chExt cx="323306" cy="1048465"/>
                            </a:xfrm>
                          </wpg:grpSpPr>
                          <wps:wsp>
                            <wps:cNvPr id="328" name="任意多边形 328"/>
                            <wps:cNvSpPr/>
                            <wps:spPr>
                              <a:xfrm rot="697815">
                                <a:off x="1520373" y="1263555"/>
                                <a:ext cx="212637" cy="341608"/>
                              </a:xfrm>
                              <a:custGeom>
                                <a:avLst/>
                                <a:gdLst>
                                  <a:gd name="connsiteX0" fmla="*/ 43358 w 212637"/>
                                  <a:gd name="connsiteY0" fmla="*/ 338987 h 341608"/>
                                  <a:gd name="connsiteX1" fmla="*/ 4622 w 212637"/>
                                  <a:gd name="connsiteY1" fmla="*/ 181263 h 341608"/>
                                  <a:gd name="connsiteX2" fmla="*/ 83145 w 212637"/>
                                  <a:gd name="connsiteY2" fmla="*/ 0 h 341608"/>
                                  <a:gd name="connsiteX3" fmla="*/ 212637 w 212637"/>
                                  <a:gd name="connsiteY3" fmla="*/ 233266 h 341608"/>
                                  <a:gd name="connsiteX4" fmla="*/ 182302 w 212637"/>
                                  <a:gd name="connsiteY4" fmla="*/ 341608 h 341608"/>
                                  <a:gd name="connsiteX5" fmla="*/ 43358 w 212637"/>
                                  <a:gd name="connsiteY5" fmla="*/ 338987 h 34160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</a:cxnLst>
                                <a:rect l="l" t="t" r="r" b="b"/>
                                <a:pathLst>
                                  <a:path w="212637" h="341608">
                                    <a:moveTo>
                                      <a:pt x="43358" y="338987"/>
                                    </a:moveTo>
                                    <a:cubicBezTo>
                                      <a:pt x="-7756" y="294275"/>
                                      <a:pt x="-2816" y="242451"/>
                                      <a:pt x="4622" y="181263"/>
                                    </a:cubicBezTo>
                                    <a:lnTo>
                                      <a:pt x="83145" y="0"/>
                                    </a:lnTo>
                                    <a:cubicBezTo>
                                      <a:pt x="151776" y="72514"/>
                                      <a:pt x="169473" y="155511"/>
                                      <a:pt x="212637" y="233266"/>
                                    </a:cubicBezTo>
                                    <a:lnTo>
                                      <a:pt x="182302" y="341608"/>
                                    </a:lnTo>
                                    <a:lnTo>
                                      <a:pt x="43358" y="33898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EBCF9D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g:grpSp>
                            <wpg:cNvPr id="329" name="组合 329"/>
                            <wpg:cNvGrpSpPr/>
                            <wpg:grpSpPr>
                              <a:xfrm>
                                <a:off x="1504446" y="1267611"/>
                                <a:ext cx="323306" cy="1044409"/>
                                <a:chOff x="1504446" y="1267611"/>
                                <a:chExt cx="323306" cy="1044409"/>
                              </a:xfrm>
                            </wpg:grpSpPr>
                            <wps:wsp>
                              <wps:cNvPr id="330" name="任意多边形 330"/>
                              <wps:cNvSpPr/>
                              <wps:spPr>
                                <a:xfrm>
                                  <a:off x="1546899" y="1267611"/>
                                  <a:ext cx="251144" cy="387013"/>
                                </a:xfrm>
                                <a:custGeom>
                                  <a:avLst/>
                                  <a:gdLst>
                                    <a:gd name="connsiteX0" fmla="*/ 8460 w 251144"/>
                                    <a:gd name="connsiteY0" fmla="*/ 355360 h 387013"/>
                                    <a:gd name="connsiteX1" fmla="*/ 38795 w 251144"/>
                                    <a:gd name="connsiteY1" fmla="*/ 173346 h 387013"/>
                                    <a:gd name="connsiteX2" fmla="*/ 177473 w 251144"/>
                                    <a:gd name="connsiteY2" fmla="*/ 0 h 387013"/>
                                    <a:gd name="connsiteX3" fmla="*/ 251144 w 251144"/>
                                    <a:gd name="connsiteY3" fmla="*/ 307689 h 387013"/>
                                    <a:gd name="connsiteX4" fmla="*/ 121135 w 251144"/>
                                    <a:gd name="connsiteY4" fmla="*/ 381362 h 387013"/>
                                    <a:gd name="connsiteX5" fmla="*/ 8460 w 251144"/>
                                    <a:gd name="connsiteY5" fmla="*/ 355360 h 38701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</a:cxnLst>
                                  <a:rect l="l" t="t" r="r" b="b"/>
                                  <a:pathLst>
                                    <a:path w="251144" h="387013">
                                      <a:moveTo>
                                        <a:pt x="8460" y="355360"/>
                                      </a:moveTo>
                                      <a:cubicBezTo>
                                        <a:pt x="-3096" y="296134"/>
                                        <a:pt x="-10319" y="245573"/>
                                        <a:pt x="38795" y="173346"/>
                                      </a:cubicBezTo>
                                      <a:cubicBezTo>
                                        <a:pt x="111022" y="79450"/>
                                        <a:pt x="126914" y="54893"/>
                                        <a:pt x="177473" y="0"/>
                                      </a:cubicBezTo>
                                      <a:cubicBezTo>
                                        <a:pt x="219365" y="145899"/>
                                        <a:pt x="248255" y="209460"/>
                                        <a:pt x="251144" y="307689"/>
                                      </a:cubicBezTo>
                                      <a:cubicBezTo>
                                        <a:pt x="220808" y="371249"/>
                                        <a:pt x="177472" y="400140"/>
                                        <a:pt x="121135" y="381362"/>
                                      </a:cubicBezTo>
                                      <a:cubicBezTo>
                                        <a:pt x="83577" y="372695"/>
                                        <a:pt x="54686" y="381362"/>
                                        <a:pt x="8460" y="35536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DF6E7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31" name="任意多边形 331"/>
                              <wps:cNvSpPr/>
                              <wps:spPr>
                                <a:xfrm rot="19670870" flipH="1">
                                  <a:off x="1504446" y="1444698"/>
                                  <a:ext cx="323306" cy="240921"/>
                                </a:xfrm>
                                <a:custGeom>
                                  <a:avLst/>
                                  <a:gdLst>
                                    <a:gd name="connsiteX0" fmla="*/ 290176 w 323306"/>
                                    <a:gd name="connsiteY0" fmla="*/ 2398 h 240921"/>
                                    <a:gd name="connsiteX1" fmla="*/ 220799 w 323306"/>
                                    <a:gd name="connsiteY1" fmla="*/ 84862 h 240921"/>
                                    <a:gd name="connsiteX2" fmla="*/ 197628 w 323306"/>
                                    <a:gd name="connsiteY2" fmla="*/ 162615 h 240921"/>
                                    <a:gd name="connsiteX3" fmla="*/ 198076 w 323306"/>
                                    <a:gd name="connsiteY3" fmla="*/ 168805 h 240921"/>
                                    <a:gd name="connsiteX4" fmla="*/ 193403 w 323306"/>
                                    <a:gd name="connsiteY4" fmla="*/ 166124 h 240921"/>
                                    <a:gd name="connsiteX5" fmla="*/ 113293 w 323306"/>
                                    <a:gd name="connsiteY5" fmla="*/ 153291 h 240921"/>
                                    <a:gd name="connsiteX6" fmla="*/ 0 w 323306"/>
                                    <a:gd name="connsiteY6" fmla="*/ 197106 h 240921"/>
                                    <a:gd name="connsiteX7" fmla="*/ 113293 w 323306"/>
                                    <a:gd name="connsiteY7" fmla="*/ 240921 h 240921"/>
                                    <a:gd name="connsiteX8" fmla="*/ 217683 w 323306"/>
                                    <a:gd name="connsiteY8" fmla="*/ 214161 h 240921"/>
                                    <a:gd name="connsiteX9" fmla="*/ 222157 w 323306"/>
                                    <a:gd name="connsiteY9" fmla="*/ 205590 h 240921"/>
                                    <a:gd name="connsiteX10" fmla="*/ 230387 w 323306"/>
                                    <a:gd name="connsiteY10" fmla="*/ 205322 h 240921"/>
                                    <a:gd name="connsiteX11" fmla="*/ 299764 w 323306"/>
                                    <a:gd name="connsiteY11" fmla="*/ 122857 h 240921"/>
                                    <a:gd name="connsiteX12" fmla="*/ 309404 w 323306"/>
                                    <a:gd name="connsiteY12" fmla="*/ 1770 h 240921"/>
                                    <a:gd name="connsiteX13" fmla="*/ 290176 w 323306"/>
                                    <a:gd name="connsiteY13" fmla="*/ 2398 h 240921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</a:cxnLst>
                                  <a:rect l="l" t="t" r="r" b="b"/>
                                  <a:pathLst>
                                    <a:path w="323306" h="240921">
                                      <a:moveTo>
                                        <a:pt x="290176" y="2398"/>
                                      </a:moveTo>
                                      <a:cubicBezTo>
                                        <a:pt x="268548" y="11078"/>
                                        <a:pt x="241147" y="42575"/>
                                        <a:pt x="220799" y="84862"/>
                                      </a:cubicBezTo>
                                      <a:cubicBezTo>
                                        <a:pt x="207234" y="113053"/>
                                        <a:pt x="199373" y="140702"/>
                                        <a:pt x="197628" y="162615"/>
                                      </a:cubicBezTo>
                                      <a:lnTo>
                                        <a:pt x="198076" y="168805"/>
                                      </a:lnTo>
                                      <a:lnTo>
                                        <a:pt x="193403" y="166124"/>
                                      </a:lnTo>
                                      <a:cubicBezTo>
                                        <a:pt x="172901" y="158195"/>
                                        <a:pt x="144578" y="153291"/>
                                        <a:pt x="113293" y="153291"/>
                                      </a:cubicBezTo>
                                      <a:cubicBezTo>
                                        <a:pt x="50723" y="153291"/>
                                        <a:pt x="0" y="172908"/>
                                        <a:pt x="0" y="197106"/>
                                      </a:cubicBezTo>
                                      <a:cubicBezTo>
                                        <a:pt x="0" y="221304"/>
                                        <a:pt x="50723" y="240921"/>
                                        <a:pt x="113293" y="240921"/>
                                      </a:cubicBezTo>
                                      <a:cubicBezTo>
                                        <a:pt x="160221" y="240921"/>
                                        <a:pt x="200484" y="229886"/>
                                        <a:pt x="217683" y="214161"/>
                                      </a:cubicBezTo>
                                      <a:lnTo>
                                        <a:pt x="222157" y="205590"/>
                                      </a:lnTo>
                                      <a:lnTo>
                                        <a:pt x="230387" y="205322"/>
                                      </a:lnTo>
                                      <a:cubicBezTo>
                                        <a:pt x="252015" y="196642"/>
                                        <a:pt x="279416" y="165145"/>
                                        <a:pt x="299764" y="122857"/>
                                      </a:cubicBezTo>
                                      <a:cubicBezTo>
                                        <a:pt x="326893" y="66475"/>
                                        <a:pt x="331209" y="12262"/>
                                        <a:pt x="309404" y="1770"/>
                                      </a:cubicBezTo>
                                      <a:cubicBezTo>
                                        <a:pt x="303953" y="-853"/>
                                        <a:pt x="297385" y="-495"/>
                                        <a:pt x="290176" y="2398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1D99D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332" name="任意多边形 332"/>
                              <wps:cNvSpPr/>
                              <wps:spPr>
                                <a:xfrm>
                                  <a:off x="1604488" y="1640305"/>
                                  <a:ext cx="61596" cy="671715"/>
                                </a:xfrm>
                                <a:custGeom>
                                  <a:avLst/>
                                  <a:gdLst>
                                    <a:gd name="connsiteX0" fmla="*/ 40090 w 105094"/>
                                    <a:gd name="connsiteY0" fmla="*/ 17334 h 424697"/>
                                    <a:gd name="connsiteX1" fmla="*/ 27089 w 105094"/>
                                    <a:gd name="connsiteY1" fmla="*/ 424697 h 424697"/>
                                    <a:gd name="connsiteX2" fmla="*/ 92093 w 105094"/>
                                    <a:gd name="connsiteY2" fmla="*/ 424697 h 424697"/>
                                    <a:gd name="connsiteX3" fmla="*/ 105094 w 105094"/>
                                    <a:gd name="connsiteY3" fmla="*/ 0 h 424697"/>
                                    <a:gd name="connsiteX4" fmla="*/ 40090 w 105094"/>
                                    <a:gd name="connsiteY4" fmla="*/ 17334 h 424697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l" t="t" r="r" b="b"/>
                                  <a:pathLst>
                                    <a:path w="105094" h="424697">
                                      <a:moveTo>
                                        <a:pt x="40090" y="17334"/>
                                      </a:moveTo>
                                      <a:cubicBezTo>
                                        <a:pt x="-8608" y="161342"/>
                                        <a:pt x="-12939" y="288909"/>
                                        <a:pt x="27089" y="424697"/>
                                      </a:cubicBezTo>
                                      <a:lnTo>
                                        <a:pt x="92093" y="424697"/>
                                      </a:lnTo>
                                      <a:cubicBezTo>
                                        <a:pt x="52062" y="299571"/>
                                        <a:pt x="49003" y="158006"/>
                                        <a:pt x="105094" y="0"/>
                                      </a:cubicBezTo>
                                      <a:lnTo>
                                        <a:pt x="40090" y="173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81D99D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</wpg:grpSp>
                        </wpg:grpSp>
                        <wpg:grpSp>
                          <wpg:cNvPr id="333" name="组合 333"/>
                          <wpg:cNvGrpSpPr/>
                          <wpg:grpSpPr>
                            <a:xfrm rot="18965284">
                              <a:off x="1300538" y="1531639"/>
                              <a:ext cx="159486" cy="300395"/>
                              <a:chOff x="1300535" y="1531643"/>
                              <a:chExt cx="278956" cy="525423"/>
                            </a:xfrm>
                          </wpg:grpSpPr>
                          <wps:wsp>
                            <wps:cNvPr id="334" name="等腰三角形 56"/>
                            <wps:cNvSpPr/>
                            <wps:spPr>
                              <a:xfrm>
                                <a:off x="1333944" y="1531643"/>
                                <a:ext cx="213112" cy="479689"/>
                              </a:xfrm>
                              <a:custGeom>
                                <a:avLst/>
                                <a:gdLst>
                                  <a:gd name="connsiteX0" fmla="*/ 401 w 213112"/>
                                  <a:gd name="connsiteY0" fmla="*/ 394362 h 479689"/>
                                  <a:gd name="connsiteX1" fmla="*/ 113076 w 213112"/>
                                  <a:gd name="connsiteY1" fmla="*/ 0 h 479689"/>
                                  <a:gd name="connsiteX2" fmla="*/ 208416 w 213112"/>
                                  <a:gd name="connsiteY2" fmla="*/ 407362 h 479689"/>
                                  <a:gd name="connsiteX3" fmla="*/ 401 w 213112"/>
                                  <a:gd name="connsiteY3" fmla="*/ 394362 h 47968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</a:cxnLst>
                                <a:rect l="l" t="t" r="r" b="b"/>
                                <a:pathLst>
                                  <a:path w="213112" h="479689">
                                    <a:moveTo>
                                      <a:pt x="401" y="394362"/>
                                    </a:moveTo>
                                    <a:cubicBezTo>
                                      <a:pt x="-3933" y="293243"/>
                                      <a:pt x="26403" y="140121"/>
                                      <a:pt x="113076" y="0"/>
                                    </a:cubicBezTo>
                                    <a:cubicBezTo>
                                      <a:pt x="212750" y="140121"/>
                                      <a:pt x="221418" y="271574"/>
                                      <a:pt x="208416" y="407362"/>
                                    </a:cubicBezTo>
                                    <a:cubicBezTo>
                                      <a:pt x="208417" y="476701"/>
                                      <a:pt x="30736" y="533038"/>
                                      <a:pt x="401" y="394362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CF6E4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335" name="任意多边形 335"/>
                            <wps:cNvSpPr/>
                            <wps:spPr>
                              <a:xfrm rot="20272900" flipH="1">
                                <a:off x="1300535" y="1877767"/>
                                <a:ext cx="278956" cy="179299"/>
                              </a:xfrm>
                              <a:custGeom>
                                <a:avLst/>
                                <a:gdLst>
                                  <a:gd name="connsiteX0" fmla="*/ 226840 w 278956"/>
                                  <a:gd name="connsiteY0" fmla="*/ 2466 h 179299"/>
                                  <a:gd name="connsiteX1" fmla="*/ 171649 w 278956"/>
                                  <a:gd name="connsiteY1" fmla="*/ 35832 h 179299"/>
                                  <a:gd name="connsiteX2" fmla="*/ 136824 w 278956"/>
                                  <a:gd name="connsiteY2" fmla="*/ 90115 h 179299"/>
                                  <a:gd name="connsiteX3" fmla="*/ 136917 w 278956"/>
                                  <a:gd name="connsiteY3" fmla="*/ 90796 h 179299"/>
                                  <a:gd name="connsiteX4" fmla="*/ 88840 w 278956"/>
                                  <a:gd name="connsiteY4" fmla="*/ 79625 h 179299"/>
                                  <a:gd name="connsiteX5" fmla="*/ 0 w 278956"/>
                                  <a:gd name="connsiteY5" fmla="*/ 129462 h 179299"/>
                                  <a:gd name="connsiteX6" fmla="*/ 88840 w 278956"/>
                                  <a:gd name="connsiteY6" fmla="*/ 179299 h 179299"/>
                                  <a:gd name="connsiteX7" fmla="*/ 170698 w 278956"/>
                                  <a:gd name="connsiteY7" fmla="*/ 148861 h 179299"/>
                                  <a:gd name="connsiteX8" fmla="*/ 173310 w 278956"/>
                                  <a:gd name="connsiteY8" fmla="*/ 141603 h 179299"/>
                                  <a:gd name="connsiteX9" fmla="*/ 185993 w 278956"/>
                                  <a:gd name="connsiteY9" fmla="*/ 140611 h 179299"/>
                                  <a:gd name="connsiteX10" fmla="*/ 241184 w 278956"/>
                                  <a:gd name="connsiteY10" fmla="*/ 107245 h 179299"/>
                                  <a:gd name="connsiteX11" fmla="*/ 270067 w 278956"/>
                                  <a:gd name="connsiteY11" fmla="*/ 9562 h 179299"/>
                                  <a:gd name="connsiteX12" fmla="*/ 226840 w 278956"/>
                                  <a:gd name="connsiteY12" fmla="*/ 2466 h 17929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</a:cxnLst>
                                <a:rect l="l" t="t" r="r" b="b"/>
                                <a:pathLst>
                                  <a:path w="278956" h="179299">
                                    <a:moveTo>
                                      <a:pt x="226840" y="2466"/>
                                    </a:moveTo>
                                    <a:cubicBezTo>
                                      <a:pt x="209029" y="7220"/>
                                      <a:pt x="189225" y="18717"/>
                                      <a:pt x="171649" y="35832"/>
                                    </a:cubicBezTo>
                                    <a:cubicBezTo>
                                      <a:pt x="154072" y="52946"/>
                                      <a:pt x="142051" y="72437"/>
                                      <a:pt x="136824" y="90115"/>
                                    </a:cubicBezTo>
                                    <a:lnTo>
                                      <a:pt x="136917" y="90796"/>
                                    </a:lnTo>
                                    <a:lnTo>
                                      <a:pt x="88840" y="79625"/>
                                    </a:lnTo>
                                    <a:cubicBezTo>
                                      <a:pt x="39775" y="79625"/>
                                      <a:pt x="0" y="101938"/>
                                      <a:pt x="0" y="129462"/>
                                    </a:cubicBezTo>
                                    <a:cubicBezTo>
                                      <a:pt x="0" y="156986"/>
                                      <a:pt x="39775" y="179299"/>
                                      <a:pt x="88840" y="179299"/>
                                    </a:cubicBezTo>
                                    <a:cubicBezTo>
                                      <a:pt x="125639" y="179299"/>
                                      <a:pt x="157212" y="166748"/>
                                      <a:pt x="170698" y="148861"/>
                                    </a:cubicBezTo>
                                    <a:lnTo>
                                      <a:pt x="173310" y="141603"/>
                                    </a:lnTo>
                                    <a:lnTo>
                                      <a:pt x="185993" y="140611"/>
                                    </a:lnTo>
                                    <a:cubicBezTo>
                                      <a:pt x="203803" y="135857"/>
                                      <a:pt x="223607" y="124359"/>
                                      <a:pt x="241184" y="107245"/>
                                    </a:cubicBezTo>
                                    <a:cubicBezTo>
                                      <a:pt x="276337" y="73016"/>
                                      <a:pt x="289268" y="29281"/>
                                      <a:pt x="270067" y="9562"/>
                                    </a:cubicBezTo>
                                    <a:cubicBezTo>
                                      <a:pt x="260466" y="-298"/>
                                      <a:pt x="244650" y="-2288"/>
                                      <a:pt x="226840" y="2466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81D99D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</wpg:grpSp>
                        <wps:wsp>
                          <wps:cNvPr id="336" name="任意多边形 336"/>
                          <wps:cNvSpPr/>
                          <wps:spPr>
                            <a:xfrm>
                              <a:off x="1451353" y="1752979"/>
                              <a:ext cx="199348" cy="182014"/>
                            </a:xfrm>
                            <a:custGeom>
                              <a:avLst/>
                              <a:gdLst>
                                <a:gd name="connsiteX0" fmla="*/ 21668 w 199348"/>
                                <a:gd name="connsiteY0" fmla="*/ 0 h 182014"/>
                                <a:gd name="connsiteX1" fmla="*/ 199348 w 199348"/>
                                <a:gd name="connsiteY1" fmla="*/ 177680 h 182014"/>
                                <a:gd name="connsiteX2" fmla="*/ 160345 w 199348"/>
                                <a:gd name="connsiteY2" fmla="*/ 182014 h 182014"/>
                                <a:gd name="connsiteX3" fmla="*/ 0 w 199348"/>
                                <a:gd name="connsiteY3" fmla="*/ 34670 h 182014"/>
                                <a:gd name="connsiteX4" fmla="*/ 21668 w 199348"/>
                                <a:gd name="connsiteY4" fmla="*/ 0 h 18201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</a:cxnLst>
                              <a:rect l="l" t="t" r="r" b="b"/>
                              <a:pathLst>
                                <a:path w="199348" h="182014">
                                  <a:moveTo>
                                    <a:pt x="21668" y="0"/>
                                  </a:moveTo>
                                  <a:cubicBezTo>
                                    <a:pt x="132898" y="67894"/>
                                    <a:pt x="161790" y="109786"/>
                                    <a:pt x="199348" y="177680"/>
                                  </a:cubicBezTo>
                                  <a:lnTo>
                                    <a:pt x="160345" y="182014"/>
                                  </a:lnTo>
                                  <a:cubicBezTo>
                                    <a:pt x="109786" y="124232"/>
                                    <a:pt x="98229" y="96785"/>
                                    <a:pt x="0" y="34670"/>
                                  </a:cubicBezTo>
                                  <a:lnTo>
                                    <a:pt x="2166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1D99D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s:wsp>
                        <wps:cNvPr id="337" name="矩形 34"/>
                        <wps:cNvSpPr/>
                        <wps:spPr>
                          <a:xfrm>
                            <a:off x="310566" y="1627441"/>
                            <a:ext cx="1807771" cy="401284"/>
                          </a:xfrm>
                          <a:custGeom>
                            <a:avLst/>
                            <a:gdLst>
                              <a:gd name="connsiteX0" fmla="*/ 0 w 1807771"/>
                              <a:gd name="connsiteY0" fmla="*/ 1 h 401284"/>
                              <a:gd name="connsiteX1" fmla="*/ 1807771 w 1807771"/>
                              <a:gd name="connsiteY1" fmla="*/ 0 h 401284"/>
                              <a:gd name="connsiteX2" fmla="*/ 1770449 w 1807771"/>
                              <a:gd name="connsiteY2" fmla="*/ 401284 h 401284"/>
                              <a:gd name="connsiteX3" fmla="*/ 31102 w 1807771"/>
                              <a:gd name="connsiteY3" fmla="*/ 401284 h 401284"/>
                              <a:gd name="connsiteX4" fmla="*/ 0 w 1807771"/>
                              <a:gd name="connsiteY4" fmla="*/ 1 h 40128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807771" h="401284">
                                <a:moveTo>
                                  <a:pt x="0" y="1"/>
                                </a:moveTo>
                                <a:lnTo>
                                  <a:pt x="1807771" y="0"/>
                                </a:lnTo>
                                <a:lnTo>
                                  <a:pt x="1770449" y="401284"/>
                                </a:lnTo>
                                <a:lnTo>
                                  <a:pt x="31102" y="401284"/>
                                </a:lnTo>
                                <a:lnTo>
                                  <a:pt x="0" y="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2">
                              <a:lumMod val="75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53" o:spid="_x0000_s1026" o:spt="203" style="position:absolute;left:0pt;margin-left:259.85pt;margin-top:605.95pt;height:125.2pt;width:89.2pt;z-index:251668480;mso-width-relative:page;mso-height-relative:page;" coordsize="2118337,2974542" o:gfxdata="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">
                <o:lock v:ext="edit" aspectratio="f"/>
                <v:group id="_x0000_s1026" o:spid="_x0000_s1026" o:spt="203" style="position:absolute;left:883693;top:0;height:1892105;width:575350;" coordorigin="883693,0" coordsize="575350,1892105" o:gfxdata="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CMbUe+AAAA3AAAAA8AAAAAAAAAAQAgAAAAIgAAAGRycy9kb3ducmV2Lnht&#10;bFBLAQIUABQAAAAIAIdO4kAzLwWeOwAAADkAAAAVAAAAAAAAAAEAIAAAAA0BAABkcnMvZ3JvdXBz&#10;aGFwZXhtbC54bWxQSwUGAAAAAAYABgBgAQAAygMAAAAA&#10;">
                  <o:lock v:ext="edit" aspectratio="f"/>
                  <v:shape id="_x0000_s1026" o:spid="_x0000_s1026" o:spt="100" style="position:absolute;left:883693;top:0;height:1892105;width:575350;v-text-anchor:middle;" fillcolor="#97E1AE" filled="t" stroked="f" coordsize="575350,1892105" o:gfxdata="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EGTdb4A&#10;AADcAAAADwAAAAAAAAABACAAAAAiAAAAZHJzL2Rvd25yZXYueG1sUEsBAhQAFAAAAAgAh07iQDMv&#10;BZ47AAAAOQAAABAAAAAAAAAAAQAgAAAADQEAAGRycy9zaGFwZXhtbC54bWxQSwUGAAAAAAYABgBb&#10;AQAAtwMAAAAA&#10;" path="m68874,1863970c59496,1735016,-167932,747933,258788,0c687853,912055,561244,1380978,547176,1892105l68874,1863970xe">
                    <v:path o:connectlocs="68874,1863970;258788,0;547176,1892105;68874,1863970" o:connectangles="0,0,0,0"/>
                    <v:fill type="gradient" on="t" color2="#47BC69" colors="0f #97E1AE;32768f #97E1AE;65536f #47BC69" focus="100%" focussize="0,0" rotate="t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100" style="position:absolute;left:889582;top:7856;height:1877522;width:553202;v-text-anchor:middle;" fillcolor="#3E8C53" filled="t" stroked="f" coordsize="553202,1877522" o:gfxdata="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Mztor4A&#10;AADcAAAADwAAAAAAAAABACAAAAAiAAAAZHJzL2Rvd25yZXYueG1sUEsBAhQAFAAAAAgAh07iQDMv&#10;BZ47AAAAOQAAABAAAAAAAAAAAQAgAAAADQEAAGRycy9zaGFwZXhtbC54bWxQSwUGAAAAAAYABgBb&#10;AQAAtwMAAAAA&#10;" path="m251328,0l262081,24080,254506,291233,336586,215809,343727,212012,353534,236706,293179,283530,253892,312911,252622,357696,352775,294718,373659,287382,383637,312506,349314,325378,251788,387091,248830,491415,249813,813822,250925,791688c297254,711377,380699,673487,458842,651505l488098,644597,493963,668855,478154,671238c426604,683926,365299,712956,312694,756651l249841,822915,250418,1012114,253230,1095333,332580,1061537c405825,1032935,473104,1012784,527707,1004439l550808,1002464,553202,1023118,449057,1048927c410600,1061437,372142,1075936,329707,1090435l253861,1114021,266573,1490232,291791,1877522,262012,1875770,252124,1711121c239802,1514859,228443,1346221,222230,1138952l220255,1037776,170552,993249c130214,961153,86644,937011,19151,914112l0,908401,1118,886845,8733,888758c70482,907480,121108,932601,169000,962446l219449,996450,217911,917658,182864,884364c152848,861047,118303,840601,79726,820708l11127,788199,13633,763794,25523,767613c53050,778629,79104,791167,103979,804785l217888,880302,217902,653278,218254,632131,182135,604157c150132,579463,121857,559491,76618,539209l53683,530076,58224,510182,75613,515575c126074,533994,159260,554959,191948,580150l218759,601856,223206,335004,232023,37988xe">
                    <v:path o:connectlocs="251328,0;262081,24080;254506,291233;336586,215809;343727,212012;353534,236706;293179,283530;253892,312911;252622,357696;352775,294718;373659,287382;383637,312506;349314,325378;251788,387091;248830,491415;249813,813822;250925,791688;458842,651505;488098,644597;493963,668855;478154,671238;312694,756651;249841,822915;250418,1012114;253230,1095333;332580,1061537;527707,1004439;550808,1002464;553202,1023118;449057,1048927;329707,1090435;253861,1114021;266573,1490232;291791,1877522;262012,1875770;252124,1711121;222230,1138952;220255,1037776;170552,993249;19151,914112;0,908401;1118,886845;8733,888758;169000,962446;219449,996450;217911,917658;182864,884364;79726,820708;11127,788199;13633,763794;25523,767613;103979,804785;217888,880302;217902,653278;218254,632131;182135,604157;76618,539209;53683,530076;58224,510182;75613,515575;191948,580150;218759,601856;223206,335004;232023,37988" o:connectangles="0,0,0,0,0,0,0,0,0,0,0,0,0,0,0,0,0,0,0,0,0,0,0,0,0,0,0,0,0,0,0,0,0,0,0,0,0,0,0,0,0,0,0,0,0,0,0,0,0,0,0,0,0,0,0,0,0,0,0,0,0,0,0,0"/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</v:group>
                <v:group id="_x0000_s1026" o:spid="_x0000_s1026" o:spt="203" style="position:absolute;left:0;top:381173;height:1758615;width:1350499;" coordorigin="0,381173" coordsize="1350499,1758615" o:gfxdata="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A+87f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100" style="position:absolute;left:0;top:381326;height:1758462;width:1350499;v-text-anchor:middle;" fillcolor="#7ED198" filled="t" stroked="f" coordsize="1350499,1758462" o:gfxdata="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7yWiL4A&#10;AADcAAAADwAAAAAAAAABACAAAAAiAAAAZHJzL2Rvd25yZXYueG1sUEsBAhQAFAAAAAgAh07iQDMv&#10;BZ47AAAAOQAAABAAAAAAAAAAAQAgAAAADQEAAGRycy9zaGFwZXhtbC54bWxQSwUGAAAAAAYABgBb&#10;AQAAtwMAAAAA&#10;" path="m998806,1758462c588499,1327053,79716,980050,0,0c935501,487681,991773,996461,1350499,1505243l998806,1758462xe">
                    <v:path o:connectlocs="998806,1758462;0,0;1350499,1505243;998806,1758462" o:connectangles="0,0,0,0"/>
                    <v:fill type="gradient" on="t" color2="#47BC69" colors="0f #7ED198;32768f #51C071;65536f #47BC69" focus="100%" focussize="0,0" rotate="t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100" style="position:absolute;left:154;top:381173;height:1649558;width:1178193;v-text-anchor:middle;" fillcolor="#3E8C53" filled="t" stroked="f" coordsize="1178193,1649558" o:gfxdata="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4tuC74A&#10;AADcAAAADwAAAAAAAAABACAAAAAiAAAAZHJzL2Rvd25yZXYueG1sUEsBAhQAFAAAAAgAh07iQDMv&#10;BZ47AAAAOQAAABAAAAAAAAAAAQAgAAAADQEAAGRycy9zaGFwZXhtbC54bWxQSwUGAAAAAAYABgBb&#10;AQAAtwMAAAAA&#10;" path="m0,0l35034,19421,129205,188857,173111,261834,170879,252161c172871,216302,173369,186420,183579,153549l201440,114354,229932,132273,228362,133835c208548,162042,193595,204620,189509,269075l189283,288714,258383,403568,267997,348625c278923,297289,293631,257770,324885,214116l335706,200859,369168,224805,335244,272939c318633,303989,304649,340501,294237,386258l285330,445502,471964,727404,503508,624849c525079,567746,548752,520518,572634,476547l605587,416264,632450,441273,624320,452856c582434,519233,558394,579465,531989,654825l495488,760686,556519,844889,584282,757172c611527,675650,640189,605473,686225,533878l701996,512053,729797,541544,718211,565906c680706,643939,645776,719158,613418,837167l597319,901180,644754,966626,777384,1136159,789328,1084443c818784,980815,865614,919978,912926,856325l939097,819298,959953,852008,932556,892301c892294,954367,865504,1006388,841552,1074953l810406,1178369,899312,1292012,900009,1292066,900009,1292904,912668,1309085c959526,1366891,1007603,1425341,1057070,1484857l1178193,1629304,1150062,1649558,977260,1445728,801397,1433261c768776,1432639,736154,1433697,702972,1437650l683218,1441873,680855,1439521,649084,1405479,657690,1403746c748624,1390562,819466,1395814,889362,1406740l953968,1418254,880027,1331036,826424,1323349c766753,1316135,697626,1312230,623300,1323335l581020,1332549,553861,1303448,584377,1294419c657215,1278853,730054,1279834,802892,1284596l845578,1287879,649503,1036704,620236,1030316c554962,1019600,472668,1015030,377611,1030434l345809,1037674,327149,1007881,359849,1002883c445395,992163,510021,991725,576066,998378l625944,1005401,405379,694757c330342,583178,256913,467518,185647,347221l1438,12788xe">
                    <v:path o:connectlocs="0,0;35034,19421;129205,188857;173111,261834;170879,252161;183579,153549;201440,114354;229932,132273;228362,133835;189509,269075;189283,288714;258383,403568;267997,348625;324885,214116;335706,200859;369168,224805;335244,272939;294237,386258;285330,445502;471964,727404;503508,624849;572634,476547;605587,416264;632450,441273;624320,452856;531989,654825;495488,760686;556519,844889;584282,757172;686225,533878;701996,512053;729797,541544;718211,565906;613418,837167;597319,901180;644754,966626;777384,1136159;789328,1084443;912926,856325;939097,819298;959953,852008;932556,892301;841552,1074953;810406,1178369;899312,1292012;900009,1292066;900009,1292904;912668,1309085;1057070,1484857;1178193,1629304;1150062,1649558;977260,1445728;801397,1433261;702972,1437650;683218,1441873;680855,1439521;649084,1405479;657690,1403746;889362,1406740;953968,1418254;880027,1331036;826424,1323349;623300,1323335;581020,1332549;553861,1303448;584377,1294419;802892,1284596;845578,1287879;649503,1036704;620236,1030316;377611,1030434;345809,1037674;327149,1007881;359849,1002883;576066,998378;625944,1005401;405379,694757;185647,347221;1438,12788" o:connectangles="0,0,0,0,0,0,0,0,0,0,0,0,0,0,0,0,0,0,0,0,0,0,0,0,0,0,0,0,0,0,0,0,0,0,0,0,0,0,0,0,0,0,0,0,0,0,0,0,0,0,0,0,0,0,0,0,0,0,0,0,0,0,0,0,0,0,0,0,0,0,0,0,0,0,0,0,0,0,0"/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</v:group>
                <v:group id="_x0000_s1026" o:spid="_x0000_s1026" o:spt="203" style="position:absolute;left:1337773;top:443407;height:1519311;width:687643;rotation:438810f;" coordorigin="1337773,443407" coordsize="687643,1519311" o:gfxdata="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C50XW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_x0000_s1026" o:spid="_x0000_s1026" o:spt="100" style="position:absolute;left:1337773;top:443407;height:1519311;width:687643;v-text-anchor:middle;" fillcolor="#7BC692" filled="t" stroked="f" coordsize="687643,1519311" o:gfxdata="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HP+cvQAA&#10;ANwAAAAPAAAAAAAAAAEAIAAAACIAAABkcnMvZG93bnJldi54bWxQSwECFAAUAAAACACHTuJAMy8F&#10;njsAAAA5AAAAEAAAAAAAAAABACAAAAAMAQAAZHJzL3NoYXBleG1sLnhtbFBLBQYAAAAABgAGAFsB&#10;AAC2AwAAAAA=&#10;" path="m2786,1413804c-25349,1184032,157530,447822,642866,0c792921,867508,527981,1460695,403716,1519311l2786,1413804xe">
                    <v:path o:connectlocs="2786,1413804;642866,0;403716,1519311;2786,1413804" o:connectangles="0,0,0,0"/>
                    <v:fill type="gradient" on="t" color2="#68BB7D" colors="0f #7BC692;32768f #71C087;65536f #68BB7D" focus="100%" focussize="0,0" rotate="t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100" style="position:absolute;left:1507159;top:449235;height:1462860;width:517780;v-text-anchor:middle;" fillcolor="#3E8C53" filled="t" stroked="f" coordsize="517780,1462860" o:gfxdata="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p2STvQAA&#10;ANwAAAAPAAAAAAAAAAEAIAAAACIAAABkcnMvZG93bnJldi54bWxQSwECFAAUAAAACACHTuJAMy8F&#10;njsAAAA5AAAAEAAAAAAAAAABACAAAAAMAQAAZHJzL3NoYXBleG1sLnhtbFBLBQYAAAAABgAGAFsB&#10;AAC2AwAAAAA=&#10;" path="m468036,0l421154,199561,480513,164936,497305,157939,499558,181653,483619,188886c466088,197449,452884,205051,438444,212927l415218,224827,391234,326922,342488,512706,516457,421444,517780,451497,517776,452014,332977,548958,317308,608676,517246,534414,517082,559830,307816,641716,288089,707965,512116,648226,509721,677770,278016,741793,206214,982936,300392,963143c365693,946978,416776,928649,474504,906070l485297,901791,480751,926555,413525,953611c373707,966303,330524,976729,283357,984269l203174,993145,185482,1052562,41965,1462860,0,1451817,68612,1286178c92822,1223891,116746,1158592,140330,1090825l217641,847081,10013,670086,17521,652854,226788,818242,262626,705255,73035,536730,87127,511375,267790,688975,277311,658956,287346,622813,116970,457679,130977,432476,135536,436276c156092,454105,175549,471690,194273,489274l295937,591870,356793,372670,355467,373996c312157,327267,316716,316438,253959,268213l243792,260700,255298,244542,284091,263482c297056,273292,308006,282980,317856,292912l363350,348840,381626,275851,348140,221597c340243,213130,331491,204663,321702,194731l304295,175731,305478,174070,316045,162755,316793,163289c340531,182620,353604,200868,368533,222208l388221,249510,444344,25371xe">
                    <v:path o:connectlocs="468036,0;421154,199561;480513,164936;497305,157939;499558,181653;483619,188886;438444,212927;415218,224827;391234,326922;342488,512706;516457,421444;517780,451497;517776,452014;332977,548958;317308,608676;517246,534414;517082,559830;307816,641716;288089,707965;512116,648226;509721,677770;278016,741793;206214,982936;300392,963143;474504,906070;485297,901791;480751,926555;413525,953611;283357,984269;203174,993145;185482,1052562;41965,1462860;0,1451817;68612,1286178;140330,1090825;217641,847081;10013,670086;17521,652854;226788,818242;262626,705255;73035,536730;87127,511375;267790,688975;277311,658956;287346,622813;116970,457679;130977,432476;135536,436276;194273,489274;295937,591870;356793,372670;355467,373996;253959,268213;243792,260700;255298,244542;284091,263482;317856,292912;363350,348840;381626,275851;348140,221597;321702,194731;304295,175731;305478,174070;316045,162755;316793,163289;368533,222208;388221,249510;444344,25371" o:connectangles="0,0,0,0,0,0,0,0,0,0,0,0,0,0,0,0,0,0,0,0,0,0,0,0,0,0,0,0,0,0,0,0,0,0,0,0,0,0,0,0,0,0,0,0,0,0,0,0,0,0,0,0,0,0,0,0,0,0,0,0,0,0,0,0,0,0,0,0"/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</v:group>
                <v:group id="_x0000_s1026" o:spid="_x0000_s1026" o:spt="203" style="position:absolute;left:739102;top:848640;height:885253;width:626464;" coordorigin="739103,848641" coordsize="1442185,2037945" o:gfxdata="UEsDBAoAAAAAAIdO4kAAAAAAAAAAAAAAAAAEAAAAZHJzL1BLAwQUAAAACACHTuJAOhleAb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QsVQr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6GV4B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_x0000_s1026" o:spid="_x0000_s1026" o:spt="100" style="position:absolute;left:1395377;top:848641;height:583659;width:390179;v-text-anchor:middle;" fillcolor="#FFFFFF [3212]" filled="t" stroked="f" coordsize="390179,583659" o:gfxdata="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//GLL4A&#10;AADcAAAADwAAAAAAAAABACAAAAAiAAAAZHJzL2Rvd25yZXYueG1sUEsBAhQAFAAAAAgAh07iQDMv&#10;BZ47AAAAOQAAABAAAAAAAAAAAQAgAAAADQEAAGRycy9zaGFwZXhtbC54bWxQSwUGAAAAAAYABgBb&#10;AQAAtwMAAAAA&#10;" path="m6698,403697c213,351816,-6274,319390,11561,228599c45607,100518,162341,69715,215843,0c377971,126459,408775,238327,381213,335604l245026,583659,45609,544749,6698,403697xe">
                    <v:path o:connectlocs="6698,403697;11561,228599;215843,0;381213,335604;245026,583659;45609,544749;6698,403697" o:connectangles="0,0,0,0,0,0,0"/>
                    <v:fill type="gradient" on="t" color2="#EBCF9D" focus="100%" focussize="0,0" rotate="t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100" style="position:absolute;left:1777061;top:945916;height:627434;width:404227;v-text-anchor:middle;" fillcolor="#FFFFFF [3212]" filled="t" stroked="f" coordsize="404227,627434" o:gfxdata="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EjG+u8AAAA&#10;3AAAAA8AAAAAAAAAAQAgAAAAIgAAAGRycy9kb3ducmV2LnhtbFBLAQIUABQAAAAIAIdO4kAzLwWe&#10;OwAAADkAAAAQAAAAAAAAAAEAIAAAAAsBAABkcnMvc2hhcGV4bWwueG1sUEsFBgAAAAAGAAYAWwEA&#10;ALUDAAAAAA==&#10;" path="m57895,145915c103291,71336,134095,59987,184354,29183c275146,14592,317298,19455,378907,0c356209,34047,338377,38911,359453,111869c438896,252920,396741,345332,354588,393970c294602,429638,239477,440987,189218,500975c140580,557719,150307,585281,130852,627434l4393,612842c22227,457200,-42624,330740,57895,145915xe">
                    <v:path o:connectlocs="57895,145915;184354,29183;378907,0;359453,111869;354588,393970;189218,500975;130852,627434;4393,612842;57895,145915" o:connectangles="0,0,0,0,0,0,0,0,0"/>
                    <v:fill type="gradient" on="t" color2="#FBE5C5" colors="0f #FFFFFF;28836f #FDF6E7;65536f #FBE5C5" focus="100%" focussize="0,0" rotate="t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100" style="position:absolute;left:1017831;top:1098897;height:486144;width:573933;v-text-anchor:middle;" fillcolor="#FFFFFF [3212]" filled="t" stroked="f" coordsize="317290,268757" o:gfxdata="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rFvtvQAA&#10;ANwAAAAPAAAAAAAAAAEAIAAAACIAAABkcnMvZG93bnJldi54bWxQSwECFAAUAAAACACHTuJAMy8F&#10;njsAAAA5AAAAEAAAAAAAAAABACAAAAAMAQAAZHJzL3NoYXBleG1sLnhtbFBLBQYAAAAABgAGAFsB&#10;AAC2AwAAAAA=&#10;" path="m140143,173830c112938,141529,123248,100571,72958,61055c44310,44292,31533,39070,0,35293c46287,-2028,108448,-1834,160507,1246c246481,17963,254541,95280,301558,142297c324644,180122,320315,215061,301558,268757c249677,234710,192023,242505,140143,173830xe">
                    <v:path o:connectlocs="253498,314434;131970,110439;0,63840;290334,2253;545476,257395;545476,486144;253498,314434" o:connectangles="0,0,0,0,0,0,0"/>
                    <v:fill type="gradient" on="t" color2="#FBE5C5" colors="0f #FFFFFF;19661f #FDF6E7;65536f #FBE5C5" focus="100%" focussize="0,0" rotate="t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100" style="position:absolute;left:1541768;top:1039829;height:703755;width:332100;v-text-anchor:middle;" fillcolor="#FFFFFF [3212]" filled="t" stroked="f" coordsize="162961,345332" o:gfxdata="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kXaLi/&#10;AAAA3AAAAA8AAAAAAAAAAQAgAAAAIgAAAGRycy9kb3ducmV2LnhtbFBLAQIUABQAAAAIAIdO4kAz&#10;LwWeOwAAADkAAAAQAAAAAAAAAAEAIAAAAA4BAABkcnMvc2hhcGV4bWwueG1sUEsFBgAAAAAGAAYA&#10;WwEAALgDAAAAAA==&#10;" path="m6245,275780c15973,228438,-565,191311,408,148347c-2510,92251,10621,81388,26672,63230c61853,29021,89740,29832,119085,0c167561,42802,163508,66635,162373,102141l138541,155643c128650,206713,165454,227141,148268,286966c122328,328308,96387,325877,70447,345332c16945,322634,2840,299937,6245,275780xe">
                    <v:path o:connectlocs="12726,562014;831,302317;54355,128856;242684,0;330901,208154;282334,317186;302156,584810;143564,703755;12726,562014" o:connectangles="0,0,0,0,0,0,0,0,0"/>
                    <v:fill type="gradient" on="t" color2="#FDF6E7" focus="100%" focussize="0,0" rotate="t"/>
                    <v:stroke on="f" weight="1pt" miterlimit="8" joinstyle="miter"/>
                    <v:imagedata o:title=""/>
                    <o:lock v:ext="edit" aspectratio="f"/>
                  </v:shape>
                  <v:shape id="_x0000_s1026" o:spid="_x0000_s1026" o:spt="100" style="position:absolute;left:969195;top:1360425;height:519346;width:763621;v-text-anchor:middle;" fillcolor="#FCF6E4" filled="t" stroked="f" coordsize="376423,256009" o:gfxdata="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zd3Nr4A&#10;AADcAAAADwAAAAAAAAABACAAAAAiAAAAZHJzL2Rvd25yZXYueG1sUEsBAhQAFAAAAAgAh07iQDMv&#10;BZ47AAAAOQAAABAAAAAAAAAAAQAgAAAADQEAAGRycy9zaGFwZXhtbC54bWxQSwUGAAAAAAYABgBb&#10;AQAAtwMAAAAA&#10;" path="m132866,131566c105027,124686,87984,116263,55519,103214c23647,79368,59632,103333,0,48644c14750,15467,34126,8508,53502,6c142000,-588,141051,38917,184826,58372c281430,91233,287045,62404,340468,82928c371628,107484,379657,116620,375346,193610c369374,219036,354151,236752,329673,256009l228600,252925c185380,215556,183798,161224,132866,131566xe">
                    <v:path o:connectlocs="269535,266897;112627,209382;0,98680;108535,12;374942,118414;690681,168229;761436,392761;668782,519346;463743,513089;269535,266897" o:connectangles="0,0,0,0,0,0,0,0,0,0"/>
                    <v:fill type="gradient" on="t" color2="#FBE5C5" focus="100%" focussize="0,0" rotate="t"/>
                    <v:stroke on="f" weight="1pt" miterlimit="8" joinstyle="miter"/>
                    <v:imagedata o:title=""/>
                    <o:lock v:ext="edit" aspectratio="f"/>
                  </v:shape>
                  <v:group id="_x0000_s1026" o:spid="_x0000_s1026" o:spt="203" style="position:absolute;left:739103;top:1587936;height:345334;width:857526;" coordorigin="739103,1587940" coordsize="1040857,419164" o:gfxdata="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b8WnrvAAAANwAAAAPAAAAAAAAAAEAIAAAACIAAABkcnMvZG93bnJldi54bWxQ&#10;SwECFAAUAAAACACHTuJAMy8FnjsAAAA5AAAAFQAAAAAAAAABACAAAAALAQAAZHJzL2dyb3Vwc2hh&#10;cGV4bWwueG1sUEsFBgAAAAAGAAYAYAEAAMgDAAAAAA==&#10;">
                    <o:lock v:ext="edit" aspectratio="f"/>
                    <v:shape id="_x0000_s1026" o:spid="_x0000_s1026" o:spt="100" style="position:absolute;left:1167117;top:1656037;height:330740;width:593388;v-text-anchor:middle;" fillcolor="#F4E3CB" filled="t" stroked="f" coordsize="593388,330740" o:gfxdata="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qGLAr4A&#10;AADcAAAADwAAAAAAAAABACAAAAAiAAAAZHJzL2Rvd25yZXYueG1sUEsBAhQAFAAAAAgAh07iQDMv&#10;BZ47AAAAOQAAABAAAAAAAAAAAQAgAAAADQEAAGRycy9zaGFwZXhtbC54bWxQSwUGAAAAAAYABgBb&#10;AQAAtwMAAAAA&#10;" path="m4864,170234c136188,134566,179961,132944,296694,209144c368030,264268,385864,280480,432881,330740l593388,267510,374515,68093,97277,0,0,68093,4864,170234xe">
                      <v:path o:connectlocs="4864,170234;296694,209144;432881,330740;593388,267510;374515,68093;97277,0;0,68093;4864,170234" o:connectangles="0,0,0,0,0,0,0,0"/>
                      <v:fill on="t" focussize="0,0"/>
                      <v:stroke on="f" weight="1pt" miterlimit="8" joinstyle="miter"/>
                      <v:imagedata o:title=""/>
                      <o:lock v:ext="edit" aspectratio="f"/>
                    </v:shape>
                    <v:shape id="_x0000_s1026" o:spid="_x0000_s1026" o:spt="100" style="position:absolute;left:739103;top:1587940;height:419164;width:1040857;v-text-anchor:middle;" fillcolor="#FEFCF6" filled="t" stroked="f" coordsize="319634,128720" o:gfxdata="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3DnzX7UAAADcAAAADwAA&#10;AAAAAAABACAAAAAiAAAAZHJzL2Rvd25yZXYueG1sUEsBAhQAFAAAAAgAh07iQDMvBZ47AAAAOQAA&#10;ABAAAAAAAAAAAQAgAAAABAEAAGRycy9zaGFwZXhtbC54bWxQSwUGAAAAAAYABgBbAQAArgMAAAAA&#10;" path="m319634,103673c293387,67736,229915,4226,125081,0c44808,8043,23822,40902,8349,69626c-1787,96218,3243,107643,0,128720c26132,110069,38477,124507,59094,125158c86579,132052,98898,127915,111217,121022c139646,109354,123958,37022,177204,37763c207676,37584,253314,41541,307225,111677c307685,97060,319174,118290,319634,103673xe">
                      <v:path o:connectlocs="1040857,337600;407314,0;27187,226730;0,419164;192433,407564;362167,394096;577047,122971;1000448,363665;1040857,337600" o:connectangles="0,0,0,0,0,0,0,0,0"/>
                      <v:fill type="gradient" on="t" color2="#FDF6E7" focus="100%" focussize="0,0" rotate="t"/>
                      <v:stroke on="f" weight="1pt" miterlimit="8" joinstyle="miter"/>
                      <v:imagedata o:title=""/>
                      <o:lock v:ext="edit" aspectratio="f"/>
                    </v:shape>
                  </v:group>
                  <v:group id="_x0000_s1026" o:spid="_x0000_s1026" o:spt="203" style="position:absolute;left:1562930;top:1485801;height:398833;width:556562;" coordorigin="1562929,1485802" coordsize="1228050,880027" o:gfxdata="UEsDBAoAAAAAAIdO4kAAAAAAAAAAAAAAAAAEAAAAZHJzL1BLAwQUAAAACACHTuJABKcKy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QsU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EpwrLvwAAANw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100" style="position:absolute;left:1562929;top:1928085;height:437744;width:583313;v-text-anchor:middle;" fillcolor="#EBCF9D" filled="t" stroked="f" coordsize="583313,437744" o:gfxdata="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O8YrO/&#10;AAAA3AAAAA8AAAAAAAAAAQAgAAAAIgAAAGRycy9kb3ducmV2LnhtbFBLAQIUABQAAAAIAIdO4kAz&#10;LwWeOwAAADkAAAAQAAAAAAAAAAEAIAAAAA4BAABkcnMvc2hhcGV4bWwueG1sUEsFBgAAAAAGAAYA&#10;WwEAALgDAAAAAA==&#10;" path="m77475,0c-26287,176719,-13317,333982,43428,428017l320666,437744c434155,434501,469824,382621,486037,340468c502250,214008,479552,204282,583313,63230l77475,0xe">
                      <v:path o:connectlocs="77475,0;43428,428017;320666,437744;486037,340468;583313,63230;77475,0" o:connectangles="0,0,0,0,0,0"/>
                      <v:fill type="gradient" on="t" color2="#F5E0BD" focus="100%" focussize="0,0" rotate="t"/>
                      <v:stroke on="f" weight="1pt" miterlimit="8" joinstyle="miter"/>
                      <v:imagedata o:title=""/>
                      <o:lock v:ext="edit" aspectratio="f"/>
                    </v:shape>
                    <v:shape id="_x0000_s1026" o:spid="_x0000_s1026" o:spt="100" style="position:absolute;left:1632327;top:1485802;height:686358;width:1158652;v-text-anchor:middle;" fillcolor="#FCF6E4" filled="t" stroked="f" coordsize="278075,164725" o:gfxdata="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3o/EvQAA&#10;ANwAAAAPAAAAAAAAAAEAIAAAACIAAABkcnMvZG93bnJldi54bWxQSwECFAAUAAAACACHTuJAMy8F&#10;njsAAAA5AAAAEAAAAAAAAAABACAAAAAMAQAAZHJzL3NoYXBleG1sLnhtbFBLBQYAAAAABgAGAFsB&#10;AAC2AwAAAAA=&#10;" path="m3106,121322c153690,171906,223729,173462,265753,150505c297465,106537,266142,42723,192796,4591c171719,-2218,140138,-4360,134235,19182c119643,49143,117893,58093,95130,78715c67568,93306,-17192,89222,3106,121322xe">
                      <v:path o:connectlocs="12941,505511;1107310,627107;803320,19129;559315,79925;396377,327980;12941,505511" o:connectangles="0,0,0,0,0,0"/>
                      <v:fill type="gradient" on="t" color2="#FFFFFF [3212]" focus="100%" focussize="0,0" rotate="t"/>
                      <v:stroke on="f" weight="1pt" miterlimit="8" joinstyle="miter"/>
                      <v:imagedata o:title=""/>
                      <o:lock v:ext="edit" aspectratio="f"/>
                    </v:shape>
                  </v:group>
                  <v:shape id="_x0000_s1026" o:spid="_x0000_s1026" o:spt="100" style="position:absolute;left:1436123;top:1821407;height:1065179;width:350196;v-text-anchor:middle;" fillcolor="#B3EFB3" filled="t" stroked="f" coordsize="350196,1065179" o:gfxdata="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dOzhvQAA&#10;ANwAAAAPAAAAAAAAAAEAIAAAACIAAABkcnMvZG93bnJldi54bWxQSwECFAAUAAAACACHTuJAMy8F&#10;njsAAAA5AAAAEAAAAAAAAAABACAAAAAMAQAAZHJzL3NoYXBleG1sLnhtbFBLBQYAAAAABgAGAFsB&#10;AAC2AwAAAAA=&#10;" path="m350196,0c338847,56745,351817,94034,316149,170234c303179,207523,290208,227789,277238,243800l251864,275121c326794,604946,323904,818039,316149,1060315l238327,1065179c239948,1005192,261025,988978,267510,885217c285864,655159,211805,483468,196112,282593l183609,281495c165370,278049,141051,266700,92413,223736c35668,163749,12971,137809,0,82685l170234,29183,350196,0xe">
                    <v:path o:connectlocs="350196,0;316149,170234;277238,243800;251864,275121;316149,1060315;238327,1065179;267510,885217;196112,282593;183609,281495;92413,223736;0,82685;170234,29183;350196,0" o:connectangles="0,0,0,0,0,0,0,0,0,0,0,0,0"/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</v:group>
                <v:shape id="_x0000_s1026" o:spid="_x0000_s1026" style="position:absolute;left:395018;top:1902487;flip:y;height:1072055;width:1587062;v-text-anchor:middle;" fillcolor="#843C0B [1605]" filled="t" stroked="f" coordsize="1587062,1072055" o:gfxdata="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HL9a/&#10;AAAA3AAAAA8AAAAAAAAAAQAgAAAAIgAAAGRycy9kb3ducmV2LnhtbFBLAQIUABQAAAAIAIdO4kAz&#10;LwWeOwAAADkAAAAQAAAAAAAAAAEAIAAAAA4BAABkcnMvc2hhcGV4bWwueG1sUEsFBgAAAAAGAAYA&#10;WwEAALgDAAAAAA==&#10;" path="m0,1072055l141897,0,1445164,0,1587062,1072055xe">
                  <v:path o:connectlocs="793531,0;70948,536027;793531,1072055;1516113,536027" o:connectangles="247,164,82,0"/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1300538;top:1263556;height:428257;width:215346;" coordorigin="1300538,1263555" coordsize="527214,1048465" o:gfxdata="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LTpK/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1504446;top:1263555;height:1048465;width:323306;" coordorigin="1504446,1263555" coordsize="323306,1048465" o:gfxdata="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kAjckvwAAANwAAAAPAAAAAAAAAAEAIAAAACIAAABkcnMvZG93bnJldi54&#10;bWxQSwECFAAUAAAACACHTuJAMy8FnjsAAAA5AAAAFQAAAAAAAAABACAAAAAOAQAAZHJzL2dyb3Vw&#10;c2hhcGV4bWwueG1sUEsFBgAAAAAGAAYAYAEAAMsDAAAAAA==&#10;">
                    <o:lock v:ext="edit" aspectratio="f"/>
                    <v:shape id="_x0000_s1026" o:spid="_x0000_s1026" o:spt="100" style="position:absolute;left:1520373;top:1263555;height:341608;width:212637;rotation:762200f;v-text-anchor:middle;" fillcolor="#EBCF9D" filled="t" stroked="f" coordsize="212637,341608" o:gfxdata="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0jm4rsAAADc&#10;AAAADwAAAAAAAAABACAAAAAiAAAAZHJzL2Rvd25yZXYueG1sUEsBAhQAFAAAAAgAh07iQDMvBZ47&#10;AAAAOQAAABAAAAAAAAAAAQAgAAAACgEAAGRycy9zaGFwZXhtbC54bWxQSwUGAAAAAAYABgBbAQAA&#10;tAMAAAAA&#10;" path="m43358,338987c-7756,294275,-2816,242451,4622,181263l83145,0c151776,72514,169473,155511,212637,233266l182302,341608,43358,338987xe">
                      <v:path o:connectlocs="43358,338987;4622,181263;83145,0;212637,233266;182302,341608;43358,338987" o:connectangles="0,0,0,0,0,0"/>
                      <v:fill on="t" focussize="0,0"/>
                      <v:stroke on="f" weight="1pt" miterlimit="8" joinstyle="miter"/>
                      <v:imagedata o:title=""/>
                      <o:lock v:ext="edit" aspectratio="f"/>
                    </v:shape>
                    <v:group id="_x0000_s1026" o:spid="_x0000_s1026" o:spt="203" style="position:absolute;left:1504446;top:1267611;height:1044409;width:323306;" coordorigin="1504446,1267611" coordsize="323306,1044409" o:gfxdata="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60QbN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shape id="_x0000_s1026" o:spid="_x0000_s1026" o:spt="100" style="position:absolute;left:1546899;top:1267611;height:387013;width:251144;v-text-anchor:middle;" fillcolor="#FDF6E7" filled="t" stroked="f" coordsize="251144,387013" o:gfxdata="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pSzwMLgAAADcAAAA&#10;DwAAAAAAAAABACAAAAAiAAAAZHJzL2Rvd25yZXYueG1sUEsBAhQAFAAAAAgAh07iQDMvBZ47AAAA&#10;OQAAABAAAAAAAAAAAQAgAAAABwEAAGRycy9zaGFwZXhtbC54bWxQSwUGAAAAAAYABgBbAQAAsQMA&#10;AAAA&#10;" path="m8460,355360c-3096,296134,-10319,245573,38795,173346c111022,79450,126914,54893,177473,0c219365,145899,248255,209460,251144,307689c220808,371249,177472,400140,121135,381362c83577,372695,54686,381362,8460,355360xe">
                        <v:path o:connectlocs="8460,355360;38795,173346;177473,0;251144,307689;121135,381362;8460,355360" o:connectangles="0,0,0,0,0,0"/>
                        <v:fill on="t" focussize="0,0"/>
                        <v:stroke on="f" weight="1pt" miterlimit="8" joinstyle="miter"/>
                        <v:imagedata o:title=""/>
                        <o:lock v:ext="edit" aspectratio="f"/>
                      </v:shape>
                      <v:shape id="_x0000_s1026" o:spid="_x0000_s1026" o:spt="100" style="position:absolute;left:1504446;top:1444698;flip:x;height:240921;width:323306;rotation:2107124f;v-text-anchor:middle;" fillcolor="#81D99D" filled="t" stroked="f" coordsize="323306,240921" o:gfxdata="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bCvO74A&#10;AADcAAAADwAAAAAAAAABACAAAAAiAAAAZHJzL2Rvd25yZXYueG1sUEsBAhQAFAAAAAgAh07iQDMv&#10;BZ47AAAAOQAAABAAAAAAAAAAAQAgAAAADQEAAGRycy9zaGFwZXhtbC54bWxQSwUGAAAAAAYABgBb&#10;AQAAtwMAAAAA&#10;" path="m290176,2398c268548,11078,241147,42575,220799,84862c207234,113053,199373,140702,197628,162615l198076,168805,193403,166124c172901,158195,144578,153291,113293,153291c50723,153291,0,172908,0,197106c0,221304,50723,240921,113293,240921c160221,240921,200484,229886,217683,214161l222157,205590,230387,205322c252015,196642,279416,165145,299764,122857c326893,66475,331209,12262,309404,1770c303953,-853,297385,-495,290176,2398xe">
                        <v:path o:connectlocs="290176,2398;220799,84862;197628,162615;198076,168805;193403,166124;113293,153291;0,197106;113293,240921;217683,214161;222157,205590;230387,205322;299764,122857;309404,1770;290176,2398" o:connectangles="0,0,0,0,0,0,0,0,0,0,0,0,0,0"/>
                        <v:fill on="t" focussize="0,0"/>
                        <v:stroke on="f" weight="1pt" miterlimit="8" joinstyle="miter"/>
                        <v:imagedata o:title=""/>
                        <o:lock v:ext="edit" aspectratio="f"/>
                      </v:shape>
                      <v:shape id="_x0000_s1026" o:spid="_x0000_s1026" o:spt="100" style="position:absolute;left:1604488;top:1640305;height:671715;width:61596;v-text-anchor:middle;" fillcolor="#81D99D" filled="t" stroked="f" coordsize="105094,424697" o:gfxdata="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CPjRA&#10;wAAAANwAAAAPAAAAAAAAAAEAIAAAACIAAABkcnMvZG93bnJldi54bWxQSwECFAAUAAAACACHTuJA&#10;My8FnjsAAAA5AAAAEAAAAAAAAAABACAAAAAPAQAAZHJzL3NoYXBleG1sLnhtbFBLBQYAAAAABgAG&#10;AFsBAAC5AwAAAAA=&#10;" path="m40090,17334c-8608,161342,-12939,288909,27089,424697l92093,424697c52062,299571,49003,158006,105094,0l40090,17334xe">
                        <v:path o:connectlocs="23496,27416;15876,671715;53976,671715;61596,0;23496,27416" o:connectangles="0,0,0,0,0"/>
                        <v:fill on="t" focussize="0,0"/>
                        <v:stroke on="f" weight="1pt" miterlimit="8" joinstyle="miter"/>
                        <v:imagedata o:title=""/>
                        <o:lock v:ext="edit" aspectratio="f"/>
                      </v:shape>
                    </v:group>
                  </v:group>
                  <v:group id="_x0000_s1026" o:spid="_x0000_s1026" o:spt="203" style="position:absolute;left:1300538;top:1531639;height:300395;width:159486;rotation:-2877812f;" coordorigin="1300535,1531643" coordsize="278956,525423" o:gfxdata="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8gm1qb0AAADcAAAADwAAAAAAAAABACAAAAAiAAAAZHJzL2Rvd25yZXYueG1s&#10;UEsBAhQAFAAAAAgAh07iQDMvBZ47AAAAOQAAABUAAAAAAAAAAQAgAAAADAEAAGRycy9ncm91cHNo&#10;YXBleG1sLnhtbFBLBQYAAAAABgAGAGABAADJAwAAAAA=&#10;">
                    <o:lock v:ext="edit" aspectratio="f"/>
                    <v:shape id="等腰三角形 56" o:spid="_x0000_s1026" o:spt="100" style="position:absolute;left:1333944;top:1531643;height:479689;width:213112;v-text-anchor:middle;" fillcolor="#FCF6E4" filled="t" stroked="f" coordsize="213112,479689" o:gfxdata="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iGJT28AAAA&#10;3AAAAA8AAAAAAAAAAQAgAAAAIgAAAGRycy9kb3ducmV2LnhtbFBLAQIUABQAAAAIAIdO4kAzLwWe&#10;OwAAADkAAAAQAAAAAAAAAAEAIAAAAAsBAABkcnMvc2hhcGV4bWwueG1sUEsFBgAAAAAGAAYAWwEA&#10;ALUDAAAAAA==&#10;" path="m401,394362c-3933,293243,26403,140121,113076,0c212750,140121,221418,271574,208416,407362c208417,476701,30736,533038,401,394362xe">
                      <v:path o:connectlocs="401,394362;113076,0;208416,407362;401,394362" o:connectangles="0,0,0,0"/>
                      <v:fill on="t" focussize="0,0"/>
                      <v:stroke on="f" weight="1pt" miterlimit="8" joinstyle="miter"/>
                      <v:imagedata o:title=""/>
                      <o:lock v:ext="edit" aspectratio="f"/>
                    </v:shape>
                    <v:shape id="_x0000_s1026" o:spid="_x0000_s1026" o:spt="100" style="position:absolute;left:1300535;top:1877767;flip:x;height:179299;width:278956;rotation:1449547f;v-text-anchor:middle;" fillcolor="#81D99D" filled="t" stroked="f" coordsize="278956,179299" o:gfxdata="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/6TL74A&#10;AADcAAAADwAAAAAAAAABACAAAAAiAAAAZHJzL2Rvd25yZXYueG1sUEsBAhQAFAAAAAgAh07iQDMv&#10;BZ47AAAAOQAAABAAAAAAAAAAAQAgAAAADQEAAGRycy9zaGFwZXhtbC54bWxQSwUGAAAAAAYABgBb&#10;AQAAtwMAAAAA&#10;" path="m226840,2466c209029,7220,189225,18717,171649,35832c154072,52946,142051,72437,136824,90115l136917,90796,88840,79625c39775,79625,0,101938,0,129462c0,156986,39775,179299,88840,179299c125639,179299,157212,166748,170698,148861l173310,141603,185993,140611c203803,135857,223607,124359,241184,107245c276337,73016,289268,29281,270067,9562c260466,-298,244650,-2288,226840,2466xe">
                      <v:path o:connectlocs="226840,2466;171649,35832;136824,90115;136917,90796;88840,79625;0,129462;88840,179299;170698,148861;173310,141603;185993,140611;241184,107245;270067,9562;226840,2466" o:connectangles="0,0,0,0,0,0,0,0,0,0,0,0,0"/>
                      <v:fill on="t" focussize="0,0"/>
                      <v:stroke on="f" weight="1pt" miterlimit="8" joinstyle="miter"/>
                      <v:imagedata o:title=""/>
                      <o:lock v:ext="edit" aspectratio="f"/>
                    </v:shape>
                  </v:group>
                  <v:shape id="_x0000_s1026" o:spid="_x0000_s1026" o:spt="100" style="position:absolute;left:1451353;top:1752979;height:182014;width:199348;v-text-anchor:middle;" fillcolor="#81D99D" filled="t" stroked="f" coordsize="199348,182014" o:gfxdata="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ey+DvQAA&#10;ANwAAAAPAAAAAAAAAAEAIAAAACIAAABkcnMvZG93bnJldi54bWxQSwECFAAUAAAACACHTuJAMy8F&#10;njsAAAA5AAAAEAAAAAAAAAABACAAAAAMAQAAZHJzL3NoYXBleG1sLnhtbFBLBQYAAAAABgAGAFsB&#10;AAC2AwAAAAA=&#10;" path="m21668,0c132898,67894,161790,109786,199348,177680l160345,182014c109786,124232,98229,96785,0,34670l21668,0xe">
                    <v:path o:connectlocs="21668,0;199348,177680;160345,182014;0,34670;21668,0" o:connectangles="0,0,0,0,0"/>
                    <v:fill on="t" focussize="0,0"/>
                    <v:stroke on="f" weight="1pt" miterlimit="8" joinstyle="miter"/>
                    <v:imagedata o:title=""/>
                    <o:lock v:ext="edit" aspectratio="f"/>
                  </v:shape>
                </v:group>
                <v:shape id="矩形 34" o:spid="_x0000_s1026" o:spt="100" style="position:absolute;left:310566;top:1627441;height:401284;width:1807771;v-text-anchor:middle;" fillcolor="#C55A11 [2405]" filled="t" stroked="f" coordsize="1807771,401284" o:gfxdata="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nR7Zy/&#10;AAAA3AAAAA8AAAAAAAAAAQAgAAAAIgAAAGRycy9kb3ducmV2LnhtbFBLAQIUABQAAAAIAIdO4kAz&#10;LwWeOwAAADkAAAAQAAAAAAAAAAEAIAAAAA4BAABkcnMvc2hhcGV4bWwueG1sUEsFBgAAAAAGAAYA&#10;WwEAALgDAAAAAA==&#10;" path="m0,1l1807771,0,1770449,401284,31102,401284,0,1xe">
                  <v:path o:connectlocs="0,1;1807771,0;1770449,401284;31102,401284;0,1" o:connectangles="0,0,0,0,0"/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-2218690</wp:posOffset>
                </wp:positionH>
                <wp:positionV relativeFrom="paragraph">
                  <wp:posOffset>9063355</wp:posOffset>
                </wp:positionV>
                <wp:extent cx="12192000" cy="1151890"/>
                <wp:effectExtent l="0" t="0" r="0" b="0"/>
                <wp:wrapNone/>
                <wp:docPr id="11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192000" cy="1151695"/>
                          <a:chOff x="0" y="0"/>
                          <a:chExt cx="4732" cy="447"/>
                        </a:xfrm>
                      </wpg:grpSpPr>
                      <wps:wsp>
                        <wps:cNvPr id="111" name="Freeform 21"/>
                        <wps:cNvSpPr/>
                        <wps:spPr bwMode="auto">
                          <a:xfrm>
                            <a:off x="0" y="0"/>
                            <a:ext cx="4732" cy="188"/>
                          </a:xfrm>
                          <a:custGeom>
                            <a:avLst/>
                            <a:gdLst>
                              <a:gd name="T0" fmla="*/ 1959 w 2000"/>
                              <a:gd name="T1" fmla="*/ 23 h 78"/>
                              <a:gd name="T2" fmla="*/ 1918 w 2000"/>
                              <a:gd name="T3" fmla="*/ 0 h 78"/>
                              <a:gd name="T4" fmla="*/ 1877 w 2000"/>
                              <a:gd name="T5" fmla="*/ 23 h 78"/>
                              <a:gd name="T6" fmla="*/ 1835 w 2000"/>
                              <a:gd name="T7" fmla="*/ 0 h 78"/>
                              <a:gd name="T8" fmla="*/ 1794 w 2000"/>
                              <a:gd name="T9" fmla="*/ 23 h 78"/>
                              <a:gd name="T10" fmla="*/ 1752 w 2000"/>
                              <a:gd name="T11" fmla="*/ 0 h 78"/>
                              <a:gd name="T12" fmla="*/ 1711 w 2000"/>
                              <a:gd name="T13" fmla="*/ 23 h 78"/>
                              <a:gd name="T14" fmla="*/ 1669 w 2000"/>
                              <a:gd name="T15" fmla="*/ 0 h 78"/>
                              <a:gd name="T16" fmla="*/ 1627 w 2000"/>
                              <a:gd name="T17" fmla="*/ 24 h 78"/>
                              <a:gd name="T18" fmla="*/ 1584 w 2000"/>
                              <a:gd name="T19" fmla="*/ 0 h 78"/>
                              <a:gd name="T20" fmla="*/ 1543 w 2000"/>
                              <a:gd name="T21" fmla="*/ 23 h 78"/>
                              <a:gd name="T22" fmla="*/ 1501 w 2000"/>
                              <a:gd name="T23" fmla="*/ 0 h 78"/>
                              <a:gd name="T24" fmla="*/ 1459 w 2000"/>
                              <a:gd name="T25" fmla="*/ 23 h 78"/>
                              <a:gd name="T26" fmla="*/ 1418 w 2000"/>
                              <a:gd name="T27" fmla="*/ 0 h 78"/>
                              <a:gd name="T28" fmla="*/ 1375 w 2000"/>
                              <a:gd name="T29" fmla="*/ 23 h 78"/>
                              <a:gd name="T30" fmla="*/ 1332 w 2000"/>
                              <a:gd name="T31" fmla="*/ 0 h 78"/>
                              <a:gd name="T32" fmla="*/ 1292 w 2000"/>
                              <a:gd name="T33" fmla="*/ 23 h 78"/>
                              <a:gd name="T34" fmla="*/ 1252 w 2000"/>
                              <a:gd name="T35" fmla="*/ 0 h 78"/>
                              <a:gd name="T36" fmla="*/ 1210 w 2000"/>
                              <a:gd name="T37" fmla="*/ 23 h 78"/>
                              <a:gd name="T38" fmla="*/ 1169 w 2000"/>
                              <a:gd name="T39" fmla="*/ 0 h 78"/>
                              <a:gd name="T40" fmla="*/ 1128 w 2000"/>
                              <a:gd name="T41" fmla="*/ 23 h 78"/>
                              <a:gd name="T42" fmla="*/ 1086 w 2000"/>
                              <a:gd name="T43" fmla="*/ 0 h 78"/>
                              <a:gd name="T44" fmla="*/ 1044 w 2000"/>
                              <a:gd name="T45" fmla="*/ 23 h 78"/>
                              <a:gd name="T46" fmla="*/ 1003 w 2000"/>
                              <a:gd name="T47" fmla="*/ 0 h 78"/>
                              <a:gd name="T48" fmla="*/ 960 w 2000"/>
                              <a:gd name="T49" fmla="*/ 24 h 78"/>
                              <a:gd name="T50" fmla="*/ 918 w 2000"/>
                              <a:gd name="T51" fmla="*/ 0 h 78"/>
                              <a:gd name="T52" fmla="*/ 876 w 2000"/>
                              <a:gd name="T53" fmla="*/ 23 h 78"/>
                              <a:gd name="T54" fmla="*/ 835 w 2000"/>
                              <a:gd name="T55" fmla="*/ 0 h 78"/>
                              <a:gd name="T56" fmla="*/ 793 w 2000"/>
                              <a:gd name="T57" fmla="*/ 23 h 78"/>
                              <a:gd name="T58" fmla="*/ 752 w 2000"/>
                              <a:gd name="T59" fmla="*/ 0 h 78"/>
                              <a:gd name="T60" fmla="*/ 709 w 2000"/>
                              <a:gd name="T61" fmla="*/ 23 h 78"/>
                              <a:gd name="T62" fmla="*/ 666 w 2000"/>
                              <a:gd name="T63" fmla="*/ 0 h 78"/>
                              <a:gd name="T64" fmla="*/ 626 w 2000"/>
                              <a:gd name="T65" fmla="*/ 23 h 78"/>
                              <a:gd name="T66" fmla="*/ 585 w 2000"/>
                              <a:gd name="T67" fmla="*/ 0 h 78"/>
                              <a:gd name="T68" fmla="*/ 544 w 2000"/>
                              <a:gd name="T69" fmla="*/ 23 h 78"/>
                              <a:gd name="T70" fmla="*/ 503 w 2000"/>
                              <a:gd name="T71" fmla="*/ 0 h 78"/>
                              <a:gd name="T72" fmla="*/ 461 w 2000"/>
                              <a:gd name="T73" fmla="*/ 23 h 78"/>
                              <a:gd name="T74" fmla="*/ 420 w 2000"/>
                              <a:gd name="T75" fmla="*/ 0 h 78"/>
                              <a:gd name="T76" fmla="*/ 378 w 2000"/>
                              <a:gd name="T77" fmla="*/ 23 h 78"/>
                              <a:gd name="T78" fmla="*/ 337 w 2000"/>
                              <a:gd name="T79" fmla="*/ 0 h 78"/>
                              <a:gd name="T80" fmla="*/ 294 w 2000"/>
                              <a:gd name="T81" fmla="*/ 24 h 78"/>
                              <a:gd name="T82" fmla="*/ 252 w 2000"/>
                              <a:gd name="T83" fmla="*/ 0 h 78"/>
                              <a:gd name="T84" fmla="*/ 210 w 2000"/>
                              <a:gd name="T85" fmla="*/ 23 h 78"/>
                              <a:gd name="T86" fmla="*/ 169 w 2000"/>
                              <a:gd name="T87" fmla="*/ 0 h 78"/>
                              <a:gd name="T88" fmla="*/ 127 w 2000"/>
                              <a:gd name="T89" fmla="*/ 23 h 78"/>
                              <a:gd name="T90" fmla="*/ 85 w 2000"/>
                              <a:gd name="T91" fmla="*/ 0 h 78"/>
                              <a:gd name="T92" fmla="*/ 43 w 2000"/>
                              <a:gd name="T93" fmla="*/ 23 h 78"/>
                              <a:gd name="T94" fmla="*/ 0 w 2000"/>
                              <a:gd name="T95" fmla="*/ 0 h 78"/>
                              <a:gd name="T96" fmla="*/ 0 w 2000"/>
                              <a:gd name="T97" fmla="*/ 78 h 78"/>
                              <a:gd name="T98" fmla="*/ 666 w 2000"/>
                              <a:gd name="T99" fmla="*/ 78 h 78"/>
                              <a:gd name="T100" fmla="*/ 1332 w 2000"/>
                              <a:gd name="T101" fmla="*/ 78 h 78"/>
                              <a:gd name="T102" fmla="*/ 2000 w 2000"/>
                              <a:gd name="T103" fmla="*/ 78 h 78"/>
                              <a:gd name="T104" fmla="*/ 2000 w 2000"/>
                              <a:gd name="T105" fmla="*/ 0 h 78"/>
                              <a:gd name="T106" fmla="*/ 1959 w 2000"/>
                              <a:gd name="T107" fmla="*/ 23 h 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2000" h="78">
                                <a:moveTo>
                                  <a:pt x="1959" y="23"/>
                                </a:moveTo>
                                <a:cubicBezTo>
                                  <a:pt x="1951" y="9"/>
                                  <a:pt x="1936" y="0"/>
                                  <a:pt x="1918" y="0"/>
                                </a:cubicBezTo>
                                <a:cubicBezTo>
                                  <a:pt x="1901" y="0"/>
                                  <a:pt x="1886" y="9"/>
                                  <a:pt x="1877" y="23"/>
                                </a:cubicBezTo>
                                <a:cubicBezTo>
                                  <a:pt x="1868" y="9"/>
                                  <a:pt x="1853" y="0"/>
                                  <a:pt x="1835" y="0"/>
                                </a:cubicBezTo>
                                <a:cubicBezTo>
                                  <a:pt x="1818" y="0"/>
                                  <a:pt x="1803" y="9"/>
                                  <a:pt x="1794" y="23"/>
                                </a:cubicBezTo>
                                <a:cubicBezTo>
                                  <a:pt x="1785" y="9"/>
                                  <a:pt x="1770" y="0"/>
                                  <a:pt x="1752" y="0"/>
                                </a:cubicBezTo>
                                <a:cubicBezTo>
                                  <a:pt x="1735" y="0"/>
                                  <a:pt x="1720" y="9"/>
                                  <a:pt x="1711" y="23"/>
                                </a:cubicBezTo>
                                <a:cubicBezTo>
                                  <a:pt x="1702" y="9"/>
                                  <a:pt x="1687" y="0"/>
                                  <a:pt x="1669" y="0"/>
                                </a:cubicBezTo>
                                <a:cubicBezTo>
                                  <a:pt x="1651" y="0"/>
                                  <a:pt x="1635" y="10"/>
                                  <a:pt x="1627" y="24"/>
                                </a:cubicBezTo>
                                <a:cubicBezTo>
                                  <a:pt x="1618" y="10"/>
                                  <a:pt x="1602" y="0"/>
                                  <a:pt x="1584" y="0"/>
                                </a:cubicBezTo>
                                <a:cubicBezTo>
                                  <a:pt x="1567" y="0"/>
                                  <a:pt x="1551" y="9"/>
                                  <a:pt x="1543" y="23"/>
                                </a:cubicBezTo>
                                <a:cubicBezTo>
                                  <a:pt x="1534" y="9"/>
                                  <a:pt x="1518" y="0"/>
                                  <a:pt x="1501" y="0"/>
                                </a:cubicBezTo>
                                <a:cubicBezTo>
                                  <a:pt x="1484" y="0"/>
                                  <a:pt x="1468" y="9"/>
                                  <a:pt x="1459" y="23"/>
                                </a:cubicBezTo>
                                <a:cubicBezTo>
                                  <a:pt x="1451" y="9"/>
                                  <a:pt x="1435" y="0"/>
                                  <a:pt x="1418" y="0"/>
                                </a:cubicBezTo>
                                <a:cubicBezTo>
                                  <a:pt x="1400" y="0"/>
                                  <a:pt x="1384" y="9"/>
                                  <a:pt x="1375" y="23"/>
                                </a:cubicBezTo>
                                <a:cubicBezTo>
                                  <a:pt x="1367" y="9"/>
                                  <a:pt x="1350" y="0"/>
                                  <a:pt x="1332" y="0"/>
                                </a:cubicBezTo>
                                <a:cubicBezTo>
                                  <a:pt x="1315" y="0"/>
                                  <a:pt x="1301" y="9"/>
                                  <a:pt x="1292" y="23"/>
                                </a:cubicBezTo>
                                <a:cubicBezTo>
                                  <a:pt x="1284" y="9"/>
                                  <a:pt x="1269" y="0"/>
                                  <a:pt x="1252" y="0"/>
                                </a:cubicBezTo>
                                <a:cubicBezTo>
                                  <a:pt x="1234" y="0"/>
                                  <a:pt x="1219" y="9"/>
                                  <a:pt x="1210" y="23"/>
                                </a:cubicBezTo>
                                <a:cubicBezTo>
                                  <a:pt x="1202" y="9"/>
                                  <a:pt x="1187" y="0"/>
                                  <a:pt x="1169" y="0"/>
                                </a:cubicBezTo>
                                <a:cubicBezTo>
                                  <a:pt x="1152" y="0"/>
                                  <a:pt x="1136" y="9"/>
                                  <a:pt x="1128" y="23"/>
                                </a:cubicBezTo>
                                <a:cubicBezTo>
                                  <a:pt x="1119" y="9"/>
                                  <a:pt x="1103" y="0"/>
                                  <a:pt x="1086" y="0"/>
                                </a:cubicBezTo>
                                <a:cubicBezTo>
                                  <a:pt x="1069" y="0"/>
                                  <a:pt x="1053" y="9"/>
                                  <a:pt x="1044" y="23"/>
                                </a:cubicBezTo>
                                <a:cubicBezTo>
                                  <a:pt x="1036" y="9"/>
                                  <a:pt x="1020" y="0"/>
                                  <a:pt x="1003" y="0"/>
                                </a:cubicBezTo>
                                <a:cubicBezTo>
                                  <a:pt x="985" y="0"/>
                                  <a:pt x="969" y="10"/>
                                  <a:pt x="960" y="24"/>
                                </a:cubicBezTo>
                                <a:cubicBezTo>
                                  <a:pt x="952" y="10"/>
                                  <a:pt x="936" y="0"/>
                                  <a:pt x="918" y="0"/>
                                </a:cubicBezTo>
                                <a:cubicBezTo>
                                  <a:pt x="901" y="0"/>
                                  <a:pt x="885" y="9"/>
                                  <a:pt x="876" y="23"/>
                                </a:cubicBezTo>
                                <a:cubicBezTo>
                                  <a:pt x="868" y="9"/>
                                  <a:pt x="852" y="0"/>
                                  <a:pt x="835" y="0"/>
                                </a:cubicBezTo>
                                <a:cubicBezTo>
                                  <a:pt x="817" y="0"/>
                                  <a:pt x="802" y="9"/>
                                  <a:pt x="793" y="23"/>
                                </a:cubicBezTo>
                                <a:cubicBezTo>
                                  <a:pt x="784" y="9"/>
                                  <a:pt x="769" y="0"/>
                                  <a:pt x="752" y="0"/>
                                </a:cubicBezTo>
                                <a:cubicBezTo>
                                  <a:pt x="734" y="0"/>
                                  <a:pt x="718" y="9"/>
                                  <a:pt x="709" y="23"/>
                                </a:cubicBezTo>
                                <a:cubicBezTo>
                                  <a:pt x="700" y="9"/>
                                  <a:pt x="684" y="0"/>
                                  <a:pt x="666" y="0"/>
                                </a:cubicBezTo>
                                <a:cubicBezTo>
                                  <a:pt x="649" y="0"/>
                                  <a:pt x="635" y="9"/>
                                  <a:pt x="626" y="23"/>
                                </a:cubicBezTo>
                                <a:cubicBezTo>
                                  <a:pt x="617" y="9"/>
                                  <a:pt x="603" y="0"/>
                                  <a:pt x="585" y="0"/>
                                </a:cubicBezTo>
                                <a:cubicBezTo>
                                  <a:pt x="568" y="0"/>
                                  <a:pt x="553" y="9"/>
                                  <a:pt x="544" y="23"/>
                                </a:cubicBezTo>
                                <a:cubicBezTo>
                                  <a:pt x="535" y="9"/>
                                  <a:pt x="520" y="0"/>
                                  <a:pt x="503" y="0"/>
                                </a:cubicBezTo>
                                <a:cubicBezTo>
                                  <a:pt x="485" y="0"/>
                                  <a:pt x="470" y="9"/>
                                  <a:pt x="461" y="23"/>
                                </a:cubicBezTo>
                                <a:cubicBezTo>
                                  <a:pt x="453" y="9"/>
                                  <a:pt x="437" y="0"/>
                                  <a:pt x="420" y="0"/>
                                </a:cubicBezTo>
                                <a:cubicBezTo>
                                  <a:pt x="402" y="0"/>
                                  <a:pt x="387" y="9"/>
                                  <a:pt x="378" y="23"/>
                                </a:cubicBezTo>
                                <a:cubicBezTo>
                                  <a:pt x="369" y="9"/>
                                  <a:pt x="354" y="0"/>
                                  <a:pt x="337" y="0"/>
                                </a:cubicBezTo>
                                <a:cubicBezTo>
                                  <a:pt x="319" y="0"/>
                                  <a:pt x="303" y="10"/>
                                  <a:pt x="294" y="24"/>
                                </a:cubicBezTo>
                                <a:cubicBezTo>
                                  <a:pt x="286" y="10"/>
                                  <a:pt x="270" y="0"/>
                                  <a:pt x="252" y="0"/>
                                </a:cubicBezTo>
                                <a:cubicBezTo>
                                  <a:pt x="234" y="0"/>
                                  <a:pt x="219" y="9"/>
                                  <a:pt x="210" y="23"/>
                                </a:cubicBezTo>
                                <a:cubicBezTo>
                                  <a:pt x="201" y="9"/>
                                  <a:pt x="186" y="0"/>
                                  <a:pt x="169" y="0"/>
                                </a:cubicBezTo>
                                <a:cubicBezTo>
                                  <a:pt x="151" y="0"/>
                                  <a:pt x="136" y="9"/>
                                  <a:pt x="127" y="23"/>
                                </a:cubicBezTo>
                                <a:cubicBezTo>
                                  <a:pt x="118" y="9"/>
                                  <a:pt x="103" y="0"/>
                                  <a:pt x="85" y="0"/>
                                </a:cubicBezTo>
                                <a:cubicBezTo>
                                  <a:pt x="68" y="0"/>
                                  <a:pt x="52" y="9"/>
                                  <a:pt x="43" y="23"/>
                                </a:cubicBezTo>
                                <a:cubicBezTo>
                                  <a:pt x="34" y="9"/>
                                  <a:pt x="18" y="0"/>
                                  <a:pt x="0" y="0"/>
                                </a:cubicBezTo>
                                <a:cubicBezTo>
                                  <a:pt x="0" y="78"/>
                                  <a:pt x="0" y="78"/>
                                  <a:pt x="0" y="78"/>
                                </a:cubicBezTo>
                                <a:cubicBezTo>
                                  <a:pt x="666" y="78"/>
                                  <a:pt x="666" y="78"/>
                                  <a:pt x="666" y="78"/>
                                </a:cubicBezTo>
                                <a:cubicBezTo>
                                  <a:pt x="1332" y="78"/>
                                  <a:pt x="1332" y="78"/>
                                  <a:pt x="1332" y="78"/>
                                </a:cubicBezTo>
                                <a:cubicBezTo>
                                  <a:pt x="2000" y="78"/>
                                  <a:pt x="2000" y="78"/>
                                  <a:pt x="2000" y="78"/>
                                </a:cubicBezTo>
                                <a:cubicBezTo>
                                  <a:pt x="2000" y="0"/>
                                  <a:pt x="2000" y="0"/>
                                  <a:pt x="2000" y="0"/>
                                </a:cubicBezTo>
                                <a:cubicBezTo>
                                  <a:pt x="1982" y="0"/>
                                  <a:pt x="1968" y="9"/>
                                  <a:pt x="1959" y="23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Freeform 22"/>
                        <wps:cNvSpPr/>
                        <wps:spPr bwMode="auto">
                          <a:xfrm>
                            <a:off x="0" y="111"/>
                            <a:ext cx="4732" cy="336"/>
                          </a:xfrm>
                          <a:custGeom>
                            <a:avLst/>
                            <a:gdLst>
                              <a:gd name="T0" fmla="*/ 1959 w 2000"/>
                              <a:gd name="T1" fmla="*/ 22 h 140"/>
                              <a:gd name="T2" fmla="*/ 1918 w 2000"/>
                              <a:gd name="T3" fmla="*/ 0 h 140"/>
                              <a:gd name="T4" fmla="*/ 1877 w 2000"/>
                              <a:gd name="T5" fmla="*/ 22 h 140"/>
                              <a:gd name="T6" fmla="*/ 1835 w 2000"/>
                              <a:gd name="T7" fmla="*/ 0 h 140"/>
                              <a:gd name="T8" fmla="*/ 1794 w 2000"/>
                              <a:gd name="T9" fmla="*/ 22 h 140"/>
                              <a:gd name="T10" fmla="*/ 1752 w 2000"/>
                              <a:gd name="T11" fmla="*/ 0 h 140"/>
                              <a:gd name="T12" fmla="*/ 1711 w 2000"/>
                              <a:gd name="T13" fmla="*/ 22 h 140"/>
                              <a:gd name="T14" fmla="*/ 1669 w 2000"/>
                              <a:gd name="T15" fmla="*/ 0 h 140"/>
                              <a:gd name="T16" fmla="*/ 1627 w 2000"/>
                              <a:gd name="T17" fmla="*/ 24 h 140"/>
                              <a:gd name="T18" fmla="*/ 1584 w 2000"/>
                              <a:gd name="T19" fmla="*/ 0 h 140"/>
                              <a:gd name="T20" fmla="*/ 1543 w 2000"/>
                              <a:gd name="T21" fmla="*/ 22 h 140"/>
                              <a:gd name="T22" fmla="*/ 1501 w 2000"/>
                              <a:gd name="T23" fmla="*/ 0 h 140"/>
                              <a:gd name="T24" fmla="*/ 1459 w 2000"/>
                              <a:gd name="T25" fmla="*/ 22 h 140"/>
                              <a:gd name="T26" fmla="*/ 1418 w 2000"/>
                              <a:gd name="T27" fmla="*/ 0 h 140"/>
                              <a:gd name="T28" fmla="*/ 1375 w 2000"/>
                              <a:gd name="T29" fmla="*/ 22 h 140"/>
                              <a:gd name="T30" fmla="*/ 1332 w 2000"/>
                              <a:gd name="T31" fmla="*/ 0 h 140"/>
                              <a:gd name="T32" fmla="*/ 1292 w 2000"/>
                              <a:gd name="T33" fmla="*/ 22 h 140"/>
                              <a:gd name="T34" fmla="*/ 1252 w 2000"/>
                              <a:gd name="T35" fmla="*/ 0 h 140"/>
                              <a:gd name="T36" fmla="*/ 1210 w 2000"/>
                              <a:gd name="T37" fmla="*/ 22 h 140"/>
                              <a:gd name="T38" fmla="*/ 1169 w 2000"/>
                              <a:gd name="T39" fmla="*/ 0 h 140"/>
                              <a:gd name="T40" fmla="*/ 1128 w 2000"/>
                              <a:gd name="T41" fmla="*/ 22 h 140"/>
                              <a:gd name="T42" fmla="*/ 1086 w 2000"/>
                              <a:gd name="T43" fmla="*/ 0 h 140"/>
                              <a:gd name="T44" fmla="*/ 1044 w 2000"/>
                              <a:gd name="T45" fmla="*/ 22 h 140"/>
                              <a:gd name="T46" fmla="*/ 1003 w 2000"/>
                              <a:gd name="T47" fmla="*/ 0 h 140"/>
                              <a:gd name="T48" fmla="*/ 960 w 2000"/>
                              <a:gd name="T49" fmla="*/ 24 h 140"/>
                              <a:gd name="T50" fmla="*/ 918 w 2000"/>
                              <a:gd name="T51" fmla="*/ 0 h 140"/>
                              <a:gd name="T52" fmla="*/ 876 w 2000"/>
                              <a:gd name="T53" fmla="*/ 22 h 140"/>
                              <a:gd name="T54" fmla="*/ 835 w 2000"/>
                              <a:gd name="T55" fmla="*/ 0 h 140"/>
                              <a:gd name="T56" fmla="*/ 793 w 2000"/>
                              <a:gd name="T57" fmla="*/ 22 h 140"/>
                              <a:gd name="T58" fmla="*/ 752 w 2000"/>
                              <a:gd name="T59" fmla="*/ 0 h 140"/>
                              <a:gd name="T60" fmla="*/ 709 w 2000"/>
                              <a:gd name="T61" fmla="*/ 22 h 140"/>
                              <a:gd name="T62" fmla="*/ 666 w 2000"/>
                              <a:gd name="T63" fmla="*/ 0 h 140"/>
                              <a:gd name="T64" fmla="*/ 626 w 2000"/>
                              <a:gd name="T65" fmla="*/ 22 h 140"/>
                              <a:gd name="T66" fmla="*/ 585 w 2000"/>
                              <a:gd name="T67" fmla="*/ 0 h 140"/>
                              <a:gd name="T68" fmla="*/ 544 w 2000"/>
                              <a:gd name="T69" fmla="*/ 22 h 140"/>
                              <a:gd name="T70" fmla="*/ 503 w 2000"/>
                              <a:gd name="T71" fmla="*/ 0 h 140"/>
                              <a:gd name="T72" fmla="*/ 461 w 2000"/>
                              <a:gd name="T73" fmla="*/ 22 h 140"/>
                              <a:gd name="T74" fmla="*/ 420 w 2000"/>
                              <a:gd name="T75" fmla="*/ 0 h 140"/>
                              <a:gd name="T76" fmla="*/ 378 w 2000"/>
                              <a:gd name="T77" fmla="*/ 22 h 140"/>
                              <a:gd name="T78" fmla="*/ 337 w 2000"/>
                              <a:gd name="T79" fmla="*/ 0 h 140"/>
                              <a:gd name="T80" fmla="*/ 294 w 2000"/>
                              <a:gd name="T81" fmla="*/ 24 h 140"/>
                              <a:gd name="T82" fmla="*/ 252 w 2000"/>
                              <a:gd name="T83" fmla="*/ 0 h 140"/>
                              <a:gd name="T84" fmla="*/ 210 w 2000"/>
                              <a:gd name="T85" fmla="*/ 22 h 140"/>
                              <a:gd name="T86" fmla="*/ 169 w 2000"/>
                              <a:gd name="T87" fmla="*/ 0 h 140"/>
                              <a:gd name="T88" fmla="*/ 127 w 2000"/>
                              <a:gd name="T89" fmla="*/ 22 h 140"/>
                              <a:gd name="T90" fmla="*/ 85 w 2000"/>
                              <a:gd name="T91" fmla="*/ 0 h 140"/>
                              <a:gd name="T92" fmla="*/ 43 w 2000"/>
                              <a:gd name="T93" fmla="*/ 22 h 140"/>
                              <a:gd name="T94" fmla="*/ 0 w 2000"/>
                              <a:gd name="T95" fmla="*/ 0 h 140"/>
                              <a:gd name="T96" fmla="*/ 0 w 2000"/>
                              <a:gd name="T97" fmla="*/ 140 h 140"/>
                              <a:gd name="T98" fmla="*/ 666 w 2000"/>
                              <a:gd name="T99" fmla="*/ 140 h 140"/>
                              <a:gd name="T100" fmla="*/ 1332 w 2000"/>
                              <a:gd name="T101" fmla="*/ 140 h 140"/>
                              <a:gd name="T102" fmla="*/ 2000 w 2000"/>
                              <a:gd name="T103" fmla="*/ 140 h 140"/>
                              <a:gd name="T104" fmla="*/ 2000 w 2000"/>
                              <a:gd name="T105" fmla="*/ 0 h 140"/>
                              <a:gd name="T106" fmla="*/ 1959 w 2000"/>
                              <a:gd name="T107" fmla="*/ 22 h 1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  <a:cxn ang="0">
                                <a:pos x="T88" y="T89"/>
                              </a:cxn>
                              <a:cxn ang="0">
                                <a:pos x="T90" y="T91"/>
                              </a:cxn>
                              <a:cxn ang="0">
                                <a:pos x="T92" y="T93"/>
                              </a:cxn>
                              <a:cxn ang="0">
                                <a:pos x="T94" y="T95"/>
                              </a:cxn>
                              <a:cxn ang="0">
                                <a:pos x="T96" y="T97"/>
                              </a:cxn>
                              <a:cxn ang="0">
                                <a:pos x="T98" y="T99"/>
                              </a:cxn>
                              <a:cxn ang="0">
                                <a:pos x="T100" y="T101"/>
                              </a:cxn>
                              <a:cxn ang="0">
                                <a:pos x="T102" y="T103"/>
                              </a:cxn>
                              <a:cxn ang="0">
                                <a:pos x="T104" y="T105"/>
                              </a:cxn>
                              <a:cxn ang="0">
                                <a:pos x="T106" y="T107"/>
                              </a:cxn>
                            </a:cxnLst>
                            <a:rect l="0" t="0" r="r" b="b"/>
                            <a:pathLst>
                              <a:path w="2000" h="140">
                                <a:moveTo>
                                  <a:pt x="1959" y="22"/>
                                </a:moveTo>
                                <a:cubicBezTo>
                                  <a:pt x="1951" y="9"/>
                                  <a:pt x="1936" y="0"/>
                                  <a:pt x="1918" y="0"/>
                                </a:cubicBezTo>
                                <a:cubicBezTo>
                                  <a:pt x="1901" y="0"/>
                                  <a:pt x="1886" y="9"/>
                                  <a:pt x="1877" y="22"/>
                                </a:cubicBezTo>
                                <a:cubicBezTo>
                                  <a:pt x="1868" y="9"/>
                                  <a:pt x="1853" y="0"/>
                                  <a:pt x="1835" y="0"/>
                                </a:cubicBezTo>
                                <a:cubicBezTo>
                                  <a:pt x="1818" y="0"/>
                                  <a:pt x="1803" y="9"/>
                                  <a:pt x="1794" y="22"/>
                                </a:cubicBezTo>
                                <a:cubicBezTo>
                                  <a:pt x="1785" y="9"/>
                                  <a:pt x="1770" y="0"/>
                                  <a:pt x="1752" y="0"/>
                                </a:cubicBezTo>
                                <a:cubicBezTo>
                                  <a:pt x="1735" y="0"/>
                                  <a:pt x="1720" y="9"/>
                                  <a:pt x="1711" y="22"/>
                                </a:cubicBezTo>
                                <a:cubicBezTo>
                                  <a:pt x="1702" y="9"/>
                                  <a:pt x="1687" y="0"/>
                                  <a:pt x="1669" y="0"/>
                                </a:cubicBezTo>
                                <a:cubicBezTo>
                                  <a:pt x="1651" y="0"/>
                                  <a:pt x="1635" y="9"/>
                                  <a:pt x="1627" y="24"/>
                                </a:cubicBezTo>
                                <a:cubicBezTo>
                                  <a:pt x="1618" y="9"/>
                                  <a:pt x="1602" y="0"/>
                                  <a:pt x="1584" y="0"/>
                                </a:cubicBezTo>
                                <a:cubicBezTo>
                                  <a:pt x="1567" y="0"/>
                                  <a:pt x="1551" y="9"/>
                                  <a:pt x="1543" y="22"/>
                                </a:cubicBezTo>
                                <a:cubicBezTo>
                                  <a:pt x="1534" y="9"/>
                                  <a:pt x="1518" y="0"/>
                                  <a:pt x="1501" y="0"/>
                                </a:cubicBezTo>
                                <a:cubicBezTo>
                                  <a:pt x="1484" y="0"/>
                                  <a:pt x="1468" y="9"/>
                                  <a:pt x="1459" y="22"/>
                                </a:cubicBezTo>
                                <a:cubicBezTo>
                                  <a:pt x="1451" y="9"/>
                                  <a:pt x="1435" y="0"/>
                                  <a:pt x="1418" y="0"/>
                                </a:cubicBezTo>
                                <a:cubicBezTo>
                                  <a:pt x="1400" y="0"/>
                                  <a:pt x="1384" y="9"/>
                                  <a:pt x="1375" y="22"/>
                                </a:cubicBezTo>
                                <a:cubicBezTo>
                                  <a:pt x="1367" y="9"/>
                                  <a:pt x="1350" y="0"/>
                                  <a:pt x="1332" y="0"/>
                                </a:cubicBezTo>
                                <a:cubicBezTo>
                                  <a:pt x="1315" y="0"/>
                                  <a:pt x="1301" y="9"/>
                                  <a:pt x="1292" y="22"/>
                                </a:cubicBezTo>
                                <a:cubicBezTo>
                                  <a:pt x="1284" y="9"/>
                                  <a:pt x="1269" y="0"/>
                                  <a:pt x="1252" y="0"/>
                                </a:cubicBezTo>
                                <a:cubicBezTo>
                                  <a:pt x="1234" y="0"/>
                                  <a:pt x="1219" y="9"/>
                                  <a:pt x="1210" y="22"/>
                                </a:cubicBezTo>
                                <a:cubicBezTo>
                                  <a:pt x="1202" y="9"/>
                                  <a:pt x="1187" y="0"/>
                                  <a:pt x="1169" y="0"/>
                                </a:cubicBezTo>
                                <a:cubicBezTo>
                                  <a:pt x="1152" y="0"/>
                                  <a:pt x="1136" y="9"/>
                                  <a:pt x="1128" y="22"/>
                                </a:cubicBezTo>
                                <a:cubicBezTo>
                                  <a:pt x="1119" y="9"/>
                                  <a:pt x="1103" y="0"/>
                                  <a:pt x="1086" y="0"/>
                                </a:cubicBezTo>
                                <a:cubicBezTo>
                                  <a:pt x="1069" y="0"/>
                                  <a:pt x="1053" y="9"/>
                                  <a:pt x="1044" y="22"/>
                                </a:cubicBezTo>
                                <a:cubicBezTo>
                                  <a:pt x="1036" y="9"/>
                                  <a:pt x="1020" y="0"/>
                                  <a:pt x="1003" y="0"/>
                                </a:cubicBezTo>
                                <a:cubicBezTo>
                                  <a:pt x="985" y="0"/>
                                  <a:pt x="969" y="9"/>
                                  <a:pt x="960" y="24"/>
                                </a:cubicBezTo>
                                <a:cubicBezTo>
                                  <a:pt x="952" y="9"/>
                                  <a:pt x="936" y="0"/>
                                  <a:pt x="918" y="0"/>
                                </a:cubicBezTo>
                                <a:cubicBezTo>
                                  <a:pt x="901" y="0"/>
                                  <a:pt x="885" y="9"/>
                                  <a:pt x="876" y="22"/>
                                </a:cubicBezTo>
                                <a:cubicBezTo>
                                  <a:pt x="868" y="9"/>
                                  <a:pt x="852" y="0"/>
                                  <a:pt x="835" y="0"/>
                                </a:cubicBezTo>
                                <a:cubicBezTo>
                                  <a:pt x="817" y="0"/>
                                  <a:pt x="802" y="9"/>
                                  <a:pt x="793" y="22"/>
                                </a:cubicBezTo>
                                <a:cubicBezTo>
                                  <a:pt x="784" y="9"/>
                                  <a:pt x="769" y="0"/>
                                  <a:pt x="752" y="0"/>
                                </a:cubicBezTo>
                                <a:cubicBezTo>
                                  <a:pt x="734" y="0"/>
                                  <a:pt x="718" y="9"/>
                                  <a:pt x="709" y="22"/>
                                </a:cubicBezTo>
                                <a:cubicBezTo>
                                  <a:pt x="700" y="9"/>
                                  <a:pt x="684" y="0"/>
                                  <a:pt x="666" y="0"/>
                                </a:cubicBezTo>
                                <a:cubicBezTo>
                                  <a:pt x="649" y="0"/>
                                  <a:pt x="635" y="9"/>
                                  <a:pt x="626" y="22"/>
                                </a:cubicBezTo>
                                <a:cubicBezTo>
                                  <a:pt x="617" y="9"/>
                                  <a:pt x="603" y="0"/>
                                  <a:pt x="585" y="0"/>
                                </a:cubicBezTo>
                                <a:cubicBezTo>
                                  <a:pt x="568" y="0"/>
                                  <a:pt x="553" y="9"/>
                                  <a:pt x="544" y="22"/>
                                </a:cubicBezTo>
                                <a:cubicBezTo>
                                  <a:pt x="535" y="9"/>
                                  <a:pt x="520" y="0"/>
                                  <a:pt x="503" y="0"/>
                                </a:cubicBezTo>
                                <a:cubicBezTo>
                                  <a:pt x="485" y="0"/>
                                  <a:pt x="470" y="9"/>
                                  <a:pt x="461" y="22"/>
                                </a:cubicBezTo>
                                <a:cubicBezTo>
                                  <a:pt x="453" y="9"/>
                                  <a:pt x="437" y="0"/>
                                  <a:pt x="420" y="0"/>
                                </a:cubicBezTo>
                                <a:cubicBezTo>
                                  <a:pt x="402" y="0"/>
                                  <a:pt x="387" y="9"/>
                                  <a:pt x="378" y="22"/>
                                </a:cubicBezTo>
                                <a:cubicBezTo>
                                  <a:pt x="369" y="9"/>
                                  <a:pt x="354" y="0"/>
                                  <a:pt x="337" y="0"/>
                                </a:cubicBezTo>
                                <a:cubicBezTo>
                                  <a:pt x="319" y="0"/>
                                  <a:pt x="303" y="9"/>
                                  <a:pt x="294" y="24"/>
                                </a:cubicBezTo>
                                <a:cubicBezTo>
                                  <a:pt x="286" y="9"/>
                                  <a:pt x="270" y="0"/>
                                  <a:pt x="252" y="0"/>
                                </a:cubicBezTo>
                                <a:cubicBezTo>
                                  <a:pt x="234" y="0"/>
                                  <a:pt x="219" y="9"/>
                                  <a:pt x="210" y="22"/>
                                </a:cubicBezTo>
                                <a:cubicBezTo>
                                  <a:pt x="201" y="9"/>
                                  <a:pt x="186" y="0"/>
                                  <a:pt x="169" y="0"/>
                                </a:cubicBezTo>
                                <a:cubicBezTo>
                                  <a:pt x="151" y="0"/>
                                  <a:pt x="136" y="9"/>
                                  <a:pt x="127" y="22"/>
                                </a:cubicBezTo>
                                <a:cubicBezTo>
                                  <a:pt x="118" y="9"/>
                                  <a:pt x="103" y="0"/>
                                  <a:pt x="85" y="0"/>
                                </a:cubicBezTo>
                                <a:cubicBezTo>
                                  <a:pt x="68" y="0"/>
                                  <a:pt x="52" y="9"/>
                                  <a:pt x="43" y="22"/>
                                </a:cubicBezTo>
                                <a:cubicBezTo>
                                  <a:pt x="34" y="9"/>
                                  <a:pt x="18" y="0"/>
                                  <a:pt x="0" y="0"/>
                                </a:cubicBezTo>
                                <a:cubicBezTo>
                                  <a:pt x="0" y="140"/>
                                  <a:pt x="0" y="140"/>
                                  <a:pt x="0" y="140"/>
                                </a:cubicBezTo>
                                <a:cubicBezTo>
                                  <a:pt x="666" y="140"/>
                                  <a:pt x="666" y="140"/>
                                  <a:pt x="666" y="140"/>
                                </a:cubicBezTo>
                                <a:cubicBezTo>
                                  <a:pt x="1332" y="140"/>
                                  <a:pt x="1332" y="140"/>
                                  <a:pt x="1332" y="140"/>
                                </a:cubicBezTo>
                                <a:cubicBezTo>
                                  <a:pt x="2000" y="140"/>
                                  <a:pt x="2000" y="140"/>
                                  <a:pt x="2000" y="140"/>
                                </a:cubicBezTo>
                                <a:cubicBezTo>
                                  <a:pt x="2000" y="0"/>
                                  <a:pt x="2000" y="0"/>
                                  <a:pt x="2000" y="0"/>
                                </a:cubicBezTo>
                                <a:cubicBezTo>
                                  <a:pt x="1982" y="0"/>
                                  <a:pt x="1968" y="9"/>
                                  <a:pt x="1959" y="22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88E5E5"/>
                          </a:solidFill>
                          <a:ln>
                            <a:noFill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0" o:spid="_x0000_s1026" o:spt="203" style="position:absolute;left:0pt;margin-left:-174.7pt;margin-top:713.65pt;height:90.7pt;width:960pt;z-index:251666432;mso-width-relative:page;mso-height-relative:page;" coordsize="4732,447" o:gfxdata="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">
                <o:lock v:ext="edit" aspectratio="f"/>
                <v:shape id="Freeform 21" o:spid="_x0000_s1026" o:spt="100" style="position:absolute;left:0;top:0;height:188;width:4732;" fillcolor="#FFFFFF [3212]" filled="t" stroked="f" coordsize="2000,78" o:gfxdata="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x2chvQAA&#10;ANwAAAAPAAAAAAAAAAEAIAAAACIAAABkcnMvZG93bnJldi54bWxQSwECFAAUAAAACACHTuJAMy8F&#10;njsAAAA5AAAAEAAAAAAAAAABACAAAAAMAQAAZHJzL3NoYXBleG1sLnhtbFBLBQYAAAAABgAGAFsB&#10;AAC2AwAAAAA=&#10;" path="m1959,23c1951,9,1936,0,1918,0c1901,0,1886,9,1877,23c1868,9,1853,0,1835,0c1818,0,1803,9,1794,23c1785,9,1770,0,1752,0c1735,0,1720,9,1711,23c1702,9,1687,0,1669,0c1651,0,1635,10,1627,24c1618,10,1602,0,1584,0c1567,0,1551,9,1543,23c1534,9,1518,0,1501,0c1484,0,1468,9,1459,23c1451,9,1435,0,1418,0c1400,0,1384,9,1375,23c1367,9,1350,0,1332,0c1315,0,1301,9,1292,23c1284,9,1269,0,1252,0c1234,0,1219,9,1210,23c1202,9,1187,0,1169,0c1152,0,1136,9,1128,23c1119,9,1103,0,1086,0c1069,0,1053,9,1044,23c1036,9,1020,0,1003,0c985,0,969,10,960,24c952,10,936,0,918,0c901,0,885,9,876,23c868,9,852,0,835,0c817,0,802,9,793,23c784,9,769,0,752,0c734,0,718,9,709,23c700,9,684,0,666,0c649,0,635,9,626,23c617,9,603,0,585,0c568,0,553,9,544,23c535,9,520,0,503,0c485,0,470,9,461,23c453,9,437,0,420,0c402,0,387,9,378,23c369,9,354,0,337,0c319,0,303,10,294,24c286,10,270,0,252,0c234,0,219,9,210,23c201,9,186,0,169,0c151,0,136,9,127,23c118,9,103,0,85,0c68,0,52,9,43,23c34,9,18,0,0,0c0,78,0,78,0,78c666,78,666,78,666,78c1332,78,1332,78,1332,78c2000,78,2000,78,2000,78c2000,0,2000,0,2000,0c1982,0,1968,9,1959,23xe">
                  <v:path o:connectlocs="4634,55;4537,0;4440,55;4341,0;4244,55;4145,0;4048,55;3948,0;3849,57;3747,0;3650,55;3551,0;3451,55;3354,0;3253,55;3151,0;3056,55;2962,0;2862,55;2765,0;2668,55;2569,0;2470,55;2373,0;2271,57;2171,0;2072,55;1975,0;1876,55;1779,0;1677,55;1575,0;1481,55;1384,0;1287,55;1190,0;1090,55;993,0;894,55;797,0;695,57;596,0;496,55;399,0;300,55;201,0;101,55;0,0;0,188;1575,188;3151,188;4732,188;4732,0;4634,55" o:connectangles="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  <v:shape id="Freeform 22" o:spid="_x0000_s1026" o:spt="100" style="position:absolute;left:0;top:111;height:336;width:4732;" fillcolor="#88E5E5" filled="t" stroked="f" coordsize="2000,140" o:gfxdata="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/x0UbsAAADc&#10;AAAADwAAAAAAAAABACAAAAAiAAAAZHJzL2Rvd25yZXYueG1sUEsBAhQAFAAAAAgAh07iQDMvBZ47&#10;AAAAOQAAABAAAAAAAAAAAQAgAAAACgEAAGRycy9zaGFwZXhtbC54bWxQSwUGAAAAAAYABgBbAQAA&#10;tAMAAAAA&#10;" path="m1959,22c1951,9,1936,0,1918,0c1901,0,1886,9,1877,22c1868,9,1853,0,1835,0c1818,0,1803,9,1794,22c1785,9,1770,0,1752,0c1735,0,1720,9,1711,22c1702,9,1687,0,1669,0c1651,0,1635,9,1627,24c1618,9,1602,0,1584,0c1567,0,1551,9,1543,22c1534,9,1518,0,1501,0c1484,0,1468,9,1459,22c1451,9,1435,0,1418,0c1400,0,1384,9,1375,22c1367,9,1350,0,1332,0c1315,0,1301,9,1292,22c1284,9,1269,0,1252,0c1234,0,1219,9,1210,22c1202,9,1187,0,1169,0c1152,0,1136,9,1128,22c1119,9,1103,0,1086,0c1069,0,1053,9,1044,22c1036,9,1020,0,1003,0c985,0,969,9,960,24c952,9,936,0,918,0c901,0,885,9,876,22c868,9,852,0,835,0c817,0,802,9,793,22c784,9,769,0,752,0c734,0,718,9,709,22c700,9,684,0,666,0c649,0,635,9,626,22c617,9,603,0,585,0c568,0,553,9,544,22c535,9,520,0,503,0c485,0,470,9,461,22c453,9,437,0,420,0c402,0,387,9,378,22c369,9,354,0,337,0c319,0,303,9,294,24c286,9,270,0,252,0c234,0,219,9,210,22c201,9,186,0,169,0c151,0,136,9,127,22c118,9,103,0,85,0c68,0,52,9,43,22c34,9,18,0,0,0c0,140,0,140,0,140c666,140,666,140,666,140c1332,140,1332,140,1332,140c2000,140,2000,140,2000,140c2000,0,2000,0,2000,0c1982,0,1968,9,1959,22xe">
                  <v:path o:connectlocs="4634,52;4537,0;4440,52;4341,0;4244,52;4145,0;4048,52;3948,0;3849,57;3747,0;3650,52;3551,0;3451,52;3354,0;3253,52;3151,0;3056,52;2962,0;2862,52;2765,0;2668,52;2569,0;2470,52;2373,0;2271,57;2171,0;2072,52;1975,0;1876,52;1779,0;1677,52;1575,0;1481,52;1384,0;1287,52;1190,0;1090,52;993,0;894,52;797,0;695,57;596,0;496,52;399,0;300,52;201,0;101,52;0,0;0,336;1575,336;3151,336;4732,336;4732,0;4634,52" o:connectangles="0,0,0,0,0,0,0,0,0,0,0,0,0,0,0,0,0,0,0,0,0,0,0,0,0,0,0,0,0,0,0,0,0,0,0,0,0,0,0,0,0,0,0,0,0,0,0,0,0,0,0,0,0,0"/>
                  <v:fill on="t" focussize="0,0"/>
                  <v:stroke on="f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-55245</wp:posOffset>
                </wp:positionH>
                <wp:positionV relativeFrom="paragraph">
                  <wp:posOffset>1051560</wp:posOffset>
                </wp:positionV>
                <wp:extent cx="2205990" cy="566420"/>
                <wp:effectExtent l="0" t="0" r="3810" b="5080"/>
                <wp:wrapNone/>
                <wp:docPr id="112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2205990" cy="566420"/>
                        </a:xfrm>
                        <a:custGeom>
                          <a:avLst/>
                          <a:gdLst>
                            <a:gd name="T0" fmla="*/ 52 w 491"/>
                            <a:gd name="T1" fmla="*/ 83 h 124"/>
                            <a:gd name="T2" fmla="*/ 95 w 491"/>
                            <a:gd name="T3" fmla="*/ 109 h 124"/>
                            <a:gd name="T4" fmla="*/ 172 w 491"/>
                            <a:gd name="T5" fmla="*/ 10 h 124"/>
                            <a:gd name="T6" fmla="*/ 237 w 491"/>
                            <a:gd name="T7" fmla="*/ 88 h 124"/>
                            <a:gd name="T8" fmla="*/ 285 w 491"/>
                            <a:gd name="T9" fmla="*/ 66 h 124"/>
                            <a:gd name="T10" fmla="*/ 321 w 491"/>
                            <a:gd name="T11" fmla="*/ 111 h 124"/>
                            <a:gd name="T12" fmla="*/ 363 w 491"/>
                            <a:gd name="T13" fmla="*/ 94 h 124"/>
                            <a:gd name="T14" fmla="*/ 387 w 491"/>
                            <a:gd name="T15" fmla="*/ 109 h 124"/>
                            <a:gd name="T16" fmla="*/ 491 w 491"/>
                            <a:gd name="T17" fmla="*/ 124 h 124"/>
                            <a:gd name="T18" fmla="*/ 392 w 491"/>
                            <a:gd name="T19" fmla="*/ 124 h 124"/>
                            <a:gd name="T20" fmla="*/ 0 w 491"/>
                            <a:gd name="T21" fmla="*/ 124 h 124"/>
                            <a:gd name="T22" fmla="*/ 52 w 491"/>
                            <a:gd name="T23" fmla="*/ 83 h 12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</a:cxnLst>
                          <a:rect l="0" t="0" r="r" b="b"/>
                          <a:pathLst>
                            <a:path w="491" h="124">
                              <a:moveTo>
                                <a:pt x="52" y="83"/>
                              </a:moveTo>
                              <a:cubicBezTo>
                                <a:pt x="77" y="85"/>
                                <a:pt x="95" y="109"/>
                                <a:pt x="95" y="109"/>
                              </a:cubicBezTo>
                              <a:cubicBezTo>
                                <a:pt x="95" y="109"/>
                                <a:pt x="122" y="0"/>
                                <a:pt x="172" y="10"/>
                              </a:cubicBezTo>
                              <a:cubicBezTo>
                                <a:pt x="223" y="19"/>
                                <a:pt x="237" y="88"/>
                                <a:pt x="237" y="88"/>
                              </a:cubicBezTo>
                              <a:cubicBezTo>
                                <a:pt x="237" y="88"/>
                                <a:pt x="252" y="59"/>
                                <a:pt x="285" y="66"/>
                              </a:cubicBezTo>
                              <a:cubicBezTo>
                                <a:pt x="318" y="73"/>
                                <a:pt x="321" y="111"/>
                                <a:pt x="321" y="111"/>
                              </a:cubicBezTo>
                              <a:cubicBezTo>
                                <a:pt x="321" y="111"/>
                                <a:pt x="338" y="102"/>
                                <a:pt x="363" y="94"/>
                              </a:cubicBezTo>
                              <a:cubicBezTo>
                                <a:pt x="374" y="90"/>
                                <a:pt x="382" y="99"/>
                                <a:pt x="387" y="109"/>
                              </a:cubicBezTo>
                              <a:cubicBezTo>
                                <a:pt x="491" y="124"/>
                                <a:pt x="491" y="124"/>
                                <a:pt x="491" y="124"/>
                              </a:cubicBezTo>
                              <a:cubicBezTo>
                                <a:pt x="392" y="124"/>
                                <a:pt x="392" y="124"/>
                                <a:pt x="392" y="124"/>
                              </a:cubicBezTo>
                              <a:cubicBezTo>
                                <a:pt x="0" y="124"/>
                                <a:pt x="0" y="124"/>
                                <a:pt x="0" y="124"/>
                              </a:cubicBezTo>
                              <a:cubicBezTo>
                                <a:pt x="0" y="124"/>
                                <a:pt x="26" y="81"/>
                                <a:pt x="52" y="83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88E5E5"/>
                        </a:solidFill>
                        <a:ln w="9525">
                          <a:noFill/>
                          <a:round/>
                        </a:ln>
                      </wps:spPr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-4.35pt;margin-top:82.8pt;height:44.6pt;width:173.7pt;z-index:251663360;mso-width-relative:page;mso-height-relative:page;" fillcolor="#88E5E5" filled="t" stroked="f" coordsize="491,124" o:gfxdata="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" path="m52,83c77,85,95,109,95,109c95,109,122,0,172,10c223,19,237,88,237,88c237,88,252,59,285,66c318,73,321,111,321,111c321,111,338,102,363,94c374,90,382,99,387,109c491,124,491,124,491,124c392,124,392,124,392,124c0,124,0,124,0,124c0,124,26,81,52,83xe">
                <v:path o:connectlocs="233628,379135;426820,497901;772770,45679;1064805,401975;1280462,301481;1442205,507037;1630905,429382;1738733,497901;2205990,566420;1761197,566420;0,566420;233628,379135" o:connectangles="0,0,0,0,0,0,0,0,0,0,0,0"/>
                <v:fill on="t" focussize="0,0"/>
                <v:stroke on="f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-165735</wp:posOffset>
                </wp:positionH>
                <wp:positionV relativeFrom="paragraph">
                  <wp:posOffset>534670</wp:posOffset>
                </wp:positionV>
                <wp:extent cx="723900" cy="723265"/>
                <wp:effectExtent l="0" t="0" r="0" b="635"/>
                <wp:wrapNone/>
                <wp:docPr id="84" name="组合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20419344">
                          <a:off x="0" y="0"/>
                          <a:ext cx="724138" cy="723290"/>
                          <a:chOff x="0" y="0"/>
                          <a:chExt cx="1875041" cy="1874313"/>
                        </a:xfrm>
                        <a:solidFill>
                          <a:srgbClr val="FFC000"/>
                        </a:solidFill>
                        <a:effectLst/>
                      </wpg:grpSpPr>
                      <wps:wsp>
                        <wps:cNvPr id="85" name="椭圆 30"/>
                        <wps:cNvSpPr/>
                        <wps:spPr>
                          <a:xfrm>
                            <a:off x="431383" y="432048"/>
                            <a:ext cx="1008112" cy="1008112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12168" h="1512168">
                                <a:moveTo>
                                  <a:pt x="756084" y="144016"/>
                                </a:moveTo>
                                <a:cubicBezTo>
                                  <a:pt x="418048" y="144016"/>
                                  <a:pt x="144016" y="418048"/>
                                  <a:pt x="144016" y="756084"/>
                                </a:cubicBezTo>
                                <a:cubicBezTo>
                                  <a:pt x="144016" y="1094120"/>
                                  <a:pt x="418048" y="1368152"/>
                                  <a:pt x="756084" y="1368152"/>
                                </a:cubicBezTo>
                                <a:cubicBezTo>
                                  <a:pt x="1094120" y="1368152"/>
                                  <a:pt x="1368152" y="1094120"/>
                                  <a:pt x="1368152" y="756084"/>
                                </a:cubicBezTo>
                                <a:cubicBezTo>
                                  <a:pt x="1368152" y="418048"/>
                                  <a:pt x="1094120" y="144016"/>
                                  <a:pt x="756084" y="144016"/>
                                </a:cubicBezTo>
                                <a:close/>
                                <a:moveTo>
                                  <a:pt x="756084" y="0"/>
                                </a:moveTo>
                                <a:cubicBezTo>
                                  <a:pt x="1173658" y="0"/>
                                  <a:pt x="1512168" y="338510"/>
                                  <a:pt x="1512168" y="756084"/>
                                </a:cubicBezTo>
                                <a:cubicBezTo>
                                  <a:pt x="1512168" y="1173658"/>
                                  <a:pt x="1173658" y="1512168"/>
                                  <a:pt x="756084" y="1512168"/>
                                </a:cubicBezTo>
                                <a:cubicBezTo>
                                  <a:pt x="338510" y="1512168"/>
                                  <a:pt x="0" y="1173658"/>
                                  <a:pt x="0" y="756084"/>
                                </a:cubicBezTo>
                                <a:cubicBezTo>
                                  <a:pt x="0" y="338510"/>
                                  <a:pt x="338510" y="0"/>
                                  <a:pt x="756084" y="0"/>
                                </a:cubicBezTo>
                                <a:close/>
                              </a:path>
                            </a:pathLst>
                          </a:custGeom>
                          <a:grpFill/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g:grpSp>
                        <wpg:cNvPr id="86" name="组合 86"/>
                        <wpg:cNvGrpSpPr/>
                        <wpg:grpSpPr>
                          <a:xfrm>
                            <a:off x="832608" y="0"/>
                            <a:ext cx="144017" cy="1872208"/>
                            <a:chOff x="832608" y="0"/>
                            <a:chExt cx="144017" cy="1872208"/>
                          </a:xfrm>
                          <a:grpFill/>
                        </wpg:grpSpPr>
                        <wps:wsp>
                          <wps:cNvPr id="87" name="圆角矩形 87"/>
                          <wps:cNvSpPr/>
                          <wps:spPr>
                            <a:xfrm flipH="1">
                              <a:off x="832608" y="0"/>
                              <a:ext cx="144017" cy="360040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88" name="圆角矩形 88"/>
                          <wps:cNvSpPr/>
                          <wps:spPr>
                            <a:xfrm flipH="1">
                              <a:off x="832608" y="1512168"/>
                              <a:ext cx="144017" cy="360040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89" name="组合 89"/>
                        <wpg:cNvGrpSpPr/>
                        <wpg:grpSpPr>
                          <a:xfrm rot="1800000">
                            <a:off x="832608" y="0"/>
                            <a:ext cx="144017" cy="1872208"/>
                            <a:chOff x="832608" y="0"/>
                            <a:chExt cx="144017" cy="1872208"/>
                          </a:xfrm>
                          <a:grpFill/>
                        </wpg:grpSpPr>
                        <wps:wsp>
                          <wps:cNvPr id="90" name="圆角矩形 90"/>
                          <wps:cNvSpPr/>
                          <wps:spPr>
                            <a:xfrm flipH="1">
                              <a:off x="832608" y="0"/>
                              <a:ext cx="144017" cy="360040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1" name="圆角矩形 91"/>
                          <wps:cNvSpPr/>
                          <wps:spPr>
                            <a:xfrm flipH="1">
                              <a:off x="832608" y="1512168"/>
                              <a:ext cx="144017" cy="360040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92" name="组合 92"/>
                        <wpg:cNvGrpSpPr/>
                        <wpg:grpSpPr>
                          <a:xfrm rot="3600000">
                            <a:off x="864662" y="405"/>
                            <a:ext cx="144017" cy="1872208"/>
                            <a:chOff x="864662" y="405"/>
                            <a:chExt cx="144017" cy="1872208"/>
                          </a:xfrm>
                          <a:grpFill/>
                        </wpg:grpSpPr>
                        <wps:wsp>
                          <wps:cNvPr id="93" name="圆角矩形 93"/>
                          <wps:cNvSpPr/>
                          <wps:spPr>
                            <a:xfrm flipH="1">
                              <a:off x="864662" y="405"/>
                              <a:ext cx="144017" cy="360040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4" name="圆角矩形 94"/>
                          <wps:cNvSpPr/>
                          <wps:spPr>
                            <a:xfrm flipH="1">
                              <a:off x="864662" y="1512573"/>
                              <a:ext cx="144017" cy="360040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95" name="组合 95"/>
                        <wpg:cNvGrpSpPr/>
                        <wpg:grpSpPr>
                          <a:xfrm rot="5400000">
                            <a:off x="864095" y="-162"/>
                            <a:ext cx="144017" cy="1872208"/>
                            <a:chOff x="864095" y="-162"/>
                            <a:chExt cx="144017" cy="1872208"/>
                          </a:xfrm>
                          <a:grpFill/>
                        </wpg:grpSpPr>
                        <wps:wsp>
                          <wps:cNvPr id="96" name="圆角矩形 96"/>
                          <wps:cNvSpPr/>
                          <wps:spPr>
                            <a:xfrm flipH="1">
                              <a:off x="864095" y="-162"/>
                              <a:ext cx="144017" cy="360040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7" name="圆角矩形 97"/>
                          <wps:cNvSpPr/>
                          <wps:spPr>
                            <a:xfrm flipH="1">
                              <a:off x="864095" y="1512006"/>
                              <a:ext cx="144017" cy="360040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98" name="组合 98"/>
                        <wpg:cNvGrpSpPr/>
                        <wpg:grpSpPr>
                          <a:xfrm rot="7200000">
                            <a:off x="866928" y="-727"/>
                            <a:ext cx="144017" cy="1872208"/>
                            <a:chOff x="866928" y="-727"/>
                            <a:chExt cx="144017" cy="1872208"/>
                          </a:xfrm>
                          <a:grpFill/>
                        </wpg:grpSpPr>
                        <wps:wsp>
                          <wps:cNvPr id="99" name="圆角矩形 99"/>
                          <wps:cNvSpPr/>
                          <wps:spPr>
                            <a:xfrm flipH="1">
                              <a:off x="866928" y="-727"/>
                              <a:ext cx="144017" cy="360040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0" name="圆角矩形 100"/>
                          <wps:cNvSpPr/>
                          <wps:spPr>
                            <a:xfrm flipH="1">
                              <a:off x="866928" y="1511441"/>
                              <a:ext cx="144017" cy="360040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  <wpg:grpSp>
                        <wpg:cNvPr id="101" name="组合 101"/>
                        <wpg:cNvGrpSpPr/>
                        <wpg:grpSpPr>
                          <a:xfrm rot="9000000">
                            <a:off x="873160" y="2105"/>
                            <a:ext cx="144017" cy="1872208"/>
                            <a:chOff x="873160" y="2105"/>
                            <a:chExt cx="144017" cy="1872208"/>
                          </a:xfrm>
                          <a:grpFill/>
                        </wpg:grpSpPr>
                        <wps:wsp>
                          <wps:cNvPr id="102" name="圆角矩形 102"/>
                          <wps:cNvSpPr/>
                          <wps:spPr>
                            <a:xfrm flipH="1">
                              <a:off x="873160" y="2105"/>
                              <a:ext cx="144017" cy="360040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03" name="圆角矩形 103"/>
                          <wps:cNvSpPr/>
                          <wps:spPr>
                            <a:xfrm flipH="1">
                              <a:off x="873160" y="1514273"/>
                              <a:ext cx="144017" cy="360040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91" o:spid="_x0000_s1026" o:spt="203" style="position:absolute;left:0pt;margin-left:-13.05pt;margin-top:42.1pt;height:56.95pt;width:57pt;rotation:-1289591f;z-index:251664384;mso-width-relative:page;mso-height-relative:page;" coordsize="1875041,1874313" o:gfxdata="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">
                <o:lock v:ext="edit" aspectratio="f"/>
                <v:shape id="椭圆 30" o:spid="_x0000_s1026" o:spt="100" style="position:absolute;left:431383;top:432048;height:1008112;width:1008112;v-text-anchor:middle;" filled="t" stroked="f" coordsize="1512168,1512168" o:gfxdata="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Y+ePvQAA&#10;ANsAAAAPAAAAAAAAAAEAIAAAACIAAABkcnMvZG93bnJldi54bWxQSwECFAAUAAAACACHTuJAMy8F&#10;njsAAAA5AAAAEAAAAAAAAAABACAAAAAMAQAAZHJzL3NoYXBleG1sLnhtbFBLBQYAAAAABgAGAFsB&#10;AAC2AwAAAAA=&#10;" path="m756084,144016c418048,144016,144016,418048,144016,756084c144016,1094120,418048,1368152,756084,1368152c1094120,1368152,1368152,1094120,1368152,756084c1368152,418048,1094120,144016,756084,144016xm756084,0c1173658,0,1512168,338510,1512168,756084c1512168,1173658,1173658,1512168,756084,1512168c338510,1512168,0,1173658,0,756084c0,338510,338510,0,756084,0xe"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group id="_x0000_s1026" o:spid="_x0000_s1026" o:spt="203" style="position:absolute;left:832608;top:0;height:1872208;width:144017;" coordorigin="832608,0" coordsize="144017,1872208" o:gfxdata="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qE5fb0AAADbAAAADwAAAAAAAAABACAAAAAiAAAAZHJzL2Rvd25yZXYueG1s&#10;UEsBAhQAFAAAAAgAh07iQDMvBZ47AAAAOQAAABUAAAAAAAAAAQAgAAAADAEAAGRycy9ncm91cHNo&#10;YXBleG1sLnhtbFBLBQYAAAAABgAGAGABAADJAwAAAAA=&#10;">
                  <o:lock v:ext="edit" aspectratio="f"/>
                  <v:roundrect id="_x0000_s1026" o:spid="_x0000_s1026" o:spt="2" style="position:absolute;left:832608;top:0;flip:x;height:360040;width:144017;v-text-anchor:middle;" filled="t" stroked="f" coordsize="21600,21600" arcsize="0.5" o:gfxdata="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QHC8jugAAANsA&#10;AAAPAAAAAAAAAAEAIAAAACIAAABkcnMvZG93bnJldi54bWxQSwECFAAUAAAACACHTuJAMy8FnjsA&#10;AAA5AAAAEAAAAAAAAAABACAAAAAJAQAAZHJzL3NoYXBleG1sLnhtbFBLBQYAAAAABgAGAFsBAACz&#10;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roundrect>
                  <v:roundrect id="_x0000_s1026" o:spid="_x0000_s1026" o:spt="2" style="position:absolute;left:832608;top:1512168;flip:x;height:360040;width:144017;v-text-anchor:middle;" filled="t" stroked="f" coordsize="21600,21600" arcsize="0.5" o:gfxdata="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IYO7UbUAAADbAAAADwAA&#10;AAAAAAABACAAAAAiAAAAZHJzL2Rvd25yZXYueG1sUEsBAhQAFAAAAAgAh07iQDMvBZ47AAAAOQAA&#10;ABAAAAAAAAAAAQAgAAAABAEAAGRycy9zaGFwZXhtbC54bWxQSwUGAAAAAAYABgBbAQAArgMAAAAA&#10;">
                    <v:fill on="t" focussize="0,0"/>
                    <v:stroke on="f" weight="1pt" miterlimit="8" joinstyle="miter"/>
                    <v:imagedata o:title=""/>
                    <o:lock v:ext="edit" aspectratio="f"/>
                  </v:roundrect>
                </v:group>
                <v:group id="_x0000_s1026" o:spid="_x0000_s1026" o:spt="203" style="position:absolute;left:832608;top:0;height:1872208;width:144017;rotation:1966080f;" coordorigin="832608,0" coordsize="144017,1872208" o:gfxdata="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eve/q+AAAA2wAAAA8AAAAAAAAAAQAgAAAAIgAAAGRycy9kb3ducmV2Lnht&#10;bFBLAQIUABQAAAAIAIdO4kAzLwWeOwAAADkAAAAVAAAAAAAAAAEAIAAAAA0BAABkcnMvZ3JvdXBz&#10;aGFwZXhtbC54bWxQSwUGAAAAAAYABgBgAQAAygMAAAAA&#10;">
                  <o:lock v:ext="edit" aspectratio="f"/>
                  <v:roundrect id="_x0000_s1026" o:spid="_x0000_s1026" o:spt="2" style="position:absolute;left:832608;top:0;flip:x;height:360040;width:144017;v-text-anchor:middle;" filled="t" stroked="f" coordsize="21600,21600" arcsize="0.5" o:gfxdata="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WiwhirUAAADbAAAADwAA&#10;AAAAAAABACAAAAAiAAAAZHJzL2Rvd25yZXYueG1sUEsBAhQAFAAAAAgAh07iQDMvBZ47AAAAOQAA&#10;ABAAAAAAAAAAAQAgAAAABAEAAGRycy9zaGFwZXhtbC54bWxQSwUGAAAAAAYABgBbAQAArgMAAAAA&#10;">
                    <v:fill on="t" focussize="0,0"/>
                    <v:stroke on="f" weight="1pt" miterlimit="8" joinstyle="miter"/>
                    <v:imagedata o:title=""/>
                    <o:lock v:ext="edit" aspectratio="f"/>
                  </v:roundrect>
                  <v:roundrect id="_x0000_s1026" o:spid="_x0000_s1026" o:spt="2" style="position:absolute;left:832608;top:1512168;flip:x;height:360040;width:144017;v-text-anchor:middle;" filled="t" stroked="f" coordsize="21600,21600" arcsize="0.5" o:gfxdata="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1YIQRugAAANsA&#10;AAAPAAAAAAAAAAEAIAAAACIAAABkcnMvZG93bnJldi54bWxQSwECFAAUAAAACACHTuJAMy8FnjsA&#10;AAA5AAAAEAAAAAAAAAABACAAAAAJAQAAZHJzL3NoYXBleG1sLnhtbFBLBQYAAAAABgAGAFsBAACz&#10;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roundrect>
                </v:group>
                <v:group id="_x0000_s1026" o:spid="_x0000_s1026" o:spt="203" style="position:absolute;left:864662;top:405;height:1872208;width:144017;rotation:3932160f;" coordorigin="864662,405" coordsize="144017,1872208" o:gfxdata="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fTAf70AAADbAAAADwAAAAAAAAABACAAAAAiAAAAZHJzL2Rvd25yZXYueG1s&#10;UEsBAhQAFAAAAAgAh07iQDMvBZ47AAAAOQAAABUAAAAAAAAAAQAgAAAADAEAAGRycy9ncm91cHNo&#10;YXBleG1sLnhtbFBLBQYAAAAABgAGAGABAADJAwAAAAA=&#10;">
                  <o:lock v:ext="edit" aspectratio="f"/>
                  <v:roundrect id="_x0000_s1026" o:spid="_x0000_s1026" o:spt="2" style="position:absolute;left:864662;top:405;flip:x;height:360040;width:144017;v-text-anchor:middle;" filled="t" stroked="f" coordsize="21600,21600" arcsize="0.5" o:gfxdata="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/r/9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roundrect>
                  <v:roundrect id="_x0000_s1026" o:spid="_x0000_s1026" o:spt="2" style="position:absolute;left:864662;top:1512573;flip:x;height:360040;width:144017;v-text-anchor:middle;" filled="t" stroked="f" coordsize="21600,21600" arcsize="0.5" o:gfxdata="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FyeJvQAA&#10;ANs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roundrect>
                </v:group>
                <v:group id="_x0000_s1026" o:spid="_x0000_s1026" o:spt="203" style="position:absolute;left:864095;top:-162;height:1872208;width:144017;rotation:5898240f;" coordorigin="864095,-162" coordsize="144017,1872208" o:gfxdata="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GAI8r0AAADbAAAADwAAAAAAAAABACAAAAAiAAAAZHJzL2Rvd25yZXYueG1s&#10;UEsBAhQAFAAAAAgAh07iQDMvBZ47AAAAOQAAABUAAAAAAAAAAQAgAAAADAEAAGRycy9ncm91cHNo&#10;YXBleG1sLnhtbFBLBQYAAAAABgAGAGABAADJAwAAAAA=&#10;">
                  <o:lock v:ext="edit" aspectratio="f"/>
                  <v:roundrect id="_x0000_s1026" o:spid="_x0000_s1026" o:spt="2" style="position:absolute;left:864095;top:-162;flip:x;height:360040;width:144017;v-text-anchor:middle;" filled="t" stroked="f" coordsize="21600,21600" arcsize="0.5" o:gfxdata="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JHGW8AAAA&#10;2wAAAA8AAAAAAAAAAQAgAAAAIgAAAGRycy9kb3ducmV2LnhtbFBLAQIUABQAAAAIAIdO4kAzLwWe&#10;OwAAADkAAAAQAAAAAAAAAAEAIAAAAAsBAABkcnMvc2hhcGV4bWwueG1sUEsFBgAAAAAGAAYAWwEA&#10;ALUDAAAAAA==&#10;">
                    <v:fill on="t" focussize="0,0"/>
                    <v:stroke on="f" weight="1pt" miterlimit="8" joinstyle="miter"/>
                    <v:imagedata o:title=""/>
                    <o:lock v:ext="edit" aspectratio="f"/>
                  </v:roundrect>
                  <v:roundrect id="_x0000_s1026" o:spid="_x0000_s1026" o:spt="2" style="position:absolute;left:864095;top:1512006;flip:x;height:360040;width:144017;v-text-anchor:middle;" filled="t" stroked="f" coordsize="21600,21600" arcsize="0.5" o:gfxdata="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cW5/r4A&#10;AADbAAAADwAAAAAAAAABACAAAAAiAAAAZHJzL2Rvd25yZXYueG1sUEsBAhQAFAAAAAgAh07iQDMv&#10;BZ47AAAAOQAAABAAAAAAAAAAAQAgAAAADQEAAGRycy9zaGFwZXhtbC54bWxQSwUGAAAAAAYABgBb&#10;AQAAtwMAAAAA&#10;">
                    <v:fill on="t" focussize="0,0"/>
                    <v:stroke on="f" weight="1pt" miterlimit="8" joinstyle="miter"/>
                    <v:imagedata o:title=""/>
                    <o:lock v:ext="edit" aspectratio="f"/>
                  </v:roundrect>
                </v:group>
                <v:group id="_x0000_s1026" o:spid="_x0000_s1026" o:spt="203" style="position:absolute;left:866928;top:-727;height:1872208;width:144017;rotation:7864320f;" coordorigin="866928,-727" coordsize="144017,1872208" o:gfxdata="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q+a2S7AAAA2wAAAA8AAAAAAAAAAQAgAAAAIgAAAGRycy9kb3ducmV2LnhtbFBL&#10;AQIUABQAAAAIAIdO4kAzLwWeOwAAADkAAAAVAAAAAAAAAAEAIAAAAAoBAABkcnMvZ3JvdXBzaGFw&#10;ZXhtbC54bWxQSwUGAAAAAAYABgBgAQAAxwMAAAAA&#10;">
                  <o:lock v:ext="edit" aspectratio="f"/>
                  <v:roundrect id="_x0000_s1026" o:spid="_x0000_s1026" o:spt="2" style="position:absolute;left:866928;top:-727;flip:x;height:360040;width:144017;v-text-anchor:middle;" filled="t" stroked="f" coordsize="21600,21600" arcsize="0.5" o:gfxdata="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FogXugAAANsA&#10;AAAPAAAAAAAAAAEAIAAAACIAAABkcnMvZG93bnJldi54bWxQSwECFAAUAAAACACHTuJAMy8FnjsA&#10;AAA5AAAAEAAAAAAAAAABACAAAAAJAQAAZHJzL3NoYXBleG1sLnhtbFBLBQYAAAAABgAGAFsBAACz&#10;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roundrect>
                  <v:roundrect id="_x0000_s1026" o:spid="_x0000_s1026" o:spt="2" style="position:absolute;left:866928;top:1511441;flip:x;height:360040;width:144017;v-text-anchor:middle;" filled="t" stroked="f" coordsize="21600,21600" arcsize="0.5" o:gfxdata="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H1Y6vQAA&#10;ANwAAAAPAAAAAAAAAAEAIAAAACIAAABkcnMvZG93bnJldi54bWxQSwECFAAUAAAACACHTuJAMy8F&#10;njsAAAA5AAAAEAAAAAAAAAABACAAAAAMAQAAZHJzL3NoYXBleG1sLnhtbFBLBQYAAAAABgAGAFsB&#10;AAC2AwAAAAA=&#10;">
                    <v:fill on="t" focussize="0,0"/>
                    <v:stroke on="f" weight="1pt" miterlimit="8" joinstyle="miter"/>
                    <v:imagedata o:title=""/>
                    <o:lock v:ext="edit" aspectratio="f"/>
                  </v:roundrect>
                </v:group>
                <v:group id="_x0000_s1026" o:spid="_x0000_s1026" o:spt="203" style="position:absolute;left:873160;top:2105;height:1872208;width:144017;rotation:9830400f;" coordorigin="873160,2105" coordsize="144017,1872208" o:gfxdata="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JIEmRvAAAANwAAAAPAAAAAAAAAAEAIAAAACIAAABkcnMvZG93bnJldi54bWxQ&#10;SwECFAAUAAAACACHTuJAMy8FnjsAAAA5AAAAFQAAAAAAAAABACAAAAALAQAAZHJzL2dyb3Vwc2hh&#10;cGV4bWwueG1sUEsFBgAAAAAGAAYAYAEAAMgDAAAAAA==&#10;">
                  <o:lock v:ext="edit" aspectratio="f"/>
                  <v:roundrect id="_x0000_s1026" o:spid="_x0000_s1026" o:spt="2" style="position:absolute;left:873160;top:2105;flip:x;height:360040;width:144017;v-text-anchor:middle;" filled="t" stroked="f" coordsize="21600,21600" arcsize="0.5" o:gfxdata="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IFt1rsAAADc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1pt" miterlimit="8" joinstyle="miter"/>
                    <v:imagedata o:title=""/>
                    <o:lock v:ext="edit" aspectratio="f"/>
                  </v:roundrect>
                  <v:roundrect id="_x0000_s1026" o:spid="_x0000_s1026" o:spt="2" style="position:absolute;left:873160;top:1514273;flip:x;height:360040;width:144017;v-text-anchor:middle;" filled="t" stroked="f" coordsize="21600,21600" arcsize="0.5" o:gfxdata="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83ITbsAAADc&#10;AAAADwAAAAAAAAABACAAAAAiAAAAZHJzL2Rvd25yZXYueG1sUEsBAhQAFAAAAAgAh07iQDMvBZ47&#10;AAAAOQAAABAAAAAAAAAAAQAgAAAACgEAAGRycy9zaGFwZXhtbC54bWxQSwUGAAAAAAYABgBbAQAA&#10;tAMAAAAA&#10;">
                    <v:fill on="t" focussize="0,0"/>
                    <v:stroke on="f" weight="1pt" miterlimit="8" joinstyle="miter"/>
                    <v:imagedata o:title=""/>
                    <o:lock v:ext="edit" aspectratio="f"/>
                  </v:roundrect>
                </v:group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-416560</wp:posOffset>
                </wp:positionH>
                <wp:positionV relativeFrom="paragraph">
                  <wp:posOffset>1774825</wp:posOffset>
                </wp:positionV>
                <wp:extent cx="6239510" cy="6536055"/>
                <wp:effectExtent l="6350" t="3810" r="0" b="0"/>
                <wp:wrapNone/>
                <wp:docPr id="6" name="组合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39511" cy="6536032"/>
                          <a:chOff x="0" y="0"/>
                          <a:chExt cx="4799482" cy="5276909"/>
                        </a:xfrm>
                      </wpg:grpSpPr>
                      <wpg:grpSp>
                        <wpg:cNvPr id="7" name="组合 7"/>
                        <wpg:cNvGrpSpPr/>
                        <wpg:grpSpPr>
                          <a:xfrm>
                            <a:off x="0" y="0"/>
                            <a:ext cx="4799482" cy="5276909"/>
                            <a:chOff x="0" y="0"/>
                            <a:chExt cx="4799482" cy="5276909"/>
                          </a:xfrm>
                        </wpg:grpSpPr>
                        <wpg:grpSp>
                          <wpg:cNvPr id="8" name="组合 8"/>
                          <wpg:cNvGrpSpPr/>
                          <wpg:grpSpPr>
                            <a:xfrm>
                              <a:off x="0" y="0"/>
                              <a:ext cx="4704303" cy="5184950"/>
                              <a:chOff x="0" y="0"/>
                              <a:chExt cx="4704303" cy="5184950"/>
                            </a:xfrm>
                          </wpg:grpSpPr>
                          <wps:wsp>
                            <wps:cNvPr id="9" name="矩形 9"/>
                            <wps:cNvSpPr/>
                            <wps:spPr>
                              <a:xfrm>
                                <a:off x="1" y="10049"/>
                                <a:ext cx="4692580" cy="517490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rgbClr val="53C3C9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10" name="直接连接符 10"/>
                            <wps:cNvCnPr/>
                            <wps:spPr>
                              <a:xfrm>
                                <a:off x="0" y="3104941"/>
                                <a:ext cx="4672483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53C3C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" name="直接连接符 11"/>
                            <wps:cNvCnPr/>
                            <wps:spPr>
                              <a:xfrm>
                                <a:off x="31820" y="3629130"/>
                                <a:ext cx="4672483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53C3C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2" name="直接连接符 12"/>
                            <wps:cNvCnPr/>
                            <wps:spPr>
                              <a:xfrm>
                                <a:off x="11723" y="825639"/>
                                <a:ext cx="4672483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53C3C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" name="直接连接符 13"/>
                            <wps:cNvCnPr/>
                            <wps:spPr>
                              <a:xfrm>
                                <a:off x="556847" y="834014"/>
                                <a:ext cx="0" cy="226087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53C3C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4" name="直接连接符 14"/>
                            <wps:cNvCnPr/>
                            <wps:spPr>
                              <a:xfrm>
                                <a:off x="556847" y="3657600"/>
                                <a:ext cx="0" cy="151897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53C3C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5" name="直接连接符 15"/>
                            <wps:cNvCnPr/>
                            <wps:spPr>
                              <a:xfrm>
                                <a:off x="554334" y="1405653"/>
                                <a:ext cx="411814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53C3C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6" name="直接连接符 16"/>
                            <wps:cNvCnPr/>
                            <wps:spPr>
                              <a:xfrm>
                                <a:off x="566057" y="1985667"/>
                                <a:ext cx="411814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53C3C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7" name="直接连接符 17"/>
                            <wps:cNvCnPr/>
                            <wps:spPr>
                              <a:xfrm>
                                <a:off x="556009" y="2565681"/>
                                <a:ext cx="411814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53C3C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8" name="直接连接符 18"/>
                            <wps:cNvCnPr/>
                            <wps:spPr>
                              <a:xfrm>
                                <a:off x="557684" y="4134898"/>
                                <a:ext cx="411814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53C3C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" name="直接连接符 19"/>
                            <wps:cNvCnPr/>
                            <wps:spPr>
                              <a:xfrm>
                                <a:off x="567732" y="4647365"/>
                                <a:ext cx="411814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53C3C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" name="直接连接符 20"/>
                            <wps:cNvCnPr/>
                            <wps:spPr>
                              <a:xfrm>
                                <a:off x="1219201" y="20098"/>
                                <a:ext cx="0" cy="307647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53C3C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2" name="直接连接符 22"/>
                            <wps:cNvCnPr/>
                            <wps:spPr>
                              <a:xfrm>
                                <a:off x="1921330" y="11724"/>
                                <a:ext cx="0" cy="307647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53C3C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3" name="直接连接符 23"/>
                            <wps:cNvCnPr/>
                            <wps:spPr>
                              <a:xfrm>
                                <a:off x="2623458" y="21772"/>
                                <a:ext cx="0" cy="307647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53C3C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4" name="直接连接符 24"/>
                            <wps:cNvCnPr/>
                            <wps:spPr>
                              <a:xfrm>
                                <a:off x="3325586" y="31821"/>
                                <a:ext cx="0" cy="307647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53C3C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5" name="直接连接符 25"/>
                            <wps:cNvCnPr/>
                            <wps:spPr>
                              <a:xfrm>
                                <a:off x="4027715" y="11724"/>
                                <a:ext cx="0" cy="307647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53C3C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6" name="直接连接符 26"/>
                            <wps:cNvCnPr/>
                            <wps:spPr>
                              <a:xfrm>
                                <a:off x="4027715" y="3639179"/>
                                <a:ext cx="0" cy="153739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53C3C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7" name="直接连接符 27"/>
                            <wps:cNvCnPr/>
                            <wps:spPr>
                              <a:xfrm>
                                <a:off x="1209153" y="3639179"/>
                                <a:ext cx="0" cy="153739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53C3C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8" name="直接连接符 28"/>
                            <wps:cNvCnPr/>
                            <wps:spPr>
                              <a:xfrm>
                                <a:off x="3323074" y="3639179"/>
                                <a:ext cx="0" cy="153739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53C3C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9" name="直接连接符 29"/>
                            <wps:cNvCnPr/>
                            <wps:spPr>
                              <a:xfrm>
                                <a:off x="2618434" y="3639179"/>
                                <a:ext cx="0" cy="153739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53C3C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0" name="直接连接符 30"/>
                            <wps:cNvCnPr/>
                            <wps:spPr>
                              <a:xfrm>
                                <a:off x="1913794" y="3639179"/>
                                <a:ext cx="0" cy="153739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53C3C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1" name="直接连接符 31"/>
                            <wps:cNvCnPr/>
                            <wps:spPr>
                              <a:xfrm>
                                <a:off x="0" y="0"/>
                                <a:ext cx="1215850" cy="82396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53C3C9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32" name="文本框 50"/>
                          <wps:cNvSpPr txBox="1"/>
                          <wps:spPr>
                            <a:xfrm>
                              <a:off x="40194" y="422017"/>
                              <a:ext cx="691515" cy="4876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hint="eastAsia" w:ascii="思源黑体 CN Light" w:hAnsi="思源黑体 CN Light" w:eastAsia="思源黑体 CN Light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节 次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3" name="文本框 52"/>
                          <wps:cNvSpPr txBox="1"/>
                          <wps:spPr>
                            <a:xfrm>
                              <a:off x="514139" y="82059"/>
                              <a:ext cx="691515" cy="4876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hint="eastAsia" w:ascii="思源黑体 CN Light" w:hAnsi="思源黑体 CN Light" w:eastAsia="思源黑体 CN Light" w:cstheme="minorBidi"/>
                                    <w:color w:val="000000" w:themeColor="text1"/>
                                    <w:kern w:val="24"/>
                                    <w:sz w:val="32"/>
                                    <w:szCs w:val="32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星 期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4" name="文本框 53"/>
                          <wps:cNvSpPr txBox="1"/>
                          <wps:spPr>
                            <a:xfrm>
                              <a:off x="1299226" y="214596"/>
                              <a:ext cx="716915" cy="4876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hint="eastAsia" w:ascii="思源黑体 CN Light" w:hAnsi="思源黑体 CN Light" w:eastAsia="思源黑体 CN Light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星期一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5" name="文本框 54"/>
                          <wps:cNvSpPr txBox="1"/>
                          <wps:spPr>
                            <a:xfrm>
                              <a:off x="1976237" y="217008"/>
                              <a:ext cx="716915" cy="4876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hint="eastAsia" w:ascii="思源黑体 CN Light" w:hAnsi="思源黑体 CN Light" w:eastAsia="思源黑体 CN Light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星期二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6" name="文本框 55"/>
                          <wps:cNvSpPr txBox="1"/>
                          <wps:spPr>
                            <a:xfrm>
                              <a:off x="2681656" y="214604"/>
                              <a:ext cx="716915" cy="4876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hint="eastAsia" w:ascii="思源黑体 CN Light" w:hAnsi="思源黑体 CN Light" w:eastAsia="思源黑体 CN Light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星期三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7" name="文本框 56"/>
                          <wps:cNvSpPr txBox="1"/>
                          <wps:spPr>
                            <a:xfrm>
                              <a:off x="3388719" y="214598"/>
                              <a:ext cx="716915" cy="4876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hint="eastAsia" w:ascii="思源黑体 CN Light" w:hAnsi="思源黑体 CN Light" w:eastAsia="思源黑体 CN Light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星期四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8" name="文本框 57"/>
                          <wps:cNvSpPr txBox="1"/>
                          <wps:spPr>
                            <a:xfrm>
                              <a:off x="4082567" y="214590"/>
                              <a:ext cx="716915" cy="48768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hint="eastAsia" w:ascii="思源黑体 CN Light" w:hAnsi="思源黑体 CN Light" w:eastAsia="思源黑体 CN Light" w:cstheme="minorBidi"/>
                                    <w:color w:val="000000" w:themeColor="text1"/>
                                    <w:kern w:val="24"/>
                                    <w:sz w:val="28"/>
                                    <w:szCs w:val="28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星期五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39" name="文本框 58"/>
                          <wps:cNvSpPr txBox="1"/>
                          <wps:spPr>
                            <a:xfrm>
                              <a:off x="124246" y="1348618"/>
                              <a:ext cx="412115" cy="128016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hint="eastAsia" w:ascii="思源黑体 CN Light" w:hAnsi="思源黑体 CN Light" w:eastAsia="思源黑体 CN Light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上</w:t>
                                </w:r>
                              </w:p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hint="eastAsia" w:ascii="思源黑体 CN Light" w:hAnsi="思源黑体 CN Light" w:eastAsia="思源黑体 CN Light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午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0" name="文本框 59"/>
                          <wps:cNvSpPr txBox="1"/>
                          <wps:spPr>
                            <a:xfrm>
                              <a:off x="124246" y="3789390"/>
                              <a:ext cx="412115" cy="128016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hint="eastAsia" w:ascii="思源黑体 CN Light" w:hAnsi="思源黑体 CN Light" w:eastAsia="思源黑体 CN Light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下</w:t>
                                </w:r>
                              </w:p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hint="eastAsia" w:ascii="思源黑体 CN Light" w:hAnsi="思源黑体 CN Light" w:eastAsia="思源黑体 CN Light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午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1" name="文本框 60"/>
                          <wps:cNvSpPr txBox="1"/>
                          <wps:spPr>
                            <a:xfrm>
                              <a:off x="741806" y="848246"/>
                              <a:ext cx="305435" cy="6858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hint="eastAsia" w:ascii="思源黑体 CN Light" w:hAnsi="思源黑体 CN Light" w:eastAsia="思源黑体 CN Light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2" name="文本框 61"/>
                          <wps:cNvSpPr txBox="1"/>
                          <wps:spPr>
                            <a:xfrm>
                              <a:off x="735107" y="1413126"/>
                              <a:ext cx="305435" cy="6858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hint="eastAsia" w:ascii="思源黑体 CN Light" w:hAnsi="思源黑体 CN Light" w:eastAsia="思源黑体 CN Light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3" name="文本框 62"/>
                          <wps:cNvSpPr txBox="1"/>
                          <wps:spPr>
                            <a:xfrm>
                              <a:off x="731709" y="1950103"/>
                              <a:ext cx="305435" cy="6858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hint="eastAsia" w:ascii="思源黑体 CN Light" w:hAnsi="思源黑体 CN Light" w:eastAsia="思源黑体 CN Light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4" name="文本框 63"/>
                          <wps:cNvSpPr txBox="1"/>
                          <wps:spPr>
                            <a:xfrm>
                              <a:off x="740131" y="2516000"/>
                              <a:ext cx="305435" cy="6858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hint="eastAsia" w:ascii="思源黑体 CN Light" w:hAnsi="思源黑体 CN Light" w:eastAsia="思源黑体 CN Light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5" name="文本框 64"/>
                          <wps:cNvSpPr txBox="1"/>
                          <wps:spPr>
                            <a:xfrm>
                              <a:off x="740131" y="3562570"/>
                              <a:ext cx="305435" cy="6858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hint="eastAsia" w:ascii="思源黑体 CN Light" w:hAnsi="思源黑体 CN Light" w:eastAsia="思源黑体 CN Light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5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6" name="文本框 65"/>
                          <wps:cNvSpPr txBox="1"/>
                          <wps:spPr>
                            <a:xfrm>
                              <a:off x="731709" y="4056440"/>
                              <a:ext cx="305435" cy="6858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hint="eastAsia" w:ascii="思源黑体 CN Light" w:hAnsi="思源黑体 CN Light" w:eastAsia="思源黑体 CN Light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6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7" name="文本框 66"/>
                          <wps:cNvSpPr txBox="1"/>
                          <wps:spPr>
                            <a:xfrm>
                              <a:off x="731709" y="4591109"/>
                              <a:ext cx="305435" cy="68580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hint="eastAsia" w:ascii="思源黑体 CN Light" w:hAnsi="思源黑体 CN Light" w:eastAsia="思源黑体 CN Light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7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49" name="文本框 67"/>
                          <wps:cNvSpPr txBox="1"/>
                          <wps:spPr>
                            <a:xfrm>
                              <a:off x="1581592" y="3149330"/>
                              <a:ext cx="1730568" cy="685952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2"/>
                                  <w:spacing w:before="0" w:beforeAutospacing="0" w:after="0" w:afterAutospacing="0"/>
                                  <w:rPr>
                                    <w:sz w:val="44"/>
                                    <w:szCs w:val="44"/>
                                  </w:rPr>
                                </w:pPr>
                                <w:r>
                                  <w:rPr>
                                    <w:rFonts w:hint="eastAsia" w:ascii="思源黑体 CN Light" w:hAnsi="思源黑体 CN Light" w:eastAsia="思源黑体 CN Light" w:cstheme="minorBidi"/>
                                    <w:color w:val="000000" w:themeColor="text1"/>
                                    <w:kern w:val="24"/>
                                    <w:sz w:val="44"/>
                                    <w:szCs w:val="44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午         休</w:t>
                                </w:r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50" name="文本框 184"/>
                        <wps:cNvSpPr txBox="1"/>
                        <wps:spPr>
                          <a:xfrm>
                            <a:off x="1272687" y="848246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语文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1" name="文本框 185"/>
                        <wps:cNvSpPr txBox="1"/>
                        <wps:spPr>
                          <a:xfrm>
                            <a:off x="1323879" y="1411961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数学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2" name="文本框 186"/>
                        <wps:cNvSpPr txBox="1"/>
                        <wps:spPr>
                          <a:xfrm>
                            <a:off x="1272687" y="1983989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英语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3" name="文本框 187"/>
                        <wps:cNvSpPr txBox="1"/>
                        <wps:spPr>
                          <a:xfrm>
                            <a:off x="1323879" y="2524744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美术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4" name="文本框 188"/>
                        <wps:cNvSpPr txBox="1"/>
                        <wps:spPr>
                          <a:xfrm>
                            <a:off x="1304011" y="3572901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音乐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5" name="文本框 189"/>
                        <wps:cNvSpPr txBox="1"/>
                        <wps:spPr>
                          <a:xfrm>
                            <a:off x="1304010" y="4056440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品德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6" name="文本框 190"/>
                        <wps:cNvSpPr txBox="1"/>
                        <wps:spPr>
                          <a:xfrm>
                            <a:off x="1331415" y="4564103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体育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7" name="文本框 192"/>
                        <wps:cNvSpPr txBox="1"/>
                        <wps:spPr>
                          <a:xfrm>
                            <a:off x="2033121" y="2005885"/>
                            <a:ext cx="6407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rFonts w:ascii="思源黑体 CN Light" w:hAnsi="思源黑体 CN Light" w:eastAsia="思源黑体 CN Light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科学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8" name="文本框 193"/>
                        <wps:cNvSpPr txBox="1"/>
                        <wps:spPr>
                          <a:xfrm>
                            <a:off x="2028519" y="1405653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美术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59" name="文本框 194"/>
                        <wps:cNvSpPr txBox="1"/>
                        <wps:spPr>
                          <a:xfrm>
                            <a:off x="2016143" y="845843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英语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0" name="文本框 195"/>
                        <wps:cNvSpPr txBox="1"/>
                        <wps:spPr>
                          <a:xfrm>
                            <a:off x="2041203" y="2519136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数学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1" name="文本框 196"/>
                        <wps:cNvSpPr txBox="1"/>
                        <wps:spPr>
                          <a:xfrm>
                            <a:off x="2016141" y="3575440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语文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2" name="文本框 21"/>
                        <wps:cNvSpPr txBox="1"/>
                        <wps:spPr>
                          <a:xfrm>
                            <a:off x="1990352" y="4574689"/>
                            <a:ext cx="6407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rFonts w:ascii="思源黑体 CN Light" w:hAnsi="思源黑体 CN Light" w:eastAsia="思源黑体 CN Light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自习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3" name="文本框 197"/>
                        <wps:cNvSpPr txBox="1"/>
                        <wps:spPr>
                          <a:xfrm>
                            <a:off x="2028515" y="4067742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美术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4" name="文本框 198"/>
                        <wps:cNvSpPr txBox="1"/>
                        <wps:spPr>
                          <a:xfrm>
                            <a:off x="2704894" y="848246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数学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5" name="文本框 199"/>
                        <wps:cNvSpPr txBox="1"/>
                        <wps:spPr>
                          <a:xfrm>
                            <a:off x="3430805" y="838657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数学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6" name="文本框 200"/>
                        <wps:cNvSpPr txBox="1"/>
                        <wps:spPr>
                          <a:xfrm>
                            <a:off x="4099909" y="848246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语文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7" name="文本框 201"/>
                        <wps:cNvSpPr txBox="1"/>
                        <wps:spPr>
                          <a:xfrm>
                            <a:off x="2704894" y="1405653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英语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8" name="文本框 202"/>
                        <wps:cNvSpPr txBox="1"/>
                        <wps:spPr>
                          <a:xfrm>
                            <a:off x="3409309" y="1985667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英语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9" name="文本框 203"/>
                        <wps:cNvSpPr txBox="1"/>
                        <wps:spPr>
                          <a:xfrm>
                            <a:off x="4060121" y="2519136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英语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0" name="文本框 204"/>
                        <wps:cNvSpPr txBox="1"/>
                        <wps:spPr>
                          <a:xfrm>
                            <a:off x="4094291" y="1411961"/>
                            <a:ext cx="6407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rFonts w:ascii="思源黑体 CN Light" w:hAnsi="思源黑体 CN Light" w:eastAsia="思源黑体 CN Light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科学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1" name="文本框 205"/>
                        <wps:cNvSpPr txBox="1"/>
                        <wps:spPr>
                          <a:xfrm>
                            <a:off x="2704894" y="2524744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品德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2" name="文本框 206"/>
                        <wps:cNvSpPr txBox="1"/>
                        <wps:spPr>
                          <a:xfrm>
                            <a:off x="3398570" y="3570653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品德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3" name="文本框 207"/>
                        <wps:cNvSpPr txBox="1"/>
                        <wps:spPr>
                          <a:xfrm>
                            <a:off x="4094293" y="3570653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美术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4" name="文本框 208"/>
                        <wps:cNvSpPr txBox="1"/>
                        <wps:spPr>
                          <a:xfrm>
                            <a:off x="3431591" y="2512788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美术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5" name="文本框 209"/>
                        <wps:cNvSpPr txBox="1"/>
                        <wps:spPr>
                          <a:xfrm>
                            <a:off x="2718922" y="1985667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体育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6" name="文本框 210"/>
                        <wps:cNvSpPr txBox="1"/>
                        <wps:spPr>
                          <a:xfrm>
                            <a:off x="3412030" y="4069688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体育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7" name="文本框 211"/>
                        <wps:cNvSpPr txBox="1"/>
                        <wps:spPr>
                          <a:xfrm>
                            <a:off x="2706065" y="3570653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音乐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8" name="文本框 212"/>
                        <wps:cNvSpPr txBox="1"/>
                        <wps:spPr>
                          <a:xfrm>
                            <a:off x="4094291" y="1983989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音乐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79" name="文本框 213"/>
                        <wps:cNvSpPr txBox="1"/>
                        <wps:spPr>
                          <a:xfrm>
                            <a:off x="3412032" y="1405653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语文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0" name="文本框 214"/>
                        <wps:cNvSpPr txBox="1"/>
                        <wps:spPr>
                          <a:xfrm>
                            <a:off x="2725157" y="4078467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美术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1" name="文本框 215"/>
                        <wps:cNvSpPr txBox="1"/>
                        <wps:spPr>
                          <a:xfrm>
                            <a:off x="2731839" y="4574689"/>
                            <a:ext cx="6407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rFonts w:ascii="思源黑体 CN Light" w:hAnsi="思源黑体 CN Light" w:eastAsia="思源黑体 CN Light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科学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2" name="文本框 216"/>
                        <wps:cNvSpPr txBox="1"/>
                        <wps:spPr>
                          <a:xfrm>
                            <a:off x="3398571" y="4574689"/>
                            <a:ext cx="6407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rFonts w:ascii="思源黑体 CN Light" w:hAnsi="思源黑体 CN Light" w:eastAsia="思源黑体 CN Light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自习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83" name="文本框 217"/>
                        <wps:cNvSpPr txBox="1"/>
                        <wps:spPr>
                          <a:xfrm>
                            <a:off x="4082567" y="4080412"/>
                            <a:ext cx="58991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2"/>
                                <w:spacing w:before="0" w:beforeAutospacing="0" w:after="0" w:afterAutospacing="0"/>
                                <w:rPr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rFonts w:hint="eastAsia" w:ascii="思源黑体 CN Light" w:hAnsi="思源黑体 CN Light" w:eastAsia="思源黑体 CN Light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语文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2" o:spid="_x0000_s1026" o:spt="203" style="position:absolute;left:0pt;margin-left:-32.8pt;margin-top:139.75pt;height:514.65pt;width:491.3pt;z-index:251662336;mso-width-relative:page;mso-height-relative:page;" coordsize="4799482,5276909" o:gfxdata="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">
                <o:lock v:ext="edit" aspectratio="f"/>
                <v:group id="_x0000_s1026" o:spid="_x0000_s1026" o:spt="203" style="position:absolute;left:0;top:0;height:5276909;width:4799482;" coordsize="4799482,5276909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0;top:0;height:5184950;width:4704303;" coordsize="4704303,5184950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  <o:lock v:ext="edit" aspectratio="f"/>
                    <v:rect id="_x0000_s1026" o:spid="_x0000_s1026" o:spt="1" style="position:absolute;left:1;top:10049;height:5174901;width:4692580;v-text-anchor:middle;" fillcolor="#FFFFFF [3212]" filled="t" stroked="t" coordsize="21600,21600" o:gfxdata="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46p4vQAA&#10;ANoAAAAPAAAAAAAAAAEAIAAAACIAAABkcnMvZG93bnJldi54bWxQSwECFAAUAAAACACHTuJAMy8F&#10;njsAAAA5AAAAEAAAAAAAAAABACAAAAAMAQAAZHJzL3NoYXBleG1sLnhtbFBLBQYAAAAABgAGAFsB&#10;AAC2AwAAAAA=&#10;">
                      <v:fill on="t" focussize="0,0"/>
                      <v:stroke weight="1pt" color="#53C3C9 [3204]" miterlimit="8" joinstyle="miter"/>
                      <v:imagedata o:title=""/>
                      <o:lock v:ext="edit" aspectratio="f"/>
                    </v:rect>
                    <v:line id="_x0000_s1026" o:spid="_x0000_s1026" o:spt="20" style="position:absolute;left:0;top:3104941;height:0;width:4672483;" filled="f" stroked="t" coordsize="21600,21600" o:gfxdata="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Cdki7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53C3C9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31820;top:3629130;height:0;width:4672483;" filled="f" stroked="t" coordsize="21600,21600" o:gfxdata="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9rwRC5AAAA2wAA&#10;AA8AAAAAAAAAAQAgAAAAIgAAAGRycy9kb3ducmV2LnhtbFBLAQIUABQAAAAIAIdO4kAzLwWeOwAA&#10;ADkAAAAQAAAAAAAAAAEAIAAAAAgBAABkcnMvc2hhcGV4bWwueG1sUEsFBgAAAAAGAAYAWwEAALID&#10;AAAAAA==&#10;">
                      <v:fill on="f" focussize="0,0"/>
                      <v:stroke weight="0.5pt" color="#53C3C9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11723;top:825639;height:0;width:4672483;" filled="f" stroked="t" coordsize="21600,21600" o:gfxdata="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uV9n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0.5pt" color="#53C3C9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556847;top:834014;height:2260879;width:0;" filled="f" stroked="t" coordsize="21600,21600" o:gfxdata="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PX6/L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0.5pt" color="#53C3C9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556847;top:3657600;height:1518976;width:0;" filled="f" stroked="t" coordsize="21600,21600" o:gfxdata="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xxiiL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0.5pt" color="#53C3C9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554334;top:1405653;height:0;width:4118149;" filled="f" stroked="t" coordsize="21600,21600" o:gfxdata="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BQxxO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53C3C9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566057;top:1985667;height:0;width:4118149;" filled="f" stroked="t" coordsize="21600,21600" o:gfxdata="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wgllkugAAANsA&#10;AAAPAAAAAAAAAAEAIAAAACIAAABkcnMvZG93bnJldi54bWxQSwECFAAUAAAACACHTuJAMy8FnjsA&#10;AAA5AAAAEAAAAAAAAAABACAAAAAJAQAAZHJzL3NoYXBleG1sLnhtbFBLBQYAAAAABgAGAFsBAACz&#10;AwAAAAA=&#10;">
                      <v:fill on="f" focussize="0,0"/>
                      <v:stroke weight="0.5pt" color="#53C3C9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556009;top:2565681;height:0;width:4118149;" filled="f" stroked="t" coordsize="21600,21600" o:gfxdata="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878/7sAAADb&#10;AAAADwAAAAAAAAABACAAAAAiAAAAZHJzL2Rvd25yZXYueG1sUEsBAhQAFAAAAAgAh07iQDMvBZ47&#10;AAAAOQAAABAAAAAAAAAAAQAgAAAACgEAAGRycy9zaGFwZXhtbC54bWxQSwUGAAAAAAYABgBbAQAA&#10;tAMAAAAA&#10;">
                      <v:fill on="f" focussize="0,0"/>
                      <v:stroke weight="0.5pt" color="#53C3C9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557684;top:4134898;height:0;width:4118149;" filled="f" stroked="t" coordsize="21600,21600" o:gfxdata="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lFojb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53C3C9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567732;top:4647365;height:0;width:4118149;" filled="f" stroked="t" coordsize="21600,21600" o:gfxdata="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EdzRa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53C3C9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1219201;top:20098;height:3076471;width:0;" filled="f" stroked="t" coordsize="21600,21600" o:gfxdata="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5Lrja5AAAA2wAA&#10;AA8AAAAAAAAAAQAgAAAAIgAAAGRycy9kb3ducmV2LnhtbFBLAQIUABQAAAAIAIdO4kAzLwWeOwAA&#10;ADkAAAAQAAAAAAAAAAEAIAAAAAgBAABkcnMvc2hhcGV4bWwueG1sUEsFBgAAAAAGAAYAWwEAALID&#10;AAAAAA==&#10;">
                      <v:fill on="f" focussize="0,0"/>
                      <v:stroke weight="0.5pt" color="#53C3C9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1921330;top:11724;height:3076471;width:0;" filled="f" stroked="t" coordsize="21600,21600" o:gfxdata="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HVldq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53C3C9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2623458;top:21772;height:3076471;width:0;" filled="f" stroked="t" coordsize="21600,21600" o:gfxdata="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mTBB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53C3C9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3325586;top:31821;height:3076471;width:0;" filled="f" stroked="t" coordsize="21600,21600" o:gfxdata="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hcKg1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53C3C9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4027715;top:11724;height:3076471;width:0;" filled="f" stroked="t" coordsize="21600,21600" o:gfxdata="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jwNrr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53C3C9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4027715;top:3639179;height:1537398;width:0;" filled="f" stroked="t" coordsize="21600,21600" o:gfxdata="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u6T2b4A&#10;AADbAAAADwAAAAAAAAABACAAAAAiAAAAZHJzL2Rvd25yZXYueG1sUEsBAhQAFAAAAAgAh07iQDMv&#10;BZ47AAAAOQAAABAAAAAAAAAAAQAgAAAADQEAAGRycy9zaGFwZXhtbC54bWxQSwUGAAAAAAYABgBb&#10;AQAAtwMAAAAA&#10;">
                      <v:fill on="f" focussize="0,0"/>
                      <v:stroke weight="0.5pt" color="#53C3C9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1209153;top:3639179;height:1537398;width:0;" filled="f" stroked="t" coordsize="21600,21600" o:gfxdata="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RojZC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53C3C9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3323074;top:3639179;height:1537398;width:0;" filled="f" stroked="t" coordsize="21600,21600" o:gfxdata="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A9ojC5AAAA2wAA&#10;AA8AAAAAAAAAAQAgAAAAIgAAAGRycy9kb3ducmV2LnhtbFBLAQIUABQAAAAIAIdO4kAzLwWeOwAA&#10;ADkAAAAQAAAAAAAAAAEAIAAAAAgBAABkcnMvc2hhcGV4bWwueG1sUEsFBgAAAAAGAAYAWwEAALID&#10;AAAAAA==&#10;">
                      <v:fill on="f" focussize="0,0"/>
                      <v:stroke weight="0.5pt" color="#53C3C9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2618434;top:3639179;height:1537398;width:0;" filled="f" stroked="t" coordsize="21600,21600" o:gfxdata="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cQer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53C3C9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1913794;top:3639179;height:1537398;width:0;" filled="f" stroked="t" coordsize="21600,21600" o:gfxdata="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uSOOu8AAAA&#10;2wAAAA8AAAAAAAAAAQAgAAAAIgAAAGRycy9kb3ducmV2LnhtbFBLAQIUABQAAAAIAIdO4kAzLwWe&#10;OwAAADkAAAAQAAAAAAAAAAEAIAAAAAsBAABkcnMvc2hhcGV4bWwueG1sUEsFBgAAAAAGAAYAWwEA&#10;ALUDAAAAAA==&#10;">
                      <v:fill on="f" focussize="0,0"/>
                      <v:stroke weight="0.5pt" color="#53C3C9 [3204]" miterlimit="8" joinstyle="miter"/>
                      <v:imagedata o:title=""/>
                      <o:lock v:ext="edit" aspectratio="f"/>
                    </v:line>
                    <v:line id="_x0000_s1026" o:spid="_x0000_s1026" o:spt="20" style="position:absolute;left:0;top:0;height:823965;width:1215850;" filled="f" stroked="t" coordsize="21600,21600" o:gfxdata="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03p1wvQAA&#10;ANsAAAAPAAAAAAAAAAEAIAAAACIAAABkcnMvZG93bnJldi54bWxQSwECFAAUAAAACACHTuJAMy8F&#10;njsAAAA5AAAAEAAAAAAAAAABACAAAAAMAQAAZHJzL3NoYXBleG1sLnhtbFBLBQYAAAAABgAGAFsB&#10;AAC2AwAAAAA=&#10;">
                      <v:fill on="f" focussize="0,0"/>
                      <v:stroke weight="0.5pt" color="#53C3C9 [3204]" miterlimit="8" joinstyle="miter"/>
                      <v:imagedata o:title=""/>
                      <o:lock v:ext="edit" aspectratio="f"/>
                    </v:line>
                  </v:group>
                  <v:shape id="文本框 50" o:spid="_x0000_s1026" o:spt="202" type="#_x0000_t202" style="position:absolute;left:40194;top:422017;height:487680;width:691515;" filled="f" stroked="f" coordsize="21600,21600" o:gfxdata="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mOF6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</w:pPr>
                          <w:r>
                            <w:rPr>
                              <w:rFonts w:hint="eastAsia" w:ascii="思源黑体 CN Light" w:hAnsi="思源黑体 CN Light" w:eastAsia="思源黑体 CN Light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节 次</w:t>
                          </w:r>
                        </w:p>
                      </w:txbxContent>
                    </v:textbox>
                  </v:shape>
                  <v:shape id="文本框 52" o:spid="_x0000_s1026" o:spt="202" type="#_x0000_t202" style="position:absolute;left:514139;top:82059;height:487680;width:691515;" filled="f" stroked="f" coordsize="21600,21600" o:gfxdata="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NRE4b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</w:pPr>
                          <w:r>
                            <w:rPr>
                              <w:rFonts w:hint="eastAsia" w:ascii="思源黑体 CN Light" w:hAnsi="思源黑体 CN Light" w:eastAsia="思源黑体 CN Light" w:cstheme="minorBidi"/>
                              <w:color w:val="000000" w:themeColor="text1"/>
                              <w:kern w:val="24"/>
                              <w:sz w:val="32"/>
                              <w:szCs w:val="32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星 期</w:t>
                          </w:r>
                        </w:p>
                      </w:txbxContent>
                    </v:textbox>
                  </v:shape>
                  <v:shape id="文本框 53" o:spid="_x0000_s1026" o:spt="202" type="#_x0000_t202" style="position:absolute;left:1299226;top:214596;height:487680;width:716915;" filled="f" stroked="f" coordsize="21600,21600" o:gfxdata="UEsDBAoAAAAAAIdO4kAAAAAAAAAAAAAAAAAEAAAAZHJzL1BLAwQUAAAACACHTuJAdz3clb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9MS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PdyV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</w:pPr>
                          <w:r>
                            <w:rPr>
                              <w:rFonts w:hint="eastAsia" w:ascii="思源黑体 CN Light" w:hAnsi="思源黑体 CN Light" w:eastAsia="思源黑体 CN Light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星期一</w:t>
                          </w:r>
                        </w:p>
                      </w:txbxContent>
                    </v:textbox>
                  </v:shape>
                  <v:shape id="文本框 54" o:spid="_x0000_s1026" o:spt="202" type="#_x0000_t202" style="position:absolute;left:1976237;top:217008;height:487680;width:716915;" filled="f" stroked="f" coordsize="21600,21600" o:gfxdata="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cXkO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</w:pPr>
                          <w:r>
                            <w:rPr>
                              <w:rFonts w:hint="eastAsia" w:ascii="思源黑体 CN Light" w:hAnsi="思源黑体 CN Light" w:eastAsia="思源黑体 CN Light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星期二</w:t>
                          </w:r>
                        </w:p>
                      </w:txbxContent>
                    </v:textbox>
                  </v:shape>
                  <v:shape id="文本框 55" o:spid="_x0000_s1026" o:spt="202" type="#_x0000_t202" style="position:absolute;left:2681656;top:214604;height:487680;width:716915;" filled="f" stroked="f" coordsize="21600,21600" o:gfxdata="UEsDBAoAAAAAAIdO4kAAAAAAAAAAAAAAAAAEAAAAZHJzL1BLAwQUAAAACACHTuJA6KPneb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QMR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j53m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</w:pPr>
                          <w:r>
                            <w:rPr>
                              <w:rFonts w:hint="eastAsia" w:ascii="思源黑体 CN Light" w:hAnsi="思源黑体 CN Light" w:eastAsia="思源黑体 CN Light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星期三</w:t>
                          </w:r>
                        </w:p>
                      </w:txbxContent>
                    </v:textbox>
                  </v:shape>
                  <v:shape id="文本框 56" o:spid="_x0000_s1026" o:spt="202" type="#_x0000_t202" style="position:absolute;left:3388719;top:214598;height:487680;width:716915;" filled="f" stroked="f" coordsize="21600,21600" o:gfxdata="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fvQuK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</w:pPr>
                          <w:r>
                            <w:rPr>
                              <w:rFonts w:hint="eastAsia" w:ascii="思源黑体 CN Light" w:hAnsi="思源黑体 CN Light" w:eastAsia="思源黑体 CN Light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星期四</w:t>
                          </w:r>
                        </w:p>
                      </w:txbxContent>
                    </v:textbox>
                  </v:shape>
                  <v:shape id="文本框 57" o:spid="_x0000_s1026" o:spt="202" type="#_x0000_t202" style="position:absolute;left:4082567;top:214590;height:487680;width:716915;" filled="f" stroked="f" coordsize="21600,21600" o:gfxdata="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Zw1pC5AAAA2w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</w:pPr>
                          <w:r>
                            <w:rPr>
                              <w:rFonts w:hint="eastAsia" w:ascii="思源黑体 CN Light" w:hAnsi="思源黑体 CN Light" w:eastAsia="思源黑体 CN Light" w:cstheme="minorBidi"/>
                              <w:color w:val="000000" w:themeColor="text1"/>
                              <w:kern w:val="24"/>
                              <w:sz w:val="28"/>
                              <w:szCs w:val="28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星期五</w:t>
                          </w:r>
                        </w:p>
                      </w:txbxContent>
                    </v:textbox>
                  </v:shape>
                  <v:shape id="文本框 58" o:spid="_x0000_s1026" o:spt="202" type="#_x0000_t202" style="position:absolute;left:124246;top:1348618;height:1280160;width:412115;" filled="f" stroked="f" coordsize="21600,21600" o:gfxdata="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PHML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</w:pPr>
                          <w:r>
                            <w:rPr>
                              <w:rFonts w:hint="eastAsia" w:ascii="思源黑体 CN Light" w:hAnsi="思源黑体 CN Light" w:eastAsia="思源黑体 CN Light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上</w:t>
                          </w:r>
                        </w:p>
                        <w:p>
                          <w:pPr>
                            <w:pStyle w:val="2"/>
                            <w:spacing w:before="0" w:beforeAutospacing="0" w:after="0" w:afterAutospacing="0"/>
                          </w:pPr>
                          <w:r>
                            <w:rPr>
                              <w:rFonts w:hint="eastAsia" w:ascii="思源黑体 CN Light" w:hAnsi="思源黑体 CN Light" w:eastAsia="思源黑体 CN Light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午</w:t>
                          </w:r>
                        </w:p>
                      </w:txbxContent>
                    </v:textbox>
                  </v:shape>
                  <v:shape id="文本框 59" o:spid="_x0000_s1026" o:spt="202" type="#_x0000_t202" style="position:absolute;left:124246;top:3789390;height:1280160;width:412115;" filled="f" stroked="f" coordsize="21600,21600" o:gfxdata="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UACp67gAAADb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</w:pPr>
                          <w:r>
                            <w:rPr>
                              <w:rFonts w:hint="eastAsia" w:ascii="思源黑体 CN Light" w:hAnsi="思源黑体 CN Light" w:eastAsia="思源黑体 CN Light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下</w:t>
                          </w:r>
                        </w:p>
                        <w:p>
                          <w:pPr>
                            <w:pStyle w:val="2"/>
                            <w:spacing w:before="0" w:beforeAutospacing="0" w:after="0" w:afterAutospacing="0"/>
                          </w:pPr>
                          <w:r>
                            <w:rPr>
                              <w:rFonts w:hint="eastAsia" w:ascii="思源黑体 CN Light" w:hAnsi="思源黑体 CN Light" w:eastAsia="思源黑体 CN Light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午</w:t>
                          </w:r>
                        </w:p>
                      </w:txbxContent>
                    </v:textbox>
                  </v:shape>
                  <v:shape id="文本框 60" o:spid="_x0000_s1026" o:spt="202" type="#_x0000_t202" style="position:absolute;left:741806;top:848246;height:685800;width:305435;" filled="f" stroked="f" coordsize="21600,21600" o:gfxdata="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/TAxw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</w:pPr>
                          <w:r>
                            <w:rPr>
                              <w:rFonts w:hint="eastAsia" w:ascii="思源黑体 CN Light" w:hAnsi="思源黑体 CN Light" w:eastAsia="思源黑体 CN Light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</w:t>
                          </w:r>
                        </w:p>
                      </w:txbxContent>
                    </v:textbox>
                  </v:shape>
                  <v:shape id="文本框 61" o:spid="_x0000_s1026" o:spt="202" type="#_x0000_t202" style="position:absolute;left:735107;top:1413126;height:685800;width:305435;" filled="f" stroked="f" coordsize="21600,21600" o:gfxdata="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npIH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</w:pPr>
                          <w:r>
                            <w:rPr>
                              <w:rFonts w:hint="eastAsia" w:ascii="思源黑体 CN Light" w:hAnsi="思源黑体 CN Light" w:eastAsia="思源黑体 CN Light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2</w:t>
                          </w:r>
                        </w:p>
                      </w:txbxContent>
                    </v:textbox>
                  </v:shape>
                  <v:shape id="文本框 62" o:spid="_x0000_s1026" o:spt="202" type="#_x0000_t202" style="position:absolute;left:731709;top:1950103;height:685800;width:305435;" filled="f" stroked="f" coordsize="21600,21600" o:gfxdata="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0jec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</w:pPr>
                          <w:r>
                            <w:rPr>
                              <w:rFonts w:hint="eastAsia" w:ascii="思源黑体 CN Light" w:hAnsi="思源黑体 CN Light" w:eastAsia="思源黑体 CN Light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3</w:t>
                          </w:r>
                        </w:p>
                      </w:txbxContent>
                    </v:textbox>
                  </v:shape>
                  <v:shape id="文本框 63" o:spid="_x0000_s1026" o:spt="202" type="#_x0000_t202" style="position:absolute;left:740131;top:2516000;height:685800;width:305435;" filled="f" stroked="f" coordsize="21600,21600" o:gfxdata="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vO6/o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</w:pPr>
                          <w:r>
                            <w:rPr>
                              <w:rFonts w:hint="eastAsia" w:ascii="思源黑体 CN Light" w:hAnsi="思源黑体 CN Light" w:eastAsia="思源黑体 CN Light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4</w:t>
                          </w:r>
                        </w:p>
                      </w:txbxContent>
                    </v:textbox>
                  </v:shape>
                  <v:shape id="文本框 64" o:spid="_x0000_s1026" o:spt="202" type="#_x0000_t202" style="position:absolute;left:740131;top:3562570;height:685800;width:305435;" filled="f" stroked="f" coordsize="21600,21600" o:gfxdata="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dwpz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</w:pPr>
                          <w:r>
                            <w:rPr>
                              <w:rFonts w:hint="eastAsia" w:ascii="思源黑体 CN Light" w:hAnsi="思源黑体 CN Light" w:eastAsia="思源黑体 CN Light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5</w:t>
                          </w:r>
                        </w:p>
                      </w:txbxContent>
                    </v:textbox>
                  </v:shape>
                  <v:shape id="文本框 65" o:spid="_x0000_s1026" o:spt="202" type="#_x0000_t202" style="position:absolute;left:731709;top:4056440;height:685800;width:305435;" filled="f" stroked="f" coordsize="21600,21600" o:gfxdata="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pZQE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</w:pPr>
                          <w:r>
                            <w:rPr>
                              <w:rFonts w:hint="eastAsia" w:ascii="思源黑体 CN Light" w:hAnsi="思源黑体 CN Light" w:eastAsia="思源黑体 CN Light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6</w:t>
                          </w:r>
                        </w:p>
                      </w:txbxContent>
                    </v:textbox>
                  </v:shape>
                  <v:shape id="文本框 66" o:spid="_x0000_s1026" o:spt="202" type="#_x0000_t202" style="position:absolute;left:731709;top:4591109;height:685800;width:305435;" filled="f" stroked="f" coordsize="21600,21600" o:gfxdata="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/pMZ+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</w:pPr>
                          <w:r>
                            <w:rPr>
                              <w:rFonts w:hint="eastAsia" w:ascii="思源黑体 CN Light" w:hAnsi="思源黑体 CN Light" w:eastAsia="思源黑体 CN Light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7</w:t>
                          </w:r>
                        </w:p>
                      </w:txbxContent>
                    </v:textbox>
                  </v:shape>
                  <v:shape id="文本框 67" o:spid="_x0000_s1026" o:spt="202" type="#_x0000_t202" style="position:absolute;left:1581592;top:3149330;height:685952;width:1730568;" filled="f" stroked="f" coordsize="21600,21600" o:gfxdata="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ToAdr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2"/>
                            <w:spacing w:before="0" w:beforeAutospacing="0" w:after="0" w:afterAutospacing="0"/>
                            <w:rPr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hint="eastAsia" w:ascii="思源黑体 CN Light" w:hAnsi="思源黑体 CN Light" w:eastAsia="思源黑体 CN Light" w:cstheme="minorBidi"/>
                              <w:color w:val="000000" w:themeColor="text1"/>
                              <w:kern w:val="24"/>
                              <w:sz w:val="44"/>
                              <w:szCs w:val="44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午         休</w:t>
                          </w:r>
                        </w:p>
                      </w:txbxContent>
                    </v:textbox>
                  </v:shape>
                </v:group>
                <v:shape id="文本框 184" o:spid="_x0000_s1026" o:spt="202" type="#_x0000_t202" style="position:absolute;left:1272687;top:848246;height:487680;width:589915;" filled="f" stroked="f" coordsize="21600,21600" o:gfxdata="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V2T82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语文</w:t>
                        </w:r>
                      </w:p>
                    </w:txbxContent>
                  </v:textbox>
                </v:shape>
                <v:shape id="文本框 185" o:spid="_x0000_s1026" o:spt="202" type="#_x0000_t202" style="position:absolute;left:1323879;top:1411961;height:487680;width:589915;" filled="f" stroked="f" coordsize="21600,21600" o:gfxdata="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6lZq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数学</w:t>
                        </w:r>
                      </w:p>
                    </w:txbxContent>
                  </v:textbox>
                </v:shape>
                <v:shape id="文本框 186" o:spid="_x0000_s1026" o:spt="202" type="#_x0000_t202" style="position:absolute;left:1272687;top:1983989;height:487680;width:589915;" filled="f" stroked="f" coordsize="21600,21600" o:gfxdata="UEsDBAoAAAAAAIdO4kAAAAAAAAAAAAAAAAAEAAAAZHJzL1BLAwQUAAAACACHTuJASkcE2r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QzaH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RwTa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英语</w:t>
                        </w:r>
                      </w:p>
                    </w:txbxContent>
                  </v:textbox>
                </v:shape>
                <v:shape id="文本框 187" o:spid="_x0000_s1026" o:spt="202" type="#_x0000_t202" style="position:absolute;left:1323879;top:2524744;height:487680;width:589915;" filled="f" stroked="f" coordsize="21600,21600" o:gfxdata="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C6FB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美术</w:t>
                        </w:r>
                      </w:p>
                    </w:txbxContent>
                  </v:textbox>
                </v:shape>
                <v:shape id="文本框 188" o:spid="_x0000_s1026" o:spt="202" type="#_x0000_t202" style="position:absolute;left:1304011;top:3572901;height:487680;width:589915;" filled="f" stroked="f" coordsize="21600,21600" o:gfxdata="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4jk1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音乐</w:t>
                        </w:r>
                      </w:p>
                    </w:txbxContent>
                  </v:textbox>
                </v:shape>
                <v:shape id="文本框 189" o:spid="_x0000_s1026" o:spt="202" type="#_x0000_t202" style="position:absolute;left:1304010;top:4056440;height:487680;width:589915;" filled="f" stroked="f" coordsize="21600,21600" o:gfxdata="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rpyu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品德</w:t>
                        </w:r>
                      </w:p>
                    </w:txbxContent>
                  </v:textbox>
                </v:shape>
                <v:shape id="文本框 190" o:spid="_x0000_s1026" o:spt="202" type="#_x0000_t202" style="position:absolute;left:1331415;top:4564103;height:487680;width:589915;" filled="f" stroked="f" coordsize="21600,21600" o:gfxdata="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1fALZ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体育</w:t>
                        </w:r>
                      </w:p>
                    </w:txbxContent>
                  </v:textbox>
                </v:shape>
                <v:shape id="文本框 192" o:spid="_x0000_s1026" o:spt="202" type="#_x0000_t202" style="position:absolute;left:2033121;top:2005885;height:487680;width:640715;" filled="f" stroked="f" coordsize="21600,21600" o:gfxdata="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MKdC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rFonts w:ascii="思源黑体 CN Light" w:hAnsi="思源黑体 CN Light" w:eastAsia="思源黑体 CN Light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科学</w:t>
                        </w:r>
                      </w:p>
                    </w:txbxContent>
                  </v:textbox>
                </v:shape>
                <v:shape id="文本框 193" o:spid="_x0000_s1026" o:spt="202" type="#_x0000_t202" style="position:absolute;left:2028519;top:1405653;height:487680;width:589915;" filled="f" stroked="f" coordsize="21600,21600" o:gfxdata="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ArrzMw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美术</w:t>
                        </w:r>
                      </w:p>
                    </w:txbxContent>
                  </v:textbox>
                </v:shape>
                <v:shape id="文本框 194" o:spid="_x0000_s1026" o:spt="202" type="#_x0000_t202" style="position:absolute;left:2016143;top:845843;height:487680;width:589915;" filled="f" stroked="f" coordsize="21600,21600" o:gfxdata="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45ar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英语</w:t>
                        </w:r>
                      </w:p>
                    </w:txbxContent>
                  </v:textbox>
                </v:shape>
                <v:shape id="文本框 195" o:spid="_x0000_s1026" o:spt="202" type="#_x0000_t202" style="position:absolute;left:2041203;top:2519136;height:487680;width:589915;" filled="f" stroked="f" coordsize="21600,21600" o:gfxdata="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u19Yu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数学</w:t>
                        </w:r>
                      </w:p>
                    </w:txbxContent>
                  </v:textbox>
                </v:shape>
                <v:shape id="文本框 196" o:spid="_x0000_s1026" o:spt="202" type="#_x0000_t202" style="position:absolute;left:2016141;top:3575440;height:487680;width:589915;" filled="f" stroked="f" coordsize="21600,21600" o:gfxdata="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0+VA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语文</w:t>
                        </w:r>
                      </w:p>
                    </w:txbxContent>
                  </v:textbox>
                </v:shape>
                <v:shape id="文本框 21" o:spid="_x0000_s1026" o:spt="202" type="#_x0000_t202" style="position:absolute;left:1990352;top:4574689;height:487680;width:640715;" filled="f" stroked="f" coordsize="21600,21600" o:gfxdata="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EK85n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rFonts w:ascii="思源黑体 CN Light" w:hAnsi="思源黑体 CN Light" w:eastAsia="思源黑体 CN Light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自习</w:t>
                        </w:r>
                      </w:p>
                    </w:txbxContent>
                  </v:textbox>
                </v:shape>
                <v:shape id="文本框 197" o:spid="_x0000_s1026" o:spt="202" type="#_x0000_t202" style="position:absolute;left:2028515;top:4067742;height:487680;width:589915;" filled="f" stroked="f" coordsize="21600,21600" o:gfxdata="UEsDBAoAAAAAAIdO4kAAAAAAAAAAAAAAAAAEAAAAZHJzL1BLAwQUAAAACACHTuJA62dr/L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SMhv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na/y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美术</w:t>
                        </w:r>
                      </w:p>
                    </w:txbxContent>
                  </v:textbox>
                </v:shape>
                <v:shape id="文本框 198" o:spid="_x0000_s1026" o:spt="202" type="#_x0000_t202" style="position:absolute;left:2704894;top:848246;height:487680;width:589915;" filled="f" stroked="f" coordsize="21600,21600" o:gfxdata="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jvOI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数学</w:t>
                        </w:r>
                      </w:p>
                    </w:txbxContent>
                  </v:textbox>
                </v:shape>
                <v:shape id="文本框 199" o:spid="_x0000_s1026" o:spt="202" type="#_x0000_t202" style="position:absolute;left:3430805;top:838657;height:487680;width:589915;" filled="f" stroked="f" coordsize="21600,21600" o:gfxdata="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wlY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数学</w:t>
                        </w:r>
                      </w:p>
                    </w:txbxContent>
                  </v:textbox>
                </v:shape>
                <v:shape id="文本框 200" o:spid="_x0000_s1026" o:spt="202" type="#_x0000_t202" style="position:absolute;left:4099909;top:848246;height:487680;width:589915;" filled="f" stroked="f" coordsize="21600,21600" o:gfxdata="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EMh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语文</w:t>
                        </w:r>
                      </w:p>
                    </w:txbxContent>
                  </v:textbox>
                </v:shape>
                <v:shape id="文本框 201" o:spid="_x0000_s1026" o:spt="202" type="#_x0000_t202" style="position:absolute;left:2704894;top:1405653;height:487680;width:589915;" filled="f" stroked="f" coordsize="21600,21600" o:gfxdata="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XG3/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英语</w:t>
                        </w:r>
                      </w:p>
                    </w:txbxContent>
                  </v:textbox>
                </v:shape>
                <v:shape id="文本框 202" o:spid="_x0000_s1026" o:spt="202" type="#_x0000_t202" style="position:absolute;left:3409309;top:1985667;height:487680;width:589915;" filled="f" stroked="f" coordsize="21600,21600" o:gfxdata="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XD+Y2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英语</w:t>
                        </w:r>
                      </w:p>
                    </w:txbxContent>
                  </v:textbox>
                </v:shape>
                <v:shape id="文本框 203" o:spid="_x0000_s1026" o:spt="202" type="#_x0000_t202" style="position:absolute;left:4060121;top:2519136;height:487680;width:589915;" filled="f" stroked="f" coordsize="21600,21600" o:gfxdata="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j1wW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英语</w:t>
                        </w:r>
                      </w:p>
                    </w:txbxContent>
                  </v:textbox>
                </v:shape>
                <v:shape id="文本框 204" o:spid="_x0000_s1026" o:spt="202" type="#_x0000_t202" style="position:absolute;left:4094291;top:1411961;height:487680;width:640715;" filled="f" stroked="f" coordsize="21600,21600" o:gfxdata="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5sY1a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rFonts w:ascii="思源黑体 CN Light" w:hAnsi="思源黑体 CN Light" w:eastAsia="思源黑体 CN Light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科学</w:t>
                        </w:r>
                      </w:p>
                    </w:txbxContent>
                  </v:textbox>
                </v:shape>
                <v:shape id="文本框 205" o:spid="_x0000_s1026" o:spt="202" type="#_x0000_t202" style="position:absolute;left:2704894;top:2524744;height:487680;width:589915;" filled="f" stroked="f" coordsize="21600,21600" o:gfxdata="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IMbN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品德</w:t>
                        </w:r>
                      </w:p>
                    </w:txbxContent>
                  </v:textbox>
                </v:shape>
                <v:shape id="文本框 206" o:spid="_x0000_s1026" o:spt="202" type="#_x0000_t202" style="position:absolute;left:3398570;top:3570653;height:487680;width:589915;" filled="f" stroked="f" coordsize="21600,21600" o:gfxdata="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8li6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品德</w:t>
                        </w:r>
                      </w:p>
                    </w:txbxContent>
                  </v:textbox>
                </v:shape>
                <v:shape id="文本框 207" o:spid="_x0000_s1026" o:spt="202" type="#_x0000_t202" style="position:absolute;left:4094293;top:3570653;height:487680;width:589915;" filled="f" stroked="f" coordsize="21600,21600" o:gfxdata="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6+/SG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美术</w:t>
                        </w:r>
                      </w:p>
                    </w:txbxContent>
                  </v:textbox>
                </v:shape>
                <v:shape id="文本框 208" o:spid="_x0000_s1026" o:spt="202" type="#_x0000_t202" style="position:absolute;left:3431591;top:2512788;height:487680;width:589915;" filled="f" stroked="f" coordsize="21600,21600" o:gfxdata="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FXZVW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美术</w:t>
                        </w:r>
                      </w:p>
                    </w:txbxContent>
                  </v:textbox>
                </v:shape>
                <v:shape id="文本框 209" o:spid="_x0000_s1026" o:spt="202" type="#_x0000_t202" style="position:absolute;left:2718922;top:1985667;height:487680;width:589915;" filled="f" stroked="f" coordsize="21600,21600" o:gfxdata="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OG8DO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体育</w:t>
                        </w:r>
                      </w:p>
                    </w:txbxContent>
                  </v:textbox>
                </v:shape>
                <v:shape id="文本框 210" o:spid="_x0000_s1026" o:spt="202" type="#_x0000_t202" style="position:absolute;left:3412030;top:4069688;height:487680;width:589915;" filled="f" stroked="f" coordsize="21600,21600" o:gfxdata="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yV65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体育</w:t>
                        </w:r>
                      </w:p>
                    </w:txbxContent>
                  </v:textbox>
                </v:shape>
                <v:shape id="文本框 211" o:spid="_x0000_s1026" o:spt="202" type="#_x0000_t202" style="position:absolute;left:2706065;top:3570653;height:487680;width:589915;" filled="f" stroked="f" coordsize="21600,21600" o:gfxdata="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GF+yK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音乐</w:t>
                        </w:r>
                      </w:p>
                    </w:txbxContent>
                  </v:textbox>
                </v:shape>
                <v:shape id="文本框 212" o:spid="_x0000_s1026" o:spt="202" type="#_x0000_t202" style="position:absolute;left:4094291;top:1983989;height:487680;width:589915;" filled="f" stroked="f" coordsize="21600,21600" o:gfxdata="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Aab1C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音乐</w:t>
                        </w:r>
                      </w:p>
                    </w:txbxContent>
                  </v:textbox>
                </v:shape>
                <v:shape id="文本框 213" o:spid="_x0000_s1026" o:spt="202" type="#_x0000_t202" style="position:absolute;left:3412032;top:1405653;height:487680;width:589915;" filled="f" stroked="f" coordsize="21600,21600" o:gfxdata="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PVsrL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语文</w:t>
                        </w:r>
                      </w:p>
                    </w:txbxContent>
                  </v:textbox>
                </v:shape>
                <v:shape id="文本框 214" o:spid="_x0000_s1026" o:spt="202" type="#_x0000_t202" style="position:absolute;left:2725157;top:4078467;height:487680;width:589915;" filled="f" stroked="f" coordsize="21600,21600" o:gfxdata="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u5E3G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美术</w:t>
                        </w:r>
                      </w:p>
                    </w:txbxContent>
                  </v:textbox>
                </v:shape>
                <v:shape id="文本框 215" o:spid="_x0000_s1026" o:spt="202" type="#_x0000_t202" style="position:absolute;left:2731839;top:4574689;height:487680;width:640715;" filled="f" stroked="f" coordsize="21600,21600" o:gfxdata="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9bbq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rFonts w:ascii="思源黑体 CN Light" w:hAnsi="思源黑体 CN Light" w:eastAsia="思源黑体 CN Light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科学</w:t>
                        </w:r>
                      </w:p>
                    </w:txbxContent>
                  </v:textbox>
                </v:shape>
                <v:shape id="文本框 216" o:spid="_x0000_s1026" o:spt="202" type="#_x0000_t202" style="position:absolute;left:3398571;top:4574689;height:487680;width:640715;" filled="f" stroked="f" coordsize="21600,21600" o:gfxdata="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Ccon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rFonts w:ascii="思源黑体 CN Light" w:hAnsi="思源黑体 CN Light" w:eastAsia="思源黑体 CN Light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自习</w:t>
                        </w:r>
                      </w:p>
                    </w:txbxContent>
                  </v:textbox>
                </v:shape>
                <v:shape id="文本框 217" o:spid="_x0000_s1026" o:spt="202" type="#_x0000_t202" style="position:absolute;left:4082567;top:4080412;height:487680;width:589915;" filled="f" stroked="f" coordsize="21600,21600" o:gfxdata="UEsDBAoAAAAAAIdO4kAAAAAAAAAAAAAAAAAEAAAAZHJzL1BLAwQUAAAACACHTuJAW2uNBr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SMh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trjQa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>
                    <w:txbxContent>
                      <w:p>
                        <w:pPr>
                          <w:pStyle w:val="2"/>
                          <w:spacing w:before="0" w:beforeAutospacing="0" w:after="0" w:afterAutospacing="0"/>
                          <w:rPr>
                            <w:sz w:val="36"/>
                            <w:szCs w:val="36"/>
                          </w:rPr>
                        </w:pPr>
                        <w:r>
                          <w:rPr>
                            <w:rFonts w:hint="eastAsia" w:ascii="思源黑体 CN Light" w:hAnsi="思源黑体 CN Light" w:eastAsia="思源黑体 CN Light" w:cstheme="minorBidi"/>
                            <w:color w:val="000000" w:themeColor="text1"/>
                            <w:kern w:val="24"/>
                            <w:sz w:val="36"/>
                            <w:szCs w:val="3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语文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968375</wp:posOffset>
                </wp:positionH>
                <wp:positionV relativeFrom="paragraph">
                  <wp:posOffset>82550</wp:posOffset>
                </wp:positionV>
                <wp:extent cx="1691640" cy="523240"/>
                <wp:effectExtent l="0" t="0" r="0" b="0"/>
                <wp:wrapNone/>
                <wp:docPr id="48" name="文本框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1489" cy="5232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"/>
                              <w:spacing w:before="0" w:beforeAutospacing="0" w:after="0" w:afterAutospacing="0"/>
                              <w:rPr>
                                <w:color w:val="FFFFFF" w:themeColor="background1"/>
                                <w:sz w:val="136"/>
                                <w:szCs w:val="136"/>
                                <w14:textOutline w14:w="9525" w14:cap="rnd" w14:cmpd="sng" w14:algn="ctr">
                                  <w14:solidFill>
                                    <w14:srgbClr w14:val="00808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字魂27号-布丁体" w:hAnsi="字魂27号-布丁体" w:eastAsia="字魂27号-布丁体" w:cstheme="minorBidi"/>
                                <w:color w:val="FFFFFF" w:themeColor="background1"/>
                                <w:kern w:val="24"/>
                                <w:sz w:val="136"/>
                                <w:szCs w:val="136"/>
                                <w14:textOutline w14:w="9525" w14:cap="rnd" w14:cmpd="sng" w14:algn="ctr">
                                  <w14:solidFill>
                                    <w14:srgbClr w14:val="008080"/>
                                  </w14:solidFill>
                                  <w14:prstDash w14:val="solid"/>
                                  <w14:bevel/>
                                </w14:textOutline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课 程 表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7" o:spid="_x0000_s1026" o:spt="202" type="#_x0000_t202" style="position:absolute;left:0pt;margin-left:76.25pt;margin-top:6.5pt;height:41.2pt;width:133.2pt;mso-wrap-style:none;z-index:251661312;mso-width-relative:page;mso-height-relative:page;" filled="f" stroked="f" coordsize="21600,21600" o:gfxdata="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In7WVDUAAAACQEAAA8AAAAAAAAAAQAgAAAAIgAAAGRycy9kb3ducmV2LnhtbFBLAQIUABQA&#10;AAAIAIdO4kCIAtsDuwEAAF0DAAAOAAAAAAAAAAEAIAAAACMBAABkcnMvZTJvRG9jLnhtbFBLBQYA&#10;AAAABgAGAFkBAABQ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spacing w:before="0" w:beforeAutospacing="0" w:after="0" w:afterAutospacing="0"/>
                        <w:rPr>
                          <w:color w:val="FFFFFF" w:themeColor="background1"/>
                          <w:sz w:val="136"/>
                          <w:szCs w:val="136"/>
                          <w14:textOutline w14:w="9525" w14:cap="rnd" w14:cmpd="sng" w14:algn="ctr">
                            <w14:solidFill>
                              <w14:srgbClr w14:val="008080"/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字魂27号-布丁体" w:hAnsi="字魂27号-布丁体" w:eastAsia="字魂27号-布丁体" w:cstheme="minorBidi"/>
                          <w:color w:val="FFFFFF" w:themeColor="background1"/>
                          <w:kern w:val="24"/>
                          <w:sz w:val="136"/>
                          <w:szCs w:val="136"/>
                          <w14:textOutline w14:w="9525" w14:cap="rnd" w14:cmpd="sng" w14:algn="ctr">
                            <w14:solidFill>
                              <w14:srgbClr w14:val="008080"/>
                            </w14:solidFill>
                            <w14:prstDash w14:val="solid"/>
                            <w14:bevel/>
                          </w14:textOutline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课 程 表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-871855</wp:posOffset>
                </wp:positionH>
                <wp:positionV relativeFrom="paragraph">
                  <wp:posOffset>-58420</wp:posOffset>
                </wp:positionV>
                <wp:extent cx="6898640" cy="8559800"/>
                <wp:effectExtent l="0" t="0" r="0" b="0"/>
                <wp:wrapNone/>
                <wp:docPr id="1" name="组合 1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98341" cy="8559995"/>
                          <a:chOff x="0" y="0"/>
                          <a:chExt cx="4655840" cy="5776686"/>
                        </a:xfrm>
                      </wpg:grpSpPr>
                      <wps:wsp>
                        <wps:cNvPr id="4" name="任意多边形 4"/>
                        <wps:cNvSpPr/>
                        <wps:spPr>
                          <a:xfrm rot="16200000" flipH="1" flipV="1">
                            <a:off x="-1695457" y="1695457"/>
                            <a:ext cx="5776686" cy="2385772"/>
                          </a:xfrm>
                          <a:custGeom>
                            <a:avLst/>
                            <a:gdLst>
                              <a:gd name="connsiteX0" fmla="*/ 10562422 w 11016867"/>
                              <a:gd name="connsiteY0" fmla="*/ 3430758 h 4549967"/>
                              <a:gd name="connsiteX1" fmla="*/ 10492848 w 11016867"/>
                              <a:gd name="connsiteY1" fmla="*/ 3500332 h 4549967"/>
                              <a:gd name="connsiteX2" fmla="*/ 10562422 w 11016867"/>
                              <a:gd name="connsiteY2" fmla="*/ 3569906 h 4549967"/>
                              <a:gd name="connsiteX3" fmla="*/ 10631996 w 11016867"/>
                              <a:gd name="connsiteY3" fmla="*/ 3500332 h 4549967"/>
                              <a:gd name="connsiteX4" fmla="*/ 10562422 w 11016867"/>
                              <a:gd name="connsiteY4" fmla="*/ 3430758 h 4549967"/>
                              <a:gd name="connsiteX5" fmla="*/ 10562422 w 11016867"/>
                              <a:gd name="connsiteY5" fmla="*/ 2817844 h 4549967"/>
                              <a:gd name="connsiteX6" fmla="*/ 10492848 w 11016867"/>
                              <a:gd name="connsiteY6" fmla="*/ 2887418 h 4549967"/>
                              <a:gd name="connsiteX7" fmla="*/ 10562422 w 11016867"/>
                              <a:gd name="connsiteY7" fmla="*/ 2956992 h 4549967"/>
                              <a:gd name="connsiteX8" fmla="*/ 10631996 w 11016867"/>
                              <a:gd name="connsiteY8" fmla="*/ 2887418 h 4549967"/>
                              <a:gd name="connsiteX9" fmla="*/ 10562422 w 11016867"/>
                              <a:gd name="connsiteY9" fmla="*/ 2817844 h 4549967"/>
                              <a:gd name="connsiteX10" fmla="*/ 10562422 w 11016867"/>
                              <a:gd name="connsiteY10" fmla="*/ 2204931 h 4549967"/>
                              <a:gd name="connsiteX11" fmla="*/ 10492848 w 11016867"/>
                              <a:gd name="connsiteY11" fmla="*/ 2274505 h 4549967"/>
                              <a:gd name="connsiteX12" fmla="*/ 10562422 w 11016867"/>
                              <a:gd name="connsiteY12" fmla="*/ 2344079 h 4549967"/>
                              <a:gd name="connsiteX13" fmla="*/ 10631996 w 11016867"/>
                              <a:gd name="connsiteY13" fmla="*/ 2274505 h 4549967"/>
                              <a:gd name="connsiteX14" fmla="*/ 10562422 w 11016867"/>
                              <a:gd name="connsiteY14" fmla="*/ 2204931 h 4549967"/>
                              <a:gd name="connsiteX15" fmla="*/ 10562422 w 11016867"/>
                              <a:gd name="connsiteY15" fmla="*/ 1592018 h 4549967"/>
                              <a:gd name="connsiteX16" fmla="*/ 10492848 w 11016867"/>
                              <a:gd name="connsiteY16" fmla="*/ 1661592 h 4549967"/>
                              <a:gd name="connsiteX17" fmla="*/ 10562422 w 11016867"/>
                              <a:gd name="connsiteY17" fmla="*/ 1731166 h 4549967"/>
                              <a:gd name="connsiteX18" fmla="*/ 10631996 w 11016867"/>
                              <a:gd name="connsiteY18" fmla="*/ 1661592 h 4549967"/>
                              <a:gd name="connsiteX19" fmla="*/ 10562422 w 11016867"/>
                              <a:gd name="connsiteY19" fmla="*/ 1592018 h 4549967"/>
                              <a:gd name="connsiteX20" fmla="*/ 10562422 w 11016867"/>
                              <a:gd name="connsiteY20" fmla="*/ 979105 h 4549967"/>
                              <a:gd name="connsiteX21" fmla="*/ 10492848 w 11016867"/>
                              <a:gd name="connsiteY21" fmla="*/ 1048679 h 4549967"/>
                              <a:gd name="connsiteX22" fmla="*/ 10562422 w 11016867"/>
                              <a:gd name="connsiteY22" fmla="*/ 1118253 h 4549967"/>
                              <a:gd name="connsiteX23" fmla="*/ 10631996 w 11016867"/>
                              <a:gd name="connsiteY23" fmla="*/ 1048679 h 4549967"/>
                              <a:gd name="connsiteX24" fmla="*/ 10562422 w 11016867"/>
                              <a:gd name="connsiteY24" fmla="*/ 979105 h 4549967"/>
                              <a:gd name="connsiteX25" fmla="*/ 10562422 w 11016867"/>
                              <a:gd name="connsiteY25" fmla="*/ 366192 h 4549967"/>
                              <a:gd name="connsiteX26" fmla="*/ 10492848 w 11016867"/>
                              <a:gd name="connsiteY26" fmla="*/ 435766 h 4549967"/>
                              <a:gd name="connsiteX27" fmla="*/ 10562422 w 11016867"/>
                              <a:gd name="connsiteY27" fmla="*/ 505340 h 4549967"/>
                              <a:gd name="connsiteX28" fmla="*/ 10631996 w 11016867"/>
                              <a:gd name="connsiteY28" fmla="*/ 435766 h 4549967"/>
                              <a:gd name="connsiteX29" fmla="*/ 10562422 w 11016867"/>
                              <a:gd name="connsiteY29" fmla="*/ 366192 h 4549967"/>
                              <a:gd name="connsiteX30" fmla="*/ 0 w 11016867"/>
                              <a:gd name="connsiteY30" fmla="*/ 0 h 4549967"/>
                              <a:gd name="connsiteX31" fmla="*/ 11016867 w 11016867"/>
                              <a:gd name="connsiteY31" fmla="*/ 0 h 4549967"/>
                              <a:gd name="connsiteX32" fmla="*/ 11016867 w 11016867"/>
                              <a:gd name="connsiteY32" fmla="*/ 4549967 h 4549967"/>
                              <a:gd name="connsiteX33" fmla="*/ 0 w 11016867"/>
                              <a:gd name="connsiteY33" fmla="*/ 4549967 h 4549967"/>
                              <a:gd name="connsiteX34" fmla="*/ 0 w 11016867"/>
                              <a:gd name="connsiteY34" fmla="*/ 4334737 h 4549967"/>
                              <a:gd name="connsiteX35" fmla="*/ 9412 w 11016867"/>
                              <a:gd name="connsiteY35" fmla="*/ 4333788 h 4549967"/>
                              <a:gd name="connsiteX36" fmla="*/ 195909 w 11016867"/>
                              <a:gd name="connsiteY36" fmla="*/ 4104963 h 4549967"/>
                              <a:gd name="connsiteX37" fmla="*/ 9412 w 11016867"/>
                              <a:gd name="connsiteY37" fmla="*/ 3876139 h 4549967"/>
                              <a:gd name="connsiteX38" fmla="*/ 0 w 11016867"/>
                              <a:gd name="connsiteY38" fmla="*/ 3875190 h 4549967"/>
                              <a:gd name="connsiteX39" fmla="*/ 0 w 11016867"/>
                              <a:gd name="connsiteY39" fmla="*/ 3603878 h 4549967"/>
                              <a:gd name="connsiteX40" fmla="*/ 9412 w 11016867"/>
                              <a:gd name="connsiteY40" fmla="*/ 3602929 h 4549967"/>
                              <a:gd name="connsiteX41" fmla="*/ 195909 w 11016867"/>
                              <a:gd name="connsiteY41" fmla="*/ 3374104 h 4549967"/>
                              <a:gd name="connsiteX42" fmla="*/ 9412 w 11016867"/>
                              <a:gd name="connsiteY42" fmla="*/ 3145280 h 4549967"/>
                              <a:gd name="connsiteX43" fmla="*/ 0 w 11016867"/>
                              <a:gd name="connsiteY43" fmla="*/ 3144331 h 4549967"/>
                              <a:gd name="connsiteX44" fmla="*/ 0 w 11016867"/>
                              <a:gd name="connsiteY44" fmla="*/ 2873021 h 4549967"/>
                              <a:gd name="connsiteX45" fmla="*/ 9412 w 11016867"/>
                              <a:gd name="connsiteY45" fmla="*/ 2872072 h 4549967"/>
                              <a:gd name="connsiteX46" fmla="*/ 195909 w 11016867"/>
                              <a:gd name="connsiteY46" fmla="*/ 2643247 h 4549967"/>
                              <a:gd name="connsiteX47" fmla="*/ 9412 w 11016867"/>
                              <a:gd name="connsiteY47" fmla="*/ 2414422 h 4549967"/>
                              <a:gd name="connsiteX48" fmla="*/ 0 w 11016867"/>
                              <a:gd name="connsiteY48" fmla="*/ 2413474 h 4549967"/>
                              <a:gd name="connsiteX49" fmla="*/ 0 w 11016867"/>
                              <a:gd name="connsiteY49" fmla="*/ 2142164 h 4549967"/>
                              <a:gd name="connsiteX50" fmla="*/ 9412 w 11016867"/>
                              <a:gd name="connsiteY50" fmla="*/ 2141215 h 4549967"/>
                              <a:gd name="connsiteX51" fmla="*/ 195909 w 11016867"/>
                              <a:gd name="connsiteY51" fmla="*/ 1912390 h 4549967"/>
                              <a:gd name="connsiteX52" fmla="*/ 9412 w 11016867"/>
                              <a:gd name="connsiteY52" fmla="*/ 1683566 h 4549967"/>
                              <a:gd name="connsiteX53" fmla="*/ 0 w 11016867"/>
                              <a:gd name="connsiteY53" fmla="*/ 1682617 h 4549967"/>
                              <a:gd name="connsiteX54" fmla="*/ 0 w 11016867"/>
                              <a:gd name="connsiteY54" fmla="*/ 1411307 h 4549967"/>
                              <a:gd name="connsiteX55" fmla="*/ 9412 w 11016867"/>
                              <a:gd name="connsiteY55" fmla="*/ 1410358 h 4549967"/>
                              <a:gd name="connsiteX56" fmla="*/ 195909 w 11016867"/>
                              <a:gd name="connsiteY56" fmla="*/ 1181533 h 4549967"/>
                              <a:gd name="connsiteX57" fmla="*/ 9412 w 11016867"/>
                              <a:gd name="connsiteY57" fmla="*/ 952709 h 4549967"/>
                              <a:gd name="connsiteX58" fmla="*/ 0 w 11016867"/>
                              <a:gd name="connsiteY58" fmla="*/ 951760 h 4549967"/>
                              <a:gd name="connsiteX59" fmla="*/ 0 w 11016867"/>
                              <a:gd name="connsiteY59" fmla="*/ 680450 h 4549967"/>
                              <a:gd name="connsiteX60" fmla="*/ 9412 w 11016867"/>
                              <a:gd name="connsiteY60" fmla="*/ 679501 h 4549967"/>
                              <a:gd name="connsiteX61" fmla="*/ 195909 w 11016867"/>
                              <a:gd name="connsiteY61" fmla="*/ 450676 h 4549967"/>
                              <a:gd name="connsiteX62" fmla="*/ 9412 w 11016867"/>
                              <a:gd name="connsiteY62" fmla="*/ 221851 h 4549967"/>
                              <a:gd name="connsiteX63" fmla="*/ 0 w 11016867"/>
                              <a:gd name="connsiteY63" fmla="*/ 220903 h 454996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</a:cxnLst>
                            <a:rect l="l" t="t" r="r" b="b"/>
                            <a:pathLst>
                              <a:path w="11016867" h="4549967">
                                <a:moveTo>
                                  <a:pt x="10562422" y="3430758"/>
                                </a:moveTo>
                                <a:cubicBezTo>
                                  <a:pt x="10523997" y="3430758"/>
                                  <a:pt x="10492848" y="3461907"/>
                                  <a:pt x="10492848" y="3500332"/>
                                </a:cubicBezTo>
                                <a:cubicBezTo>
                                  <a:pt x="10492848" y="3538757"/>
                                  <a:pt x="10523997" y="3569906"/>
                                  <a:pt x="10562422" y="3569906"/>
                                </a:cubicBezTo>
                                <a:cubicBezTo>
                                  <a:pt x="10600847" y="3569906"/>
                                  <a:pt x="10631996" y="3538757"/>
                                  <a:pt x="10631996" y="3500332"/>
                                </a:cubicBezTo>
                                <a:cubicBezTo>
                                  <a:pt x="10631996" y="3461907"/>
                                  <a:pt x="10600847" y="3430758"/>
                                  <a:pt x="10562422" y="3430758"/>
                                </a:cubicBezTo>
                                <a:close/>
                                <a:moveTo>
                                  <a:pt x="10562422" y="2817844"/>
                                </a:moveTo>
                                <a:cubicBezTo>
                                  <a:pt x="10523997" y="2817844"/>
                                  <a:pt x="10492848" y="2848993"/>
                                  <a:pt x="10492848" y="2887418"/>
                                </a:cubicBezTo>
                                <a:cubicBezTo>
                                  <a:pt x="10492848" y="2925843"/>
                                  <a:pt x="10523997" y="2956992"/>
                                  <a:pt x="10562422" y="2956992"/>
                                </a:cubicBezTo>
                                <a:cubicBezTo>
                                  <a:pt x="10600847" y="2956992"/>
                                  <a:pt x="10631996" y="2925843"/>
                                  <a:pt x="10631996" y="2887418"/>
                                </a:cubicBezTo>
                                <a:cubicBezTo>
                                  <a:pt x="10631996" y="2848993"/>
                                  <a:pt x="10600847" y="2817844"/>
                                  <a:pt x="10562422" y="2817844"/>
                                </a:cubicBezTo>
                                <a:close/>
                                <a:moveTo>
                                  <a:pt x="10562422" y="2204931"/>
                                </a:moveTo>
                                <a:cubicBezTo>
                                  <a:pt x="10523997" y="2204931"/>
                                  <a:pt x="10492848" y="2236080"/>
                                  <a:pt x="10492848" y="2274505"/>
                                </a:cubicBezTo>
                                <a:cubicBezTo>
                                  <a:pt x="10492848" y="2312930"/>
                                  <a:pt x="10523997" y="2344079"/>
                                  <a:pt x="10562422" y="2344079"/>
                                </a:cubicBezTo>
                                <a:cubicBezTo>
                                  <a:pt x="10600847" y="2344079"/>
                                  <a:pt x="10631996" y="2312930"/>
                                  <a:pt x="10631996" y="2274505"/>
                                </a:cubicBezTo>
                                <a:cubicBezTo>
                                  <a:pt x="10631996" y="2236080"/>
                                  <a:pt x="10600847" y="2204931"/>
                                  <a:pt x="10562422" y="2204931"/>
                                </a:cubicBezTo>
                                <a:close/>
                                <a:moveTo>
                                  <a:pt x="10562422" y="1592018"/>
                                </a:moveTo>
                                <a:cubicBezTo>
                                  <a:pt x="10523997" y="1592018"/>
                                  <a:pt x="10492848" y="1623167"/>
                                  <a:pt x="10492848" y="1661592"/>
                                </a:cubicBezTo>
                                <a:cubicBezTo>
                                  <a:pt x="10492848" y="1700017"/>
                                  <a:pt x="10523997" y="1731166"/>
                                  <a:pt x="10562422" y="1731166"/>
                                </a:cubicBezTo>
                                <a:cubicBezTo>
                                  <a:pt x="10600847" y="1731166"/>
                                  <a:pt x="10631996" y="1700017"/>
                                  <a:pt x="10631996" y="1661592"/>
                                </a:cubicBezTo>
                                <a:cubicBezTo>
                                  <a:pt x="10631996" y="1623167"/>
                                  <a:pt x="10600847" y="1592018"/>
                                  <a:pt x="10562422" y="1592018"/>
                                </a:cubicBezTo>
                                <a:close/>
                                <a:moveTo>
                                  <a:pt x="10562422" y="979105"/>
                                </a:moveTo>
                                <a:cubicBezTo>
                                  <a:pt x="10523997" y="979105"/>
                                  <a:pt x="10492848" y="1010254"/>
                                  <a:pt x="10492848" y="1048679"/>
                                </a:cubicBezTo>
                                <a:cubicBezTo>
                                  <a:pt x="10492848" y="1087104"/>
                                  <a:pt x="10523997" y="1118253"/>
                                  <a:pt x="10562422" y="1118253"/>
                                </a:cubicBezTo>
                                <a:cubicBezTo>
                                  <a:pt x="10600847" y="1118253"/>
                                  <a:pt x="10631996" y="1087104"/>
                                  <a:pt x="10631996" y="1048679"/>
                                </a:cubicBezTo>
                                <a:cubicBezTo>
                                  <a:pt x="10631996" y="1010254"/>
                                  <a:pt x="10600847" y="979105"/>
                                  <a:pt x="10562422" y="979105"/>
                                </a:cubicBezTo>
                                <a:close/>
                                <a:moveTo>
                                  <a:pt x="10562422" y="366192"/>
                                </a:moveTo>
                                <a:cubicBezTo>
                                  <a:pt x="10523997" y="366192"/>
                                  <a:pt x="10492848" y="397341"/>
                                  <a:pt x="10492848" y="435766"/>
                                </a:cubicBezTo>
                                <a:cubicBezTo>
                                  <a:pt x="10492848" y="474191"/>
                                  <a:pt x="10523997" y="505340"/>
                                  <a:pt x="10562422" y="505340"/>
                                </a:cubicBezTo>
                                <a:cubicBezTo>
                                  <a:pt x="10600847" y="505340"/>
                                  <a:pt x="10631996" y="474191"/>
                                  <a:pt x="10631996" y="435766"/>
                                </a:cubicBezTo>
                                <a:cubicBezTo>
                                  <a:pt x="10631996" y="397341"/>
                                  <a:pt x="10600847" y="366192"/>
                                  <a:pt x="10562422" y="366192"/>
                                </a:cubicBezTo>
                                <a:close/>
                                <a:moveTo>
                                  <a:pt x="0" y="0"/>
                                </a:moveTo>
                                <a:lnTo>
                                  <a:pt x="11016867" y="0"/>
                                </a:lnTo>
                                <a:lnTo>
                                  <a:pt x="11016867" y="4549967"/>
                                </a:lnTo>
                                <a:lnTo>
                                  <a:pt x="0" y="4549967"/>
                                </a:lnTo>
                                <a:lnTo>
                                  <a:pt x="0" y="4334737"/>
                                </a:lnTo>
                                <a:lnTo>
                                  <a:pt x="9412" y="4333788"/>
                                </a:lnTo>
                                <a:cubicBezTo>
                                  <a:pt x="115845" y="4312008"/>
                                  <a:pt x="195909" y="4217836"/>
                                  <a:pt x="195909" y="4104963"/>
                                </a:cubicBezTo>
                                <a:cubicBezTo>
                                  <a:pt x="195909" y="3992091"/>
                                  <a:pt x="115845" y="3897918"/>
                                  <a:pt x="9412" y="3876139"/>
                                </a:cubicBezTo>
                                <a:lnTo>
                                  <a:pt x="0" y="3875190"/>
                                </a:lnTo>
                                <a:lnTo>
                                  <a:pt x="0" y="3603878"/>
                                </a:lnTo>
                                <a:lnTo>
                                  <a:pt x="9412" y="3602929"/>
                                </a:lnTo>
                                <a:cubicBezTo>
                                  <a:pt x="115845" y="3581149"/>
                                  <a:pt x="195909" y="3486977"/>
                                  <a:pt x="195909" y="3374104"/>
                                </a:cubicBezTo>
                                <a:cubicBezTo>
                                  <a:pt x="195909" y="3261232"/>
                                  <a:pt x="115845" y="3167059"/>
                                  <a:pt x="9412" y="3145280"/>
                                </a:cubicBezTo>
                                <a:lnTo>
                                  <a:pt x="0" y="3144331"/>
                                </a:lnTo>
                                <a:lnTo>
                                  <a:pt x="0" y="2873021"/>
                                </a:lnTo>
                                <a:lnTo>
                                  <a:pt x="9412" y="2872072"/>
                                </a:lnTo>
                                <a:cubicBezTo>
                                  <a:pt x="115845" y="2850292"/>
                                  <a:pt x="195909" y="2756120"/>
                                  <a:pt x="195909" y="2643247"/>
                                </a:cubicBezTo>
                                <a:cubicBezTo>
                                  <a:pt x="195909" y="2530375"/>
                                  <a:pt x="115845" y="2436202"/>
                                  <a:pt x="9412" y="2414422"/>
                                </a:cubicBezTo>
                                <a:lnTo>
                                  <a:pt x="0" y="2413474"/>
                                </a:lnTo>
                                <a:lnTo>
                                  <a:pt x="0" y="2142164"/>
                                </a:lnTo>
                                <a:lnTo>
                                  <a:pt x="9412" y="2141215"/>
                                </a:lnTo>
                                <a:cubicBezTo>
                                  <a:pt x="115845" y="2119435"/>
                                  <a:pt x="195909" y="2025263"/>
                                  <a:pt x="195909" y="1912390"/>
                                </a:cubicBezTo>
                                <a:cubicBezTo>
                                  <a:pt x="195909" y="1799518"/>
                                  <a:pt x="115845" y="1705345"/>
                                  <a:pt x="9412" y="1683566"/>
                                </a:cubicBezTo>
                                <a:lnTo>
                                  <a:pt x="0" y="1682617"/>
                                </a:lnTo>
                                <a:lnTo>
                                  <a:pt x="0" y="1411307"/>
                                </a:lnTo>
                                <a:lnTo>
                                  <a:pt x="9412" y="1410358"/>
                                </a:lnTo>
                                <a:cubicBezTo>
                                  <a:pt x="115845" y="1388578"/>
                                  <a:pt x="195909" y="1294406"/>
                                  <a:pt x="195909" y="1181533"/>
                                </a:cubicBezTo>
                                <a:cubicBezTo>
                                  <a:pt x="195909" y="1068661"/>
                                  <a:pt x="115845" y="974488"/>
                                  <a:pt x="9412" y="952709"/>
                                </a:cubicBezTo>
                                <a:lnTo>
                                  <a:pt x="0" y="951760"/>
                                </a:lnTo>
                                <a:lnTo>
                                  <a:pt x="0" y="680450"/>
                                </a:lnTo>
                                <a:lnTo>
                                  <a:pt x="9412" y="679501"/>
                                </a:lnTo>
                                <a:cubicBezTo>
                                  <a:pt x="115845" y="657721"/>
                                  <a:pt x="195909" y="563549"/>
                                  <a:pt x="195909" y="450676"/>
                                </a:cubicBezTo>
                                <a:cubicBezTo>
                                  <a:pt x="195909" y="337804"/>
                                  <a:pt x="115845" y="243631"/>
                                  <a:pt x="9412" y="221851"/>
                                </a:cubicBezTo>
                                <a:lnTo>
                                  <a:pt x="0" y="2209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wrap="square" rtlCol="0" anchor="ctr">
                          <a:noAutofit/>
                        </wps:bodyPr>
                      </wps:wsp>
                      <wps:wsp>
                        <wps:cNvPr id="5" name="任意多边形 5"/>
                        <wps:cNvSpPr/>
                        <wps:spPr>
                          <a:xfrm rot="5400000" flipV="1">
                            <a:off x="574611" y="1695457"/>
                            <a:ext cx="5776686" cy="2385772"/>
                          </a:xfrm>
                          <a:custGeom>
                            <a:avLst/>
                            <a:gdLst>
                              <a:gd name="connsiteX0" fmla="*/ 10562422 w 11016867"/>
                              <a:gd name="connsiteY0" fmla="*/ 3430758 h 4549967"/>
                              <a:gd name="connsiteX1" fmla="*/ 10492848 w 11016867"/>
                              <a:gd name="connsiteY1" fmla="*/ 3500332 h 4549967"/>
                              <a:gd name="connsiteX2" fmla="*/ 10562422 w 11016867"/>
                              <a:gd name="connsiteY2" fmla="*/ 3569906 h 4549967"/>
                              <a:gd name="connsiteX3" fmla="*/ 10631996 w 11016867"/>
                              <a:gd name="connsiteY3" fmla="*/ 3500332 h 4549967"/>
                              <a:gd name="connsiteX4" fmla="*/ 10562422 w 11016867"/>
                              <a:gd name="connsiteY4" fmla="*/ 3430758 h 4549967"/>
                              <a:gd name="connsiteX5" fmla="*/ 10562422 w 11016867"/>
                              <a:gd name="connsiteY5" fmla="*/ 2817844 h 4549967"/>
                              <a:gd name="connsiteX6" fmla="*/ 10492848 w 11016867"/>
                              <a:gd name="connsiteY6" fmla="*/ 2887418 h 4549967"/>
                              <a:gd name="connsiteX7" fmla="*/ 10562422 w 11016867"/>
                              <a:gd name="connsiteY7" fmla="*/ 2956992 h 4549967"/>
                              <a:gd name="connsiteX8" fmla="*/ 10631996 w 11016867"/>
                              <a:gd name="connsiteY8" fmla="*/ 2887418 h 4549967"/>
                              <a:gd name="connsiteX9" fmla="*/ 10562422 w 11016867"/>
                              <a:gd name="connsiteY9" fmla="*/ 2817844 h 4549967"/>
                              <a:gd name="connsiteX10" fmla="*/ 10562422 w 11016867"/>
                              <a:gd name="connsiteY10" fmla="*/ 2204931 h 4549967"/>
                              <a:gd name="connsiteX11" fmla="*/ 10492848 w 11016867"/>
                              <a:gd name="connsiteY11" fmla="*/ 2274505 h 4549967"/>
                              <a:gd name="connsiteX12" fmla="*/ 10562422 w 11016867"/>
                              <a:gd name="connsiteY12" fmla="*/ 2344079 h 4549967"/>
                              <a:gd name="connsiteX13" fmla="*/ 10631996 w 11016867"/>
                              <a:gd name="connsiteY13" fmla="*/ 2274505 h 4549967"/>
                              <a:gd name="connsiteX14" fmla="*/ 10562422 w 11016867"/>
                              <a:gd name="connsiteY14" fmla="*/ 2204931 h 4549967"/>
                              <a:gd name="connsiteX15" fmla="*/ 10562422 w 11016867"/>
                              <a:gd name="connsiteY15" fmla="*/ 1592018 h 4549967"/>
                              <a:gd name="connsiteX16" fmla="*/ 10492848 w 11016867"/>
                              <a:gd name="connsiteY16" fmla="*/ 1661592 h 4549967"/>
                              <a:gd name="connsiteX17" fmla="*/ 10562422 w 11016867"/>
                              <a:gd name="connsiteY17" fmla="*/ 1731166 h 4549967"/>
                              <a:gd name="connsiteX18" fmla="*/ 10631996 w 11016867"/>
                              <a:gd name="connsiteY18" fmla="*/ 1661592 h 4549967"/>
                              <a:gd name="connsiteX19" fmla="*/ 10562422 w 11016867"/>
                              <a:gd name="connsiteY19" fmla="*/ 1592018 h 4549967"/>
                              <a:gd name="connsiteX20" fmla="*/ 10562422 w 11016867"/>
                              <a:gd name="connsiteY20" fmla="*/ 979105 h 4549967"/>
                              <a:gd name="connsiteX21" fmla="*/ 10492848 w 11016867"/>
                              <a:gd name="connsiteY21" fmla="*/ 1048679 h 4549967"/>
                              <a:gd name="connsiteX22" fmla="*/ 10562422 w 11016867"/>
                              <a:gd name="connsiteY22" fmla="*/ 1118253 h 4549967"/>
                              <a:gd name="connsiteX23" fmla="*/ 10631996 w 11016867"/>
                              <a:gd name="connsiteY23" fmla="*/ 1048679 h 4549967"/>
                              <a:gd name="connsiteX24" fmla="*/ 10562422 w 11016867"/>
                              <a:gd name="connsiteY24" fmla="*/ 979105 h 4549967"/>
                              <a:gd name="connsiteX25" fmla="*/ 10562422 w 11016867"/>
                              <a:gd name="connsiteY25" fmla="*/ 366192 h 4549967"/>
                              <a:gd name="connsiteX26" fmla="*/ 10492848 w 11016867"/>
                              <a:gd name="connsiteY26" fmla="*/ 435766 h 4549967"/>
                              <a:gd name="connsiteX27" fmla="*/ 10562422 w 11016867"/>
                              <a:gd name="connsiteY27" fmla="*/ 505340 h 4549967"/>
                              <a:gd name="connsiteX28" fmla="*/ 10631996 w 11016867"/>
                              <a:gd name="connsiteY28" fmla="*/ 435766 h 4549967"/>
                              <a:gd name="connsiteX29" fmla="*/ 10562422 w 11016867"/>
                              <a:gd name="connsiteY29" fmla="*/ 366192 h 4549967"/>
                              <a:gd name="connsiteX30" fmla="*/ 0 w 11016867"/>
                              <a:gd name="connsiteY30" fmla="*/ 0 h 4549967"/>
                              <a:gd name="connsiteX31" fmla="*/ 11016867 w 11016867"/>
                              <a:gd name="connsiteY31" fmla="*/ 0 h 4549967"/>
                              <a:gd name="connsiteX32" fmla="*/ 11016867 w 11016867"/>
                              <a:gd name="connsiteY32" fmla="*/ 4549967 h 4549967"/>
                              <a:gd name="connsiteX33" fmla="*/ 0 w 11016867"/>
                              <a:gd name="connsiteY33" fmla="*/ 4549967 h 4549967"/>
                              <a:gd name="connsiteX34" fmla="*/ 0 w 11016867"/>
                              <a:gd name="connsiteY34" fmla="*/ 4334737 h 4549967"/>
                              <a:gd name="connsiteX35" fmla="*/ 9412 w 11016867"/>
                              <a:gd name="connsiteY35" fmla="*/ 4333788 h 4549967"/>
                              <a:gd name="connsiteX36" fmla="*/ 195909 w 11016867"/>
                              <a:gd name="connsiteY36" fmla="*/ 4104963 h 4549967"/>
                              <a:gd name="connsiteX37" fmla="*/ 9412 w 11016867"/>
                              <a:gd name="connsiteY37" fmla="*/ 3876139 h 4549967"/>
                              <a:gd name="connsiteX38" fmla="*/ 0 w 11016867"/>
                              <a:gd name="connsiteY38" fmla="*/ 3875190 h 4549967"/>
                              <a:gd name="connsiteX39" fmla="*/ 0 w 11016867"/>
                              <a:gd name="connsiteY39" fmla="*/ 3603878 h 4549967"/>
                              <a:gd name="connsiteX40" fmla="*/ 9412 w 11016867"/>
                              <a:gd name="connsiteY40" fmla="*/ 3602929 h 4549967"/>
                              <a:gd name="connsiteX41" fmla="*/ 195909 w 11016867"/>
                              <a:gd name="connsiteY41" fmla="*/ 3374104 h 4549967"/>
                              <a:gd name="connsiteX42" fmla="*/ 9412 w 11016867"/>
                              <a:gd name="connsiteY42" fmla="*/ 3145280 h 4549967"/>
                              <a:gd name="connsiteX43" fmla="*/ 0 w 11016867"/>
                              <a:gd name="connsiteY43" fmla="*/ 3144331 h 4549967"/>
                              <a:gd name="connsiteX44" fmla="*/ 0 w 11016867"/>
                              <a:gd name="connsiteY44" fmla="*/ 2873021 h 4549967"/>
                              <a:gd name="connsiteX45" fmla="*/ 9412 w 11016867"/>
                              <a:gd name="connsiteY45" fmla="*/ 2872072 h 4549967"/>
                              <a:gd name="connsiteX46" fmla="*/ 195909 w 11016867"/>
                              <a:gd name="connsiteY46" fmla="*/ 2643247 h 4549967"/>
                              <a:gd name="connsiteX47" fmla="*/ 9412 w 11016867"/>
                              <a:gd name="connsiteY47" fmla="*/ 2414422 h 4549967"/>
                              <a:gd name="connsiteX48" fmla="*/ 0 w 11016867"/>
                              <a:gd name="connsiteY48" fmla="*/ 2413474 h 4549967"/>
                              <a:gd name="connsiteX49" fmla="*/ 0 w 11016867"/>
                              <a:gd name="connsiteY49" fmla="*/ 2142164 h 4549967"/>
                              <a:gd name="connsiteX50" fmla="*/ 9412 w 11016867"/>
                              <a:gd name="connsiteY50" fmla="*/ 2141215 h 4549967"/>
                              <a:gd name="connsiteX51" fmla="*/ 195909 w 11016867"/>
                              <a:gd name="connsiteY51" fmla="*/ 1912390 h 4549967"/>
                              <a:gd name="connsiteX52" fmla="*/ 9412 w 11016867"/>
                              <a:gd name="connsiteY52" fmla="*/ 1683566 h 4549967"/>
                              <a:gd name="connsiteX53" fmla="*/ 0 w 11016867"/>
                              <a:gd name="connsiteY53" fmla="*/ 1682617 h 4549967"/>
                              <a:gd name="connsiteX54" fmla="*/ 0 w 11016867"/>
                              <a:gd name="connsiteY54" fmla="*/ 1411307 h 4549967"/>
                              <a:gd name="connsiteX55" fmla="*/ 9412 w 11016867"/>
                              <a:gd name="connsiteY55" fmla="*/ 1410358 h 4549967"/>
                              <a:gd name="connsiteX56" fmla="*/ 195909 w 11016867"/>
                              <a:gd name="connsiteY56" fmla="*/ 1181533 h 4549967"/>
                              <a:gd name="connsiteX57" fmla="*/ 9412 w 11016867"/>
                              <a:gd name="connsiteY57" fmla="*/ 952709 h 4549967"/>
                              <a:gd name="connsiteX58" fmla="*/ 0 w 11016867"/>
                              <a:gd name="connsiteY58" fmla="*/ 951760 h 4549967"/>
                              <a:gd name="connsiteX59" fmla="*/ 0 w 11016867"/>
                              <a:gd name="connsiteY59" fmla="*/ 680450 h 4549967"/>
                              <a:gd name="connsiteX60" fmla="*/ 9412 w 11016867"/>
                              <a:gd name="connsiteY60" fmla="*/ 679501 h 4549967"/>
                              <a:gd name="connsiteX61" fmla="*/ 195909 w 11016867"/>
                              <a:gd name="connsiteY61" fmla="*/ 450676 h 4549967"/>
                              <a:gd name="connsiteX62" fmla="*/ 9412 w 11016867"/>
                              <a:gd name="connsiteY62" fmla="*/ 221851 h 4549967"/>
                              <a:gd name="connsiteX63" fmla="*/ 0 w 11016867"/>
                              <a:gd name="connsiteY63" fmla="*/ 220903 h 454996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</a:cxnLst>
                            <a:rect l="l" t="t" r="r" b="b"/>
                            <a:pathLst>
                              <a:path w="11016867" h="4549967">
                                <a:moveTo>
                                  <a:pt x="10562422" y="3430758"/>
                                </a:moveTo>
                                <a:cubicBezTo>
                                  <a:pt x="10523997" y="3430758"/>
                                  <a:pt x="10492848" y="3461907"/>
                                  <a:pt x="10492848" y="3500332"/>
                                </a:cubicBezTo>
                                <a:cubicBezTo>
                                  <a:pt x="10492848" y="3538757"/>
                                  <a:pt x="10523997" y="3569906"/>
                                  <a:pt x="10562422" y="3569906"/>
                                </a:cubicBezTo>
                                <a:cubicBezTo>
                                  <a:pt x="10600847" y="3569906"/>
                                  <a:pt x="10631996" y="3538757"/>
                                  <a:pt x="10631996" y="3500332"/>
                                </a:cubicBezTo>
                                <a:cubicBezTo>
                                  <a:pt x="10631996" y="3461907"/>
                                  <a:pt x="10600847" y="3430758"/>
                                  <a:pt x="10562422" y="3430758"/>
                                </a:cubicBezTo>
                                <a:close/>
                                <a:moveTo>
                                  <a:pt x="10562422" y="2817844"/>
                                </a:moveTo>
                                <a:cubicBezTo>
                                  <a:pt x="10523997" y="2817844"/>
                                  <a:pt x="10492848" y="2848993"/>
                                  <a:pt x="10492848" y="2887418"/>
                                </a:cubicBezTo>
                                <a:cubicBezTo>
                                  <a:pt x="10492848" y="2925843"/>
                                  <a:pt x="10523997" y="2956992"/>
                                  <a:pt x="10562422" y="2956992"/>
                                </a:cubicBezTo>
                                <a:cubicBezTo>
                                  <a:pt x="10600847" y="2956992"/>
                                  <a:pt x="10631996" y="2925843"/>
                                  <a:pt x="10631996" y="2887418"/>
                                </a:cubicBezTo>
                                <a:cubicBezTo>
                                  <a:pt x="10631996" y="2848993"/>
                                  <a:pt x="10600847" y="2817844"/>
                                  <a:pt x="10562422" y="2817844"/>
                                </a:cubicBezTo>
                                <a:close/>
                                <a:moveTo>
                                  <a:pt x="10562422" y="2204931"/>
                                </a:moveTo>
                                <a:cubicBezTo>
                                  <a:pt x="10523997" y="2204931"/>
                                  <a:pt x="10492848" y="2236080"/>
                                  <a:pt x="10492848" y="2274505"/>
                                </a:cubicBezTo>
                                <a:cubicBezTo>
                                  <a:pt x="10492848" y="2312930"/>
                                  <a:pt x="10523997" y="2344079"/>
                                  <a:pt x="10562422" y="2344079"/>
                                </a:cubicBezTo>
                                <a:cubicBezTo>
                                  <a:pt x="10600847" y="2344079"/>
                                  <a:pt x="10631996" y="2312930"/>
                                  <a:pt x="10631996" y="2274505"/>
                                </a:cubicBezTo>
                                <a:cubicBezTo>
                                  <a:pt x="10631996" y="2236080"/>
                                  <a:pt x="10600847" y="2204931"/>
                                  <a:pt x="10562422" y="2204931"/>
                                </a:cubicBezTo>
                                <a:close/>
                                <a:moveTo>
                                  <a:pt x="10562422" y="1592018"/>
                                </a:moveTo>
                                <a:cubicBezTo>
                                  <a:pt x="10523997" y="1592018"/>
                                  <a:pt x="10492848" y="1623167"/>
                                  <a:pt x="10492848" y="1661592"/>
                                </a:cubicBezTo>
                                <a:cubicBezTo>
                                  <a:pt x="10492848" y="1700017"/>
                                  <a:pt x="10523997" y="1731166"/>
                                  <a:pt x="10562422" y="1731166"/>
                                </a:cubicBezTo>
                                <a:cubicBezTo>
                                  <a:pt x="10600847" y="1731166"/>
                                  <a:pt x="10631996" y="1700017"/>
                                  <a:pt x="10631996" y="1661592"/>
                                </a:cubicBezTo>
                                <a:cubicBezTo>
                                  <a:pt x="10631996" y="1623167"/>
                                  <a:pt x="10600847" y="1592018"/>
                                  <a:pt x="10562422" y="1592018"/>
                                </a:cubicBezTo>
                                <a:close/>
                                <a:moveTo>
                                  <a:pt x="10562422" y="979105"/>
                                </a:moveTo>
                                <a:cubicBezTo>
                                  <a:pt x="10523997" y="979105"/>
                                  <a:pt x="10492848" y="1010254"/>
                                  <a:pt x="10492848" y="1048679"/>
                                </a:cubicBezTo>
                                <a:cubicBezTo>
                                  <a:pt x="10492848" y="1087104"/>
                                  <a:pt x="10523997" y="1118253"/>
                                  <a:pt x="10562422" y="1118253"/>
                                </a:cubicBezTo>
                                <a:cubicBezTo>
                                  <a:pt x="10600847" y="1118253"/>
                                  <a:pt x="10631996" y="1087104"/>
                                  <a:pt x="10631996" y="1048679"/>
                                </a:cubicBezTo>
                                <a:cubicBezTo>
                                  <a:pt x="10631996" y="1010254"/>
                                  <a:pt x="10600847" y="979105"/>
                                  <a:pt x="10562422" y="979105"/>
                                </a:cubicBezTo>
                                <a:close/>
                                <a:moveTo>
                                  <a:pt x="10562422" y="366192"/>
                                </a:moveTo>
                                <a:cubicBezTo>
                                  <a:pt x="10523997" y="366192"/>
                                  <a:pt x="10492848" y="397341"/>
                                  <a:pt x="10492848" y="435766"/>
                                </a:cubicBezTo>
                                <a:cubicBezTo>
                                  <a:pt x="10492848" y="474191"/>
                                  <a:pt x="10523997" y="505340"/>
                                  <a:pt x="10562422" y="505340"/>
                                </a:cubicBezTo>
                                <a:cubicBezTo>
                                  <a:pt x="10600847" y="505340"/>
                                  <a:pt x="10631996" y="474191"/>
                                  <a:pt x="10631996" y="435766"/>
                                </a:cubicBezTo>
                                <a:cubicBezTo>
                                  <a:pt x="10631996" y="397341"/>
                                  <a:pt x="10600847" y="366192"/>
                                  <a:pt x="10562422" y="366192"/>
                                </a:cubicBezTo>
                                <a:close/>
                                <a:moveTo>
                                  <a:pt x="0" y="0"/>
                                </a:moveTo>
                                <a:lnTo>
                                  <a:pt x="11016867" y="0"/>
                                </a:lnTo>
                                <a:lnTo>
                                  <a:pt x="11016867" y="4549967"/>
                                </a:lnTo>
                                <a:lnTo>
                                  <a:pt x="0" y="4549967"/>
                                </a:lnTo>
                                <a:lnTo>
                                  <a:pt x="0" y="4334737"/>
                                </a:lnTo>
                                <a:lnTo>
                                  <a:pt x="9412" y="4333788"/>
                                </a:lnTo>
                                <a:cubicBezTo>
                                  <a:pt x="115845" y="4312008"/>
                                  <a:pt x="195909" y="4217836"/>
                                  <a:pt x="195909" y="4104963"/>
                                </a:cubicBezTo>
                                <a:cubicBezTo>
                                  <a:pt x="195909" y="3992091"/>
                                  <a:pt x="115845" y="3897918"/>
                                  <a:pt x="9412" y="3876139"/>
                                </a:cubicBezTo>
                                <a:lnTo>
                                  <a:pt x="0" y="3875190"/>
                                </a:lnTo>
                                <a:lnTo>
                                  <a:pt x="0" y="3603878"/>
                                </a:lnTo>
                                <a:lnTo>
                                  <a:pt x="9412" y="3602929"/>
                                </a:lnTo>
                                <a:cubicBezTo>
                                  <a:pt x="115845" y="3581149"/>
                                  <a:pt x="195909" y="3486977"/>
                                  <a:pt x="195909" y="3374104"/>
                                </a:cubicBezTo>
                                <a:cubicBezTo>
                                  <a:pt x="195909" y="3261232"/>
                                  <a:pt x="115845" y="3167059"/>
                                  <a:pt x="9412" y="3145280"/>
                                </a:cubicBezTo>
                                <a:lnTo>
                                  <a:pt x="0" y="3144331"/>
                                </a:lnTo>
                                <a:lnTo>
                                  <a:pt x="0" y="2873021"/>
                                </a:lnTo>
                                <a:lnTo>
                                  <a:pt x="9412" y="2872072"/>
                                </a:lnTo>
                                <a:cubicBezTo>
                                  <a:pt x="115845" y="2850292"/>
                                  <a:pt x="195909" y="2756120"/>
                                  <a:pt x="195909" y="2643247"/>
                                </a:cubicBezTo>
                                <a:cubicBezTo>
                                  <a:pt x="195909" y="2530375"/>
                                  <a:pt x="115845" y="2436202"/>
                                  <a:pt x="9412" y="2414422"/>
                                </a:cubicBezTo>
                                <a:lnTo>
                                  <a:pt x="0" y="2413474"/>
                                </a:lnTo>
                                <a:lnTo>
                                  <a:pt x="0" y="2142164"/>
                                </a:lnTo>
                                <a:lnTo>
                                  <a:pt x="9412" y="2141215"/>
                                </a:lnTo>
                                <a:cubicBezTo>
                                  <a:pt x="115845" y="2119435"/>
                                  <a:pt x="195909" y="2025263"/>
                                  <a:pt x="195909" y="1912390"/>
                                </a:cubicBezTo>
                                <a:cubicBezTo>
                                  <a:pt x="195909" y="1799518"/>
                                  <a:pt x="115845" y="1705345"/>
                                  <a:pt x="9412" y="1683566"/>
                                </a:cubicBezTo>
                                <a:lnTo>
                                  <a:pt x="0" y="1682617"/>
                                </a:lnTo>
                                <a:lnTo>
                                  <a:pt x="0" y="1411307"/>
                                </a:lnTo>
                                <a:lnTo>
                                  <a:pt x="9412" y="1410358"/>
                                </a:lnTo>
                                <a:cubicBezTo>
                                  <a:pt x="115845" y="1388578"/>
                                  <a:pt x="195909" y="1294406"/>
                                  <a:pt x="195909" y="1181533"/>
                                </a:cubicBezTo>
                                <a:cubicBezTo>
                                  <a:pt x="195909" y="1068661"/>
                                  <a:pt x="115845" y="974488"/>
                                  <a:pt x="9412" y="952709"/>
                                </a:cubicBezTo>
                                <a:lnTo>
                                  <a:pt x="0" y="951760"/>
                                </a:lnTo>
                                <a:lnTo>
                                  <a:pt x="0" y="680450"/>
                                </a:lnTo>
                                <a:lnTo>
                                  <a:pt x="9412" y="679501"/>
                                </a:lnTo>
                                <a:cubicBezTo>
                                  <a:pt x="115845" y="657721"/>
                                  <a:pt x="195909" y="563549"/>
                                  <a:pt x="195909" y="450676"/>
                                </a:cubicBezTo>
                                <a:cubicBezTo>
                                  <a:pt x="195909" y="337804"/>
                                  <a:pt x="115845" y="243631"/>
                                  <a:pt x="9412" y="221851"/>
                                </a:cubicBezTo>
                                <a:lnTo>
                                  <a:pt x="0" y="22090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wrap="square" rtlCol="0" anchor="ctr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40" o:spid="_x0000_s1026" o:spt="203" style="position:absolute;left:0pt;margin-left:-68.65pt;margin-top:-4.6pt;height:674pt;width:543.2pt;z-index:251660288;mso-width-relative:page;mso-height-relative:page;" coordsize="4655840,5776686" o:gfxdata="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">
                <o:lock v:ext="edit" aspectratio="f"/>
                <v:shape id="_x0000_s1026" o:spid="_x0000_s1026" o:spt="100" style="position:absolute;left:-1695457;top:1695457;flip:x y;height:2385772;width:5776686;rotation:-5898240f;v-text-anchor:middle;" fillcolor="#FFFFFF [3212]" filled="t" stroked="f" coordsize="11016867,4549967" o:gfxdata="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zWBBL4A&#10;AADaAAAADwAAAAAAAAABACAAAAAiAAAAZHJzL2Rvd25yZXYueG1sUEsBAhQAFAAAAAgAh07iQDMv&#10;BZ47AAAAOQAAABAAAAAAAAAAAQAgAAAADQEAAGRycy9zaGFwZXhtbC54bWxQSwUGAAAAAAYABgBb&#10;AQAAtwMAAAAA&#10;" path="m10562422,3430758c10523997,3430758,10492848,3461907,10492848,3500332c10492848,3538757,10523997,3569906,10562422,3569906c10600847,3569906,10631996,3538757,10631996,3500332c10631996,3461907,10600847,3430758,10562422,3430758xm10562422,2817844c10523997,2817844,10492848,2848993,10492848,2887418c10492848,2925843,10523997,2956992,10562422,2956992c10600847,2956992,10631996,2925843,10631996,2887418c10631996,2848993,10600847,2817844,10562422,2817844xm10562422,2204931c10523997,2204931,10492848,2236080,10492848,2274505c10492848,2312930,10523997,2344079,10562422,2344079c10600847,2344079,10631996,2312930,10631996,2274505c10631996,2236080,10600847,2204931,10562422,2204931xm10562422,1592018c10523997,1592018,10492848,1623167,10492848,1661592c10492848,1700017,10523997,1731166,10562422,1731166c10600847,1731166,10631996,1700017,10631996,1661592c10631996,1623167,10600847,1592018,10562422,1592018xm10562422,979105c10523997,979105,10492848,1010254,10492848,1048679c10492848,1087104,10523997,1118253,10562422,1118253c10600847,1118253,10631996,1087104,10631996,1048679c10631996,1010254,10600847,979105,10562422,979105xm10562422,366192c10523997,366192,10492848,397341,10492848,435766c10492848,474191,10523997,505340,10562422,505340c10600847,505340,10631996,474191,10631996,435766c10631996,397341,10600847,366192,10562422,366192xm0,0l11016867,0,11016867,4549967,0,4549967,0,4334737,9412,4333788c115845,4312008,195909,4217836,195909,4104963c195909,3992091,115845,3897918,9412,3876139l0,3875190,0,3603878,9412,3602929c115845,3581149,195909,3486977,195909,3374104c195909,3261232,115845,3167059,9412,3145280l0,3144331,0,2873021,9412,2872072c115845,2850292,195909,2756120,195909,2643247c195909,2530375,115845,2436202,9412,2414422l0,2413474,0,2142164,9412,2141215c115845,2119435,195909,2025263,195909,1912390c195909,1799518,115845,1705345,9412,1683566l0,1682617,0,1411307,9412,1410358c115845,1388578,195909,1294406,195909,1181533c195909,1068661,115845,974488,9412,952709l0,951760,0,680450,9412,679501c115845,657721,195909,563549,195909,450676c195909,337804,115845,243631,9412,221851l0,220903xe">
                  <v:path o:connectlocs="5538398,1798915;5501917,1835396;5538398,1871877;5574879,1835396;5538398,1798915;5538398,1477534;5501917,1514015;5538398,1550496;5574879,1514015;5538398,1477534;5538398,1156154;5501917,1192635;5538398,1229116;5574879,1192635;5538398,1156154;5538398,834773;5501917,871254;5538398,907735;5574879,871254;5538398,834773;5538398,513393;5501917,549874;5538398,586355;5574879,549874;5538398,513393;5538398,192012;5501917,228493;5538398,264974;5574879,228493;5538398,192012;0,0;5776686,0;5776686,2385772;0,2385772;0,2272916;4935,2272418;102724,2152434;4935,2032450;0,2031953;0,1889690;4935,1889193;102724,1769209;4935,1649225;0,1648727;0,1506466;4935,1505968;102724,1385984;4935,1266000;0,1265503;0,1123242;4935,1122744;102724,1002760;4935,882776;0,882279;0,740017;4935,739520;102724,619535;4935,499552;0,499054;0,356793;4935,356295;102724,236311;4935,116327;0,115830" o:connectangles="0,0,0,0,0,0,0,0,0,0,0,0,0,0,0,0,0,0,0,0,0,0,0,0,0,0,0,0,0,0,0,0,0,0,0,0,0,0,0,0,0,0,0,0,0,0,0,0,0,0,0,0,0,0,0,0,0,0,0,0,0,0,0,0"/>
                  <v:fill on="t" focussize="0,0"/>
                  <v:stroke on="f" weight="1pt" miterlimit="8" joinstyle="miter"/>
                  <v:imagedata o:title=""/>
                  <o:lock v:ext="edit" aspectratio="f"/>
                </v:shape>
                <v:shape id="_x0000_s1026" o:spid="_x0000_s1026" o:spt="100" style="position:absolute;left:574611;top:1695457;flip:y;height:2385772;width:5776686;rotation:-5898240f;v-text-anchor:middle;" fillcolor="#FFFFFF [3212]" filled="t" stroked="f" coordsize="11016867,4549967" o:gfxdata="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3GEaugAAANoA&#10;AAAPAAAAAAAAAAEAIAAAACIAAABkcnMvZG93bnJldi54bWxQSwECFAAUAAAACACHTuJAMy8FnjsA&#10;AAA5AAAAEAAAAAAAAAABACAAAAAJAQAAZHJzL3NoYXBleG1sLnhtbFBLBQYAAAAABgAGAFsBAACz&#10;AwAAAAA=&#10;" path="m10562422,3430758c10523997,3430758,10492848,3461907,10492848,3500332c10492848,3538757,10523997,3569906,10562422,3569906c10600847,3569906,10631996,3538757,10631996,3500332c10631996,3461907,10600847,3430758,10562422,3430758xm10562422,2817844c10523997,2817844,10492848,2848993,10492848,2887418c10492848,2925843,10523997,2956992,10562422,2956992c10600847,2956992,10631996,2925843,10631996,2887418c10631996,2848993,10600847,2817844,10562422,2817844xm10562422,2204931c10523997,2204931,10492848,2236080,10492848,2274505c10492848,2312930,10523997,2344079,10562422,2344079c10600847,2344079,10631996,2312930,10631996,2274505c10631996,2236080,10600847,2204931,10562422,2204931xm10562422,1592018c10523997,1592018,10492848,1623167,10492848,1661592c10492848,1700017,10523997,1731166,10562422,1731166c10600847,1731166,10631996,1700017,10631996,1661592c10631996,1623167,10600847,1592018,10562422,1592018xm10562422,979105c10523997,979105,10492848,1010254,10492848,1048679c10492848,1087104,10523997,1118253,10562422,1118253c10600847,1118253,10631996,1087104,10631996,1048679c10631996,1010254,10600847,979105,10562422,979105xm10562422,366192c10523997,366192,10492848,397341,10492848,435766c10492848,474191,10523997,505340,10562422,505340c10600847,505340,10631996,474191,10631996,435766c10631996,397341,10600847,366192,10562422,366192xm0,0l11016867,0,11016867,4549967,0,4549967,0,4334737,9412,4333788c115845,4312008,195909,4217836,195909,4104963c195909,3992091,115845,3897918,9412,3876139l0,3875190,0,3603878,9412,3602929c115845,3581149,195909,3486977,195909,3374104c195909,3261232,115845,3167059,9412,3145280l0,3144331,0,2873021,9412,2872072c115845,2850292,195909,2756120,195909,2643247c195909,2530375,115845,2436202,9412,2414422l0,2413474,0,2142164,9412,2141215c115845,2119435,195909,2025263,195909,1912390c195909,1799518,115845,1705345,9412,1683566l0,1682617,0,1411307,9412,1410358c115845,1388578,195909,1294406,195909,1181533c195909,1068661,115845,974488,9412,952709l0,951760,0,680450,9412,679501c115845,657721,195909,563549,195909,450676c195909,337804,115845,243631,9412,221851l0,220903xe">
                  <v:path textboxrect="0,0,11016867,4549967" o:connectlocs="5538398,1798915;5501917,1835396;5538398,1871877;5574879,1835396;5538398,1798915;5538398,1477534;5501917,1514015;5538398,1550496;5574879,1514015;5538398,1477534;5538398,1156154;5501917,1192635;5538398,1229116;5574879,1192635;5538398,1156154;5538398,834773;5501917,871254;5538398,907735;5574879,871254;5538398,834773;5538398,513393;5501917,549874;5538398,586355;5574879,549874;5538398,513393;5538398,192012;5501917,228493;5538398,264974;5574879,228493;5538398,192012;0,0;5776686,0;5776686,2385772;0,2385772;0,2272916;4935,2272418;102724,2152434;4935,2032450;0,2031953;0,1889690;4935,1889193;102724,1769209;4935,1649225;0,1648727;0,1506466;4935,1505968;102724,1385984;4935,1266000;0,1265503;0,1123242;4935,1122744;102724,1002760;4935,882776;0,882279;0,740017;4935,739520;102724,619535;4935,499552;0,499054;0,356793;4935,356295;102724,236311;4935,116327;0,115830" o:connectangles="0,0,0,0,0,0,0,0,0,0,0,0,0,0,0,0,0,0,0,0,0,0,0,0,0,0,0,0,0,0,0,0,0,0,0,0,0,0,0,0,0,0,0,0,0,0,0,0,0,0,0,0,0,0,0,0,0,0,0,0,0,0,0,0"/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-4608830</wp:posOffset>
                </wp:positionH>
                <wp:positionV relativeFrom="paragraph">
                  <wp:posOffset>229235</wp:posOffset>
                </wp:positionV>
                <wp:extent cx="14730095" cy="8285480"/>
                <wp:effectExtent l="2540" t="0" r="0" b="0"/>
                <wp:wrapNone/>
                <wp:docPr id="21" name="组合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5400000">
                          <a:off x="0" y="0"/>
                          <a:ext cx="14730007" cy="8285629"/>
                          <a:chOff x="0" y="0"/>
                          <a:chExt cx="12192000" cy="6858000"/>
                        </a:xfrm>
                      </wpg:grpSpPr>
                      <wps:wsp>
                        <wps:cNvPr id="2" name="矩形 2"/>
                        <wps:cNvSpPr/>
                        <wps:spPr>
                          <a:xfrm>
                            <a:off x="256478" y="189571"/>
                            <a:ext cx="11742234" cy="6467707"/>
                          </a:xfrm>
                          <a:prstGeom prst="rect">
                            <a:avLst/>
                          </a:prstGeom>
                          <a:solidFill>
                            <a:srgbClr val="FFB5D3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3" name="任意多边形 3"/>
                        <wps:cNvSpPr/>
                        <wps:spPr>
                          <a:xfrm>
                            <a:off x="0" y="0"/>
                            <a:ext cx="12192000" cy="6858000"/>
                          </a:xfrm>
                          <a:custGeom>
                            <a:avLst/>
                            <a:gdLst>
                              <a:gd name="connsiteX0" fmla="*/ 12192000 w 12192000"/>
                              <a:gd name="connsiteY0" fmla="*/ 6710540 h 6858000"/>
                              <a:gd name="connsiteX1" fmla="*/ 12192000 w 12192000"/>
                              <a:gd name="connsiteY1" fmla="*/ 6858000 h 6858000"/>
                              <a:gd name="connsiteX2" fmla="*/ 12146249 w 12192000"/>
                              <a:gd name="connsiteY2" fmla="*/ 6858000 h 6858000"/>
                              <a:gd name="connsiteX3" fmla="*/ 12139900 w 12192000"/>
                              <a:gd name="connsiteY3" fmla="*/ 6853720 h 6858000"/>
                              <a:gd name="connsiteX4" fmla="*/ 12115062 w 12192000"/>
                              <a:gd name="connsiteY4" fmla="*/ 6793755 h 6858000"/>
                              <a:gd name="connsiteX5" fmla="*/ 12166856 w 12192000"/>
                              <a:gd name="connsiteY5" fmla="*/ 6715617 h 6858000"/>
                              <a:gd name="connsiteX6" fmla="*/ 11807582 w 12192000"/>
                              <a:gd name="connsiteY6" fmla="*/ 6708952 h 6858000"/>
                              <a:gd name="connsiteX7" fmla="*/ 11892385 w 12192000"/>
                              <a:gd name="connsiteY7" fmla="*/ 6793755 h 6858000"/>
                              <a:gd name="connsiteX8" fmla="*/ 11867547 w 12192000"/>
                              <a:gd name="connsiteY8" fmla="*/ 6853720 h 6858000"/>
                              <a:gd name="connsiteX9" fmla="*/ 11861198 w 12192000"/>
                              <a:gd name="connsiteY9" fmla="*/ 6858000 h 6858000"/>
                              <a:gd name="connsiteX10" fmla="*/ 11753966 w 12192000"/>
                              <a:gd name="connsiteY10" fmla="*/ 6858000 h 6858000"/>
                              <a:gd name="connsiteX11" fmla="*/ 11747617 w 12192000"/>
                              <a:gd name="connsiteY11" fmla="*/ 6853720 h 6858000"/>
                              <a:gd name="connsiteX12" fmla="*/ 11722779 w 12192000"/>
                              <a:gd name="connsiteY12" fmla="*/ 6793755 h 6858000"/>
                              <a:gd name="connsiteX13" fmla="*/ 11807582 w 12192000"/>
                              <a:gd name="connsiteY13" fmla="*/ 6708952 h 6858000"/>
                              <a:gd name="connsiteX14" fmla="*/ 11415304 w 12192000"/>
                              <a:gd name="connsiteY14" fmla="*/ 6708952 h 6858000"/>
                              <a:gd name="connsiteX15" fmla="*/ 11500107 w 12192000"/>
                              <a:gd name="connsiteY15" fmla="*/ 6793755 h 6858000"/>
                              <a:gd name="connsiteX16" fmla="*/ 11475269 w 12192000"/>
                              <a:gd name="connsiteY16" fmla="*/ 6853720 h 6858000"/>
                              <a:gd name="connsiteX17" fmla="*/ 11468920 w 12192000"/>
                              <a:gd name="connsiteY17" fmla="*/ 6858000 h 6858000"/>
                              <a:gd name="connsiteX18" fmla="*/ 11361688 w 12192000"/>
                              <a:gd name="connsiteY18" fmla="*/ 6858000 h 6858000"/>
                              <a:gd name="connsiteX19" fmla="*/ 11355339 w 12192000"/>
                              <a:gd name="connsiteY19" fmla="*/ 6853720 h 6858000"/>
                              <a:gd name="connsiteX20" fmla="*/ 11330501 w 12192000"/>
                              <a:gd name="connsiteY20" fmla="*/ 6793755 h 6858000"/>
                              <a:gd name="connsiteX21" fmla="*/ 11415304 w 12192000"/>
                              <a:gd name="connsiteY21" fmla="*/ 6708952 h 6858000"/>
                              <a:gd name="connsiteX22" fmla="*/ 11023026 w 12192000"/>
                              <a:gd name="connsiteY22" fmla="*/ 6708952 h 6858000"/>
                              <a:gd name="connsiteX23" fmla="*/ 11107829 w 12192000"/>
                              <a:gd name="connsiteY23" fmla="*/ 6793755 h 6858000"/>
                              <a:gd name="connsiteX24" fmla="*/ 11082991 w 12192000"/>
                              <a:gd name="connsiteY24" fmla="*/ 6853720 h 6858000"/>
                              <a:gd name="connsiteX25" fmla="*/ 11076642 w 12192000"/>
                              <a:gd name="connsiteY25" fmla="*/ 6858000 h 6858000"/>
                              <a:gd name="connsiteX26" fmla="*/ 10969410 w 12192000"/>
                              <a:gd name="connsiteY26" fmla="*/ 6858000 h 6858000"/>
                              <a:gd name="connsiteX27" fmla="*/ 10963061 w 12192000"/>
                              <a:gd name="connsiteY27" fmla="*/ 6853720 h 6858000"/>
                              <a:gd name="connsiteX28" fmla="*/ 10938223 w 12192000"/>
                              <a:gd name="connsiteY28" fmla="*/ 6793755 h 6858000"/>
                              <a:gd name="connsiteX29" fmla="*/ 11023026 w 12192000"/>
                              <a:gd name="connsiteY29" fmla="*/ 6708952 h 6858000"/>
                              <a:gd name="connsiteX30" fmla="*/ 10630748 w 12192000"/>
                              <a:gd name="connsiteY30" fmla="*/ 6708952 h 6858000"/>
                              <a:gd name="connsiteX31" fmla="*/ 10715551 w 12192000"/>
                              <a:gd name="connsiteY31" fmla="*/ 6793755 h 6858000"/>
                              <a:gd name="connsiteX32" fmla="*/ 10690713 w 12192000"/>
                              <a:gd name="connsiteY32" fmla="*/ 6853720 h 6858000"/>
                              <a:gd name="connsiteX33" fmla="*/ 10684364 w 12192000"/>
                              <a:gd name="connsiteY33" fmla="*/ 6858000 h 6858000"/>
                              <a:gd name="connsiteX34" fmla="*/ 10577132 w 12192000"/>
                              <a:gd name="connsiteY34" fmla="*/ 6858000 h 6858000"/>
                              <a:gd name="connsiteX35" fmla="*/ 10570783 w 12192000"/>
                              <a:gd name="connsiteY35" fmla="*/ 6853720 h 6858000"/>
                              <a:gd name="connsiteX36" fmla="*/ 10545945 w 12192000"/>
                              <a:gd name="connsiteY36" fmla="*/ 6793755 h 6858000"/>
                              <a:gd name="connsiteX37" fmla="*/ 10630748 w 12192000"/>
                              <a:gd name="connsiteY37" fmla="*/ 6708952 h 6858000"/>
                              <a:gd name="connsiteX38" fmla="*/ 10238470 w 12192000"/>
                              <a:gd name="connsiteY38" fmla="*/ 6708952 h 6858000"/>
                              <a:gd name="connsiteX39" fmla="*/ 10323273 w 12192000"/>
                              <a:gd name="connsiteY39" fmla="*/ 6793755 h 6858000"/>
                              <a:gd name="connsiteX40" fmla="*/ 10298435 w 12192000"/>
                              <a:gd name="connsiteY40" fmla="*/ 6853720 h 6858000"/>
                              <a:gd name="connsiteX41" fmla="*/ 10292086 w 12192000"/>
                              <a:gd name="connsiteY41" fmla="*/ 6858000 h 6858000"/>
                              <a:gd name="connsiteX42" fmla="*/ 10184854 w 12192000"/>
                              <a:gd name="connsiteY42" fmla="*/ 6858000 h 6858000"/>
                              <a:gd name="connsiteX43" fmla="*/ 10178505 w 12192000"/>
                              <a:gd name="connsiteY43" fmla="*/ 6853720 h 6858000"/>
                              <a:gd name="connsiteX44" fmla="*/ 10153667 w 12192000"/>
                              <a:gd name="connsiteY44" fmla="*/ 6793755 h 6858000"/>
                              <a:gd name="connsiteX45" fmla="*/ 10238470 w 12192000"/>
                              <a:gd name="connsiteY45" fmla="*/ 6708952 h 6858000"/>
                              <a:gd name="connsiteX46" fmla="*/ 9846192 w 12192000"/>
                              <a:gd name="connsiteY46" fmla="*/ 6708952 h 6858000"/>
                              <a:gd name="connsiteX47" fmla="*/ 9930995 w 12192000"/>
                              <a:gd name="connsiteY47" fmla="*/ 6793755 h 6858000"/>
                              <a:gd name="connsiteX48" fmla="*/ 9906157 w 12192000"/>
                              <a:gd name="connsiteY48" fmla="*/ 6853720 h 6858000"/>
                              <a:gd name="connsiteX49" fmla="*/ 9899808 w 12192000"/>
                              <a:gd name="connsiteY49" fmla="*/ 6858000 h 6858000"/>
                              <a:gd name="connsiteX50" fmla="*/ 9792576 w 12192000"/>
                              <a:gd name="connsiteY50" fmla="*/ 6858000 h 6858000"/>
                              <a:gd name="connsiteX51" fmla="*/ 9786227 w 12192000"/>
                              <a:gd name="connsiteY51" fmla="*/ 6853720 h 6858000"/>
                              <a:gd name="connsiteX52" fmla="*/ 9761389 w 12192000"/>
                              <a:gd name="connsiteY52" fmla="*/ 6793755 h 6858000"/>
                              <a:gd name="connsiteX53" fmla="*/ 9846192 w 12192000"/>
                              <a:gd name="connsiteY53" fmla="*/ 6708952 h 6858000"/>
                              <a:gd name="connsiteX54" fmla="*/ 9453914 w 12192000"/>
                              <a:gd name="connsiteY54" fmla="*/ 6708952 h 6858000"/>
                              <a:gd name="connsiteX55" fmla="*/ 9538717 w 12192000"/>
                              <a:gd name="connsiteY55" fmla="*/ 6793755 h 6858000"/>
                              <a:gd name="connsiteX56" fmla="*/ 9513879 w 12192000"/>
                              <a:gd name="connsiteY56" fmla="*/ 6853720 h 6858000"/>
                              <a:gd name="connsiteX57" fmla="*/ 9507530 w 12192000"/>
                              <a:gd name="connsiteY57" fmla="*/ 6858000 h 6858000"/>
                              <a:gd name="connsiteX58" fmla="*/ 9400298 w 12192000"/>
                              <a:gd name="connsiteY58" fmla="*/ 6858000 h 6858000"/>
                              <a:gd name="connsiteX59" fmla="*/ 9393949 w 12192000"/>
                              <a:gd name="connsiteY59" fmla="*/ 6853720 h 6858000"/>
                              <a:gd name="connsiteX60" fmla="*/ 9369111 w 12192000"/>
                              <a:gd name="connsiteY60" fmla="*/ 6793755 h 6858000"/>
                              <a:gd name="connsiteX61" fmla="*/ 9453914 w 12192000"/>
                              <a:gd name="connsiteY61" fmla="*/ 6708952 h 6858000"/>
                              <a:gd name="connsiteX62" fmla="*/ 9061636 w 12192000"/>
                              <a:gd name="connsiteY62" fmla="*/ 6708952 h 6858000"/>
                              <a:gd name="connsiteX63" fmla="*/ 9146439 w 12192000"/>
                              <a:gd name="connsiteY63" fmla="*/ 6793755 h 6858000"/>
                              <a:gd name="connsiteX64" fmla="*/ 9121601 w 12192000"/>
                              <a:gd name="connsiteY64" fmla="*/ 6853720 h 6858000"/>
                              <a:gd name="connsiteX65" fmla="*/ 9115252 w 12192000"/>
                              <a:gd name="connsiteY65" fmla="*/ 6858000 h 6858000"/>
                              <a:gd name="connsiteX66" fmla="*/ 9008020 w 12192000"/>
                              <a:gd name="connsiteY66" fmla="*/ 6858000 h 6858000"/>
                              <a:gd name="connsiteX67" fmla="*/ 9001671 w 12192000"/>
                              <a:gd name="connsiteY67" fmla="*/ 6853720 h 6858000"/>
                              <a:gd name="connsiteX68" fmla="*/ 8976833 w 12192000"/>
                              <a:gd name="connsiteY68" fmla="*/ 6793755 h 6858000"/>
                              <a:gd name="connsiteX69" fmla="*/ 9061636 w 12192000"/>
                              <a:gd name="connsiteY69" fmla="*/ 6708952 h 6858000"/>
                              <a:gd name="connsiteX70" fmla="*/ 8669358 w 12192000"/>
                              <a:gd name="connsiteY70" fmla="*/ 6708952 h 6858000"/>
                              <a:gd name="connsiteX71" fmla="*/ 8754161 w 12192000"/>
                              <a:gd name="connsiteY71" fmla="*/ 6793755 h 6858000"/>
                              <a:gd name="connsiteX72" fmla="*/ 8729323 w 12192000"/>
                              <a:gd name="connsiteY72" fmla="*/ 6853720 h 6858000"/>
                              <a:gd name="connsiteX73" fmla="*/ 8722974 w 12192000"/>
                              <a:gd name="connsiteY73" fmla="*/ 6858000 h 6858000"/>
                              <a:gd name="connsiteX74" fmla="*/ 8615742 w 12192000"/>
                              <a:gd name="connsiteY74" fmla="*/ 6858000 h 6858000"/>
                              <a:gd name="connsiteX75" fmla="*/ 8609393 w 12192000"/>
                              <a:gd name="connsiteY75" fmla="*/ 6853720 h 6858000"/>
                              <a:gd name="connsiteX76" fmla="*/ 8584555 w 12192000"/>
                              <a:gd name="connsiteY76" fmla="*/ 6793755 h 6858000"/>
                              <a:gd name="connsiteX77" fmla="*/ 8669358 w 12192000"/>
                              <a:gd name="connsiteY77" fmla="*/ 6708952 h 6858000"/>
                              <a:gd name="connsiteX78" fmla="*/ 8277080 w 12192000"/>
                              <a:gd name="connsiteY78" fmla="*/ 6708952 h 6858000"/>
                              <a:gd name="connsiteX79" fmla="*/ 8361883 w 12192000"/>
                              <a:gd name="connsiteY79" fmla="*/ 6793755 h 6858000"/>
                              <a:gd name="connsiteX80" fmla="*/ 8337044 w 12192000"/>
                              <a:gd name="connsiteY80" fmla="*/ 6853720 h 6858000"/>
                              <a:gd name="connsiteX81" fmla="*/ 8330696 w 12192000"/>
                              <a:gd name="connsiteY81" fmla="*/ 6858000 h 6858000"/>
                              <a:gd name="connsiteX82" fmla="*/ 8223464 w 12192000"/>
                              <a:gd name="connsiteY82" fmla="*/ 6858000 h 6858000"/>
                              <a:gd name="connsiteX83" fmla="*/ 8217116 w 12192000"/>
                              <a:gd name="connsiteY83" fmla="*/ 6853720 h 6858000"/>
                              <a:gd name="connsiteX84" fmla="*/ 8192277 w 12192000"/>
                              <a:gd name="connsiteY84" fmla="*/ 6793755 h 6858000"/>
                              <a:gd name="connsiteX85" fmla="*/ 8277080 w 12192000"/>
                              <a:gd name="connsiteY85" fmla="*/ 6708952 h 6858000"/>
                              <a:gd name="connsiteX86" fmla="*/ 7884802 w 12192000"/>
                              <a:gd name="connsiteY86" fmla="*/ 6708952 h 6858000"/>
                              <a:gd name="connsiteX87" fmla="*/ 7969605 w 12192000"/>
                              <a:gd name="connsiteY87" fmla="*/ 6793755 h 6858000"/>
                              <a:gd name="connsiteX88" fmla="*/ 7944767 w 12192000"/>
                              <a:gd name="connsiteY88" fmla="*/ 6853720 h 6858000"/>
                              <a:gd name="connsiteX89" fmla="*/ 7938418 w 12192000"/>
                              <a:gd name="connsiteY89" fmla="*/ 6858000 h 6858000"/>
                              <a:gd name="connsiteX90" fmla="*/ 7831186 w 12192000"/>
                              <a:gd name="connsiteY90" fmla="*/ 6858000 h 6858000"/>
                              <a:gd name="connsiteX91" fmla="*/ 7824838 w 12192000"/>
                              <a:gd name="connsiteY91" fmla="*/ 6853720 h 6858000"/>
                              <a:gd name="connsiteX92" fmla="*/ 7799999 w 12192000"/>
                              <a:gd name="connsiteY92" fmla="*/ 6793755 h 6858000"/>
                              <a:gd name="connsiteX93" fmla="*/ 7884802 w 12192000"/>
                              <a:gd name="connsiteY93" fmla="*/ 6708952 h 6858000"/>
                              <a:gd name="connsiteX94" fmla="*/ 7492524 w 12192000"/>
                              <a:gd name="connsiteY94" fmla="*/ 6708952 h 6858000"/>
                              <a:gd name="connsiteX95" fmla="*/ 7577327 w 12192000"/>
                              <a:gd name="connsiteY95" fmla="*/ 6793755 h 6858000"/>
                              <a:gd name="connsiteX96" fmla="*/ 7552489 w 12192000"/>
                              <a:gd name="connsiteY96" fmla="*/ 6853720 h 6858000"/>
                              <a:gd name="connsiteX97" fmla="*/ 7546140 w 12192000"/>
                              <a:gd name="connsiteY97" fmla="*/ 6858000 h 6858000"/>
                              <a:gd name="connsiteX98" fmla="*/ 7438908 w 12192000"/>
                              <a:gd name="connsiteY98" fmla="*/ 6858000 h 6858000"/>
                              <a:gd name="connsiteX99" fmla="*/ 7432560 w 12192000"/>
                              <a:gd name="connsiteY99" fmla="*/ 6853720 h 6858000"/>
                              <a:gd name="connsiteX100" fmla="*/ 7407721 w 12192000"/>
                              <a:gd name="connsiteY100" fmla="*/ 6793755 h 6858000"/>
                              <a:gd name="connsiteX101" fmla="*/ 7492524 w 12192000"/>
                              <a:gd name="connsiteY101" fmla="*/ 6708952 h 6858000"/>
                              <a:gd name="connsiteX102" fmla="*/ 7100246 w 12192000"/>
                              <a:gd name="connsiteY102" fmla="*/ 6708952 h 6858000"/>
                              <a:gd name="connsiteX103" fmla="*/ 7185049 w 12192000"/>
                              <a:gd name="connsiteY103" fmla="*/ 6793755 h 6858000"/>
                              <a:gd name="connsiteX104" fmla="*/ 7160211 w 12192000"/>
                              <a:gd name="connsiteY104" fmla="*/ 6853720 h 6858000"/>
                              <a:gd name="connsiteX105" fmla="*/ 7153862 w 12192000"/>
                              <a:gd name="connsiteY105" fmla="*/ 6858000 h 6858000"/>
                              <a:gd name="connsiteX106" fmla="*/ 7046630 w 12192000"/>
                              <a:gd name="connsiteY106" fmla="*/ 6858000 h 6858000"/>
                              <a:gd name="connsiteX107" fmla="*/ 7040282 w 12192000"/>
                              <a:gd name="connsiteY107" fmla="*/ 6853720 h 6858000"/>
                              <a:gd name="connsiteX108" fmla="*/ 7015443 w 12192000"/>
                              <a:gd name="connsiteY108" fmla="*/ 6793755 h 6858000"/>
                              <a:gd name="connsiteX109" fmla="*/ 7100246 w 12192000"/>
                              <a:gd name="connsiteY109" fmla="*/ 6708952 h 6858000"/>
                              <a:gd name="connsiteX110" fmla="*/ 6707968 w 12192000"/>
                              <a:gd name="connsiteY110" fmla="*/ 6708952 h 6858000"/>
                              <a:gd name="connsiteX111" fmla="*/ 6792771 w 12192000"/>
                              <a:gd name="connsiteY111" fmla="*/ 6793755 h 6858000"/>
                              <a:gd name="connsiteX112" fmla="*/ 6767933 w 12192000"/>
                              <a:gd name="connsiteY112" fmla="*/ 6853720 h 6858000"/>
                              <a:gd name="connsiteX113" fmla="*/ 6761584 w 12192000"/>
                              <a:gd name="connsiteY113" fmla="*/ 6858000 h 6858000"/>
                              <a:gd name="connsiteX114" fmla="*/ 6654352 w 12192000"/>
                              <a:gd name="connsiteY114" fmla="*/ 6858000 h 6858000"/>
                              <a:gd name="connsiteX115" fmla="*/ 6648004 w 12192000"/>
                              <a:gd name="connsiteY115" fmla="*/ 6853720 h 6858000"/>
                              <a:gd name="connsiteX116" fmla="*/ 6623165 w 12192000"/>
                              <a:gd name="connsiteY116" fmla="*/ 6793755 h 6858000"/>
                              <a:gd name="connsiteX117" fmla="*/ 6707968 w 12192000"/>
                              <a:gd name="connsiteY117" fmla="*/ 6708952 h 6858000"/>
                              <a:gd name="connsiteX118" fmla="*/ 6315690 w 12192000"/>
                              <a:gd name="connsiteY118" fmla="*/ 6708952 h 6858000"/>
                              <a:gd name="connsiteX119" fmla="*/ 6400493 w 12192000"/>
                              <a:gd name="connsiteY119" fmla="*/ 6793755 h 6858000"/>
                              <a:gd name="connsiteX120" fmla="*/ 6375655 w 12192000"/>
                              <a:gd name="connsiteY120" fmla="*/ 6853720 h 6858000"/>
                              <a:gd name="connsiteX121" fmla="*/ 6369306 w 12192000"/>
                              <a:gd name="connsiteY121" fmla="*/ 6858000 h 6858000"/>
                              <a:gd name="connsiteX122" fmla="*/ 6262074 w 12192000"/>
                              <a:gd name="connsiteY122" fmla="*/ 6858000 h 6858000"/>
                              <a:gd name="connsiteX123" fmla="*/ 6255727 w 12192000"/>
                              <a:gd name="connsiteY123" fmla="*/ 6853720 h 6858000"/>
                              <a:gd name="connsiteX124" fmla="*/ 6230887 w 12192000"/>
                              <a:gd name="connsiteY124" fmla="*/ 6793755 h 6858000"/>
                              <a:gd name="connsiteX125" fmla="*/ 6315690 w 12192000"/>
                              <a:gd name="connsiteY125" fmla="*/ 6708952 h 6858000"/>
                              <a:gd name="connsiteX126" fmla="*/ 5923414 w 12192000"/>
                              <a:gd name="connsiteY126" fmla="*/ 6708952 h 6858000"/>
                              <a:gd name="connsiteX127" fmla="*/ 6008217 w 12192000"/>
                              <a:gd name="connsiteY127" fmla="*/ 6793755 h 6858000"/>
                              <a:gd name="connsiteX128" fmla="*/ 5983379 w 12192000"/>
                              <a:gd name="connsiteY128" fmla="*/ 6853720 h 6858000"/>
                              <a:gd name="connsiteX129" fmla="*/ 5977029 w 12192000"/>
                              <a:gd name="connsiteY129" fmla="*/ 6858000 h 6858000"/>
                              <a:gd name="connsiteX130" fmla="*/ 5869797 w 12192000"/>
                              <a:gd name="connsiteY130" fmla="*/ 6858000 h 6858000"/>
                              <a:gd name="connsiteX131" fmla="*/ 5863448 w 12192000"/>
                              <a:gd name="connsiteY131" fmla="*/ 6853720 h 6858000"/>
                              <a:gd name="connsiteX132" fmla="*/ 5838609 w 12192000"/>
                              <a:gd name="connsiteY132" fmla="*/ 6793755 h 6858000"/>
                              <a:gd name="connsiteX133" fmla="*/ 5923414 w 12192000"/>
                              <a:gd name="connsiteY133" fmla="*/ 6708952 h 6858000"/>
                              <a:gd name="connsiteX134" fmla="*/ 5531139 w 12192000"/>
                              <a:gd name="connsiteY134" fmla="*/ 6708952 h 6858000"/>
                              <a:gd name="connsiteX135" fmla="*/ 5615939 w 12192000"/>
                              <a:gd name="connsiteY135" fmla="*/ 6793755 h 6858000"/>
                              <a:gd name="connsiteX136" fmla="*/ 5591101 w 12192000"/>
                              <a:gd name="connsiteY136" fmla="*/ 6853720 h 6858000"/>
                              <a:gd name="connsiteX137" fmla="*/ 5584754 w 12192000"/>
                              <a:gd name="connsiteY137" fmla="*/ 6858000 h 6858000"/>
                              <a:gd name="connsiteX138" fmla="*/ 5477522 w 12192000"/>
                              <a:gd name="connsiteY138" fmla="*/ 6858000 h 6858000"/>
                              <a:gd name="connsiteX139" fmla="*/ 5471172 w 12192000"/>
                              <a:gd name="connsiteY139" fmla="*/ 6853720 h 6858000"/>
                              <a:gd name="connsiteX140" fmla="*/ 5446335 w 12192000"/>
                              <a:gd name="connsiteY140" fmla="*/ 6793755 h 6858000"/>
                              <a:gd name="connsiteX141" fmla="*/ 5531139 w 12192000"/>
                              <a:gd name="connsiteY141" fmla="*/ 6708952 h 6858000"/>
                              <a:gd name="connsiteX142" fmla="*/ 5138860 w 12192000"/>
                              <a:gd name="connsiteY142" fmla="*/ 6708952 h 6858000"/>
                              <a:gd name="connsiteX143" fmla="*/ 5223662 w 12192000"/>
                              <a:gd name="connsiteY143" fmla="*/ 6793755 h 6858000"/>
                              <a:gd name="connsiteX144" fmla="*/ 5198824 w 12192000"/>
                              <a:gd name="connsiteY144" fmla="*/ 6853720 h 6858000"/>
                              <a:gd name="connsiteX145" fmla="*/ 5192476 w 12192000"/>
                              <a:gd name="connsiteY145" fmla="*/ 6858000 h 6858000"/>
                              <a:gd name="connsiteX146" fmla="*/ 5085243 w 12192000"/>
                              <a:gd name="connsiteY146" fmla="*/ 6858000 h 6858000"/>
                              <a:gd name="connsiteX147" fmla="*/ 5078894 w 12192000"/>
                              <a:gd name="connsiteY147" fmla="*/ 6853720 h 6858000"/>
                              <a:gd name="connsiteX148" fmla="*/ 5054055 w 12192000"/>
                              <a:gd name="connsiteY148" fmla="*/ 6793755 h 6858000"/>
                              <a:gd name="connsiteX149" fmla="*/ 5138860 w 12192000"/>
                              <a:gd name="connsiteY149" fmla="*/ 6708952 h 6858000"/>
                              <a:gd name="connsiteX150" fmla="*/ 4746581 w 12192000"/>
                              <a:gd name="connsiteY150" fmla="*/ 6708952 h 6858000"/>
                              <a:gd name="connsiteX151" fmla="*/ 4831384 w 12192000"/>
                              <a:gd name="connsiteY151" fmla="*/ 6793755 h 6858000"/>
                              <a:gd name="connsiteX152" fmla="*/ 4806546 w 12192000"/>
                              <a:gd name="connsiteY152" fmla="*/ 6853720 h 6858000"/>
                              <a:gd name="connsiteX153" fmla="*/ 4800197 w 12192000"/>
                              <a:gd name="connsiteY153" fmla="*/ 6858000 h 6858000"/>
                              <a:gd name="connsiteX154" fmla="*/ 4692964 w 12192000"/>
                              <a:gd name="connsiteY154" fmla="*/ 6858000 h 6858000"/>
                              <a:gd name="connsiteX155" fmla="*/ 4686617 w 12192000"/>
                              <a:gd name="connsiteY155" fmla="*/ 6853720 h 6858000"/>
                              <a:gd name="connsiteX156" fmla="*/ 4661778 w 12192000"/>
                              <a:gd name="connsiteY156" fmla="*/ 6793755 h 6858000"/>
                              <a:gd name="connsiteX157" fmla="*/ 4746581 w 12192000"/>
                              <a:gd name="connsiteY157" fmla="*/ 6708952 h 6858000"/>
                              <a:gd name="connsiteX158" fmla="*/ 4354302 w 12192000"/>
                              <a:gd name="connsiteY158" fmla="*/ 6708952 h 6858000"/>
                              <a:gd name="connsiteX159" fmla="*/ 4439109 w 12192000"/>
                              <a:gd name="connsiteY159" fmla="*/ 6793755 h 6858000"/>
                              <a:gd name="connsiteX160" fmla="*/ 4414269 w 12192000"/>
                              <a:gd name="connsiteY160" fmla="*/ 6853720 h 6858000"/>
                              <a:gd name="connsiteX161" fmla="*/ 4407919 w 12192000"/>
                              <a:gd name="connsiteY161" fmla="*/ 6858000 h 6858000"/>
                              <a:gd name="connsiteX162" fmla="*/ 4300688 w 12192000"/>
                              <a:gd name="connsiteY162" fmla="*/ 6858000 h 6858000"/>
                              <a:gd name="connsiteX163" fmla="*/ 4294339 w 12192000"/>
                              <a:gd name="connsiteY163" fmla="*/ 6853720 h 6858000"/>
                              <a:gd name="connsiteX164" fmla="*/ 4269500 w 12192000"/>
                              <a:gd name="connsiteY164" fmla="*/ 6793755 h 6858000"/>
                              <a:gd name="connsiteX165" fmla="*/ 4354302 w 12192000"/>
                              <a:gd name="connsiteY165" fmla="*/ 6708952 h 6858000"/>
                              <a:gd name="connsiteX166" fmla="*/ 3962026 w 12192000"/>
                              <a:gd name="connsiteY166" fmla="*/ 6708952 h 6858000"/>
                              <a:gd name="connsiteX167" fmla="*/ 4046828 w 12192000"/>
                              <a:gd name="connsiteY167" fmla="*/ 6793755 h 6858000"/>
                              <a:gd name="connsiteX168" fmla="*/ 4021990 w 12192000"/>
                              <a:gd name="connsiteY168" fmla="*/ 6853720 h 6858000"/>
                              <a:gd name="connsiteX169" fmla="*/ 4015642 w 12192000"/>
                              <a:gd name="connsiteY169" fmla="*/ 6858000 h 6858000"/>
                              <a:gd name="connsiteX170" fmla="*/ 3908410 w 12192000"/>
                              <a:gd name="connsiteY170" fmla="*/ 6858000 h 6858000"/>
                              <a:gd name="connsiteX171" fmla="*/ 3902062 w 12192000"/>
                              <a:gd name="connsiteY171" fmla="*/ 6853720 h 6858000"/>
                              <a:gd name="connsiteX172" fmla="*/ 3877224 w 12192000"/>
                              <a:gd name="connsiteY172" fmla="*/ 6793755 h 6858000"/>
                              <a:gd name="connsiteX173" fmla="*/ 3962026 w 12192000"/>
                              <a:gd name="connsiteY173" fmla="*/ 6708952 h 6858000"/>
                              <a:gd name="connsiteX174" fmla="*/ 3569748 w 12192000"/>
                              <a:gd name="connsiteY174" fmla="*/ 6708952 h 6858000"/>
                              <a:gd name="connsiteX175" fmla="*/ 3654552 w 12192000"/>
                              <a:gd name="connsiteY175" fmla="*/ 6793755 h 6858000"/>
                              <a:gd name="connsiteX176" fmla="*/ 3629713 w 12192000"/>
                              <a:gd name="connsiteY176" fmla="*/ 6853720 h 6858000"/>
                              <a:gd name="connsiteX177" fmla="*/ 3623365 w 12192000"/>
                              <a:gd name="connsiteY177" fmla="*/ 6858000 h 6858000"/>
                              <a:gd name="connsiteX178" fmla="*/ 3516133 w 12192000"/>
                              <a:gd name="connsiteY178" fmla="*/ 6858000 h 6858000"/>
                              <a:gd name="connsiteX179" fmla="*/ 3509784 w 12192000"/>
                              <a:gd name="connsiteY179" fmla="*/ 6853720 h 6858000"/>
                              <a:gd name="connsiteX180" fmla="*/ 3484945 w 12192000"/>
                              <a:gd name="connsiteY180" fmla="*/ 6793755 h 6858000"/>
                              <a:gd name="connsiteX181" fmla="*/ 3569748 w 12192000"/>
                              <a:gd name="connsiteY181" fmla="*/ 6708952 h 6858000"/>
                              <a:gd name="connsiteX182" fmla="*/ 3177471 w 12192000"/>
                              <a:gd name="connsiteY182" fmla="*/ 6708952 h 6858000"/>
                              <a:gd name="connsiteX183" fmla="*/ 3262274 w 12192000"/>
                              <a:gd name="connsiteY183" fmla="*/ 6793755 h 6858000"/>
                              <a:gd name="connsiteX184" fmla="*/ 3237436 w 12192000"/>
                              <a:gd name="connsiteY184" fmla="*/ 6853720 h 6858000"/>
                              <a:gd name="connsiteX185" fmla="*/ 3231087 w 12192000"/>
                              <a:gd name="connsiteY185" fmla="*/ 6858000 h 6858000"/>
                              <a:gd name="connsiteX186" fmla="*/ 3123855 w 12192000"/>
                              <a:gd name="connsiteY186" fmla="*/ 6858000 h 6858000"/>
                              <a:gd name="connsiteX187" fmla="*/ 3117507 w 12192000"/>
                              <a:gd name="connsiteY187" fmla="*/ 6853720 h 6858000"/>
                              <a:gd name="connsiteX188" fmla="*/ 3092668 w 12192000"/>
                              <a:gd name="connsiteY188" fmla="*/ 6793755 h 6858000"/>
                              <a:gd name="connsiteX189" fmla="*/ 3177471 w 12192000"/>
                              <a:gd name="connsiteY189" fmla="*/ 6708952 h 6858000"/>
                              <a:gd name="connsiteX190" fmla="*/ 2785193 w 12192000"/>
                              <a:gd name="connsiteY190" fmla="*/ 6708952 h 6858000"/>
                              <a:gd name="connsiteX191" fmla="*/ 2869996 w 12192000"/>
                              <a:gd name="connsiteY191" fmla="*/ 6793755 h 6858000"/>
                              <a:gd name="connsiteX192" fmla="*/ 2845158 w 12192000"/>
                              <a:gd name="connsiteY192" fmla="*/ 6853720 h 6858000"/>
                              <a:gd name="connsiteX193" fmla="*/ 2838809 w 12192000"/>
                              <a:gd name="connsiteY193" fmla="*/ 6858000 h 6858000"/>
                              <a:gd name="connsiteX194" fmla="*/ 2731577 w 12192000"/>
                              <a:gd name="connsiteY194" fmla="*/ 6858000 h 6858000"/>
                              <a:gd name="connsiteX195" fmla="*/ 2725229 w 12192000"/>
                              <a:gd name="connsiteY195" fmla="*/ 6853720 h 6858000"/>
                              <a:gd name="connsiteX196" fmla="*/ 2700390 w 12192000"/>
                              <a:gd name="connsiteY196" fmla="*/ 6793755 h 6858000"/>
                              <a:gd name="connsiteX197" fmla="*/ 2785193 w 12192000"/>
                              <a:gd name="connsiteY197" fmla="*/ 6708952 h 6858000"/>
                              <a:gd name="connsiteX198" fmla="*/ 2392915 w 12192000"/>
                              <a:gd name="connsiteY198" fmla="*/ 6708952 h 6858000"/>
                              <a:gd name="connsiteX199" fmla="*/ 2477718 w 12192000"/>
                              <a:gd name="connsiteY199" fmla="*/ 6793755 h 6858000"/>
                              <a:gd name="connsiteX200" fmla="*/ 2452880 w 12192000"/>
                              <a:gd name="connsiteY200" fmla="*/ 6853720 h 6858000"/>
                              <a:gd name="connsiteX201" fmla="*/ 2446531 w 12192000"/>
                              <a:gd name="connsiteY201" fmla="*/ 6858000 h 6858000"/>
                              <a:gd name="connsiteX202" fmla="*/ 2339299 w 12192000"/>
                              <a:gd name="connsiteY202" fmla="*/ 6858000 h 6858000"/>
                              <a:gd name="connsiteX203" fmla="*/ 2332951 w 12192000"/>
                              <a:gd name="connsiteY203" fmla="*/ 6853720 h 6858000"/>
                              <a:gd name="connsiteX204" fmla="*/ 2308112 w 12192000"/>
                              <a:gd name="connsiteY204" fmla="*/ 6793755 h 6858000"/>
                              <a:gd name="connsiteX205" fmla="*/ 2392915 w 12192000"/>
                              <a:gd name="connsiteY205" fmla="*/ 6708952 h 6858000"/>
                              <a:gd name="connsiteX206" fmla="*/ 2000636 w 12192000"/>
                              <a:gd name="connsiteY206" fmla="*/ 6708952 h 6858000"/>
                              <a:gd name="connsiteX207" fmla="*/ 2085439 w 12192000"/>
                              <a:gd name="connsiteY207" fmla="*/ 6793755 h 6858000"/>
                              <a:gd name="connsiteX208" fmla="*/ 2060601 w 12192000"/>
                              <a:gd name="connsiteY208" fmla="*/ 6853720 h 6858000"/>
                              <a:gd name="connsiteX209" fmla="*/ 2054253 w 12192000"/>
                              <a:gd name="connsiteY209" fmla="*/ 6858000 h 6858000"/>
                              <a:gd name="connsiteX210" fmla="*/ 1947020 w 12192000"/>
                              <a:gd name="connsiteY210" fmla="*/ 6858000 h 6858000"/>
                              <a:gd name="connsiteX211" fmla="*/ 1940672 w 12192000"/>
                              <a:gd name="connsiteY211" fmla="*/ 6853720 h 6858000"/>
                              <a:gd name="connsiteX212" fmla="*/ 1915833 w 12192000"/>
                              <a:gd name="connsiteY212" fmla="*/ 6793755 h 6858000"/>
                              <a:gd name="connsiteX213" fmla="*/ 2000636 w 12192000"/>
                              <a:gd name="connsiteY213" fmla="*/ 6708952 h 6858000"/>
                              <a:gd name="connsiteX214" fmla="*/ 1608358 w 12192000"/>
                              <a:gd name="connsiteY214" fmla="*/ 6708952 h 6858000"/>
                              <a:gd name="connsiteX215" fmla="*/ 1693161 w 12192000"/>
                              <a:gd name="connsiteY215" fmla="*/ 6793755 h 6858000"/>
                              <a:gd name="connsiteX216" fmla="*/ 1668323 w 12192000"/>
                              <a:gd name="connsiteY216" fmla="*/ 6853720 h 6858000"/>
                              <a:gd name="connsiteX217" fmla="*/ 1661974 w 12192000"/>
                              <a:gd name="connsiteY217" fmla="*/ 6858000 h 6858000"/>
                              <a:gd name="connsiteX218" fmla="*/ 1554742 w 12192000"/>
                              <a:gd name="connsiteY218" fmla="*/ 6858000 h 6858000"/>
                              <a:gd name="connsiteX219" fmla="*/ 1548394 w 12192000"/>
                              <a:gd name="connsiteY219" fmla="*/ 6853720 h 6858000"/>
                              <a:gd name="connsiteX220" fmla="*/ 1523555 w 12192000"/>
                              <a:gd name="connsiteY220" fmla="*/ 6793755 h 6858000"/>
                              <a:gd name="connsiteX221" fmla="*/ 1608358 w 12192000"/>
                              <a:gd name="connsiteY221" fmla="*/ 6708952 h 6858000"/>
                              <a:gd name="connsiteX222" fmla="*/ 1216081 w 12192000"/>
                              <a:gd name="connsiteY222" fmla="*/ 6708952 h 6858000"/>
                              <a:gd name="connsiteX223" fmla="*/ 1300884 w 12192000"/>
                              <a:gd name="connsiteY223" fmla="*/ 6793755 h 6858000"/>
                              <a:gd name="connsiteX224" fmla="*/ 1276046 w 12192000"/>
                              <a:gd name="connsiteY224" fmla="*/ 6853720 h 6858000"/>
                              <a:gd name="connsiteX225" fmla="*/ 1269697 w 12192000"/>
                              <a:gd name="connsiteY225" fmla="*/ 6858000 h 6858000"/>
                              <a:gd name="connsiteX226" fmla="*/ 1162465 w 12192000"/>
                              <a:gd name="connsiteY226" fmla="*/ 6858000 h 6858000"/>
                              <a:gd name="connsiteX227" fmla="*/ 1156117 w 12192000"/>
                              <a:gd name="connsiteY227" fmla="*/ 6853720 h 6858000"/>
                              <a:gd name="connsiteX228" fmla="*/ 1131278 w 12192000"/>
                              <a:gd name="connsiteY228" fmla="*/ 6793755 h 6858000"/>
                              <a:gd name="connsiteX229" fmla="*/ 1216081 w 12192000"/>
                              <a:gd name="connsiteY229" fmla="*/ 6708952 h 6858000"/>
                              <a:gd name="connsiteX230" fmla="*/ 823803 w 12192000"/>
                              <a:gd name="connsiteY230" fmla="*/ 6708952 h 6858000"/>
                              <a:gd name="connsiteX231" fmla="*/ 908606 w 12192000"/>
                              <a:gd name="connsiteY231" fmla="*/ 6793755 h 6858000"/>
                              <a:gd name="connsiteX232" fmla="*/ 883768 w 12192000"/>
                              <a:gd name="connsiteY232" fmla="*/ 6853720 h 6858000"/>
                              <a:gd name="connsiteX233" fmla="*/ 877419 w 12192000"/>
                              <a:gd name="connsiteY233" fmla="*/ 6858000 h 6858000"/>
                              <a:gd name="connsiteX234" fmla="*/ 770187 w 12192000"/>
                              <a:gd name="connsiteY234" fmla="*/ 6858000 h 6858000"/>
                              <a:gd name="connsiteX235" fmla="*/ 763839 w 12192000"/>
                              <a:gd name="connsiteY235" fmla="*/ 6853720 h 6858000"/>
                              <a:gd name="connsiteX236" fmla="*/ 739000 w 12192000"/>
                              <a:gd name="connsiteY236" fmla="*/ 6793755 h 6858000"/>
                              <a:gd name="connsiteX237" fmla="*/ 823803 w 12192000"/>
                              <a:gd name="connsiteY237" fmla="*/ 6708952 h 6858000"/>
                              <a:gd name="connsiteX238" fmla="*/ 431525 w 12192000"/>
                              <a:gd name="connsiteY238" fmla="*/ 6708952 h 6858000"/>
                              <a:gd name="connsiteX239" fmla="*/ 516328 w 12192000"/>
                              <a:gd name="connsiteY239" fmla="*/ 6793755 h 6858000"/>
                              <a:gd name="connsiteX240" fmla="*/ 491490 w 12192000"/>
                              <a:gd name="connsiteY240" fmla="*/ 6853720 h 6858000"/>
                              <a:gd name="connsiteX241" fmla="*/ 485141 w 12192000"/>
                              <a:gd name="connsiteY241" fmla="*/ 6858000 h 6858000"/>
                              <a:gd name="connsiteX242" fmla="*/ 377909 w 12192000"/>
                              <a:gd name="connsiteY242" fmla="*/ 6858000 h 6858000"/>
                              <a:gd name="connsiteX243" fmla="*/ 371561 w 12192000"/>
                              <a:gd name="connsiteY243" fmla="*/ 6853720 h 6858000"/>
                              <a:gd name="connsiteX244" fmla="*/ 346722 w 12192000"/>
                              <a:gd name="connsiteY244" fmla="*/ 6793755 h 6858000"/>
                              <a:gd name="connsiteX245" fmla="*/ 431525 w 12192000"/>
                              <a:gd name="connsiteY245" fmla="*/ 6708952 h 6858000"/>
                              <a:gd name="connsiteX246" fmla="*/ 39248 w 12192000"/>
                              <a:gd name="connsiteY246" fmla="*/ 6708952 h 6858000"/>
                              <a:gd name="connsiteX247" fmla="*/ 124051 w 12192000"/>
                              <a:gd name="connsiteY247" fmla="*/ 6793755 h 6858000"/>
                              <a:gd name="connsiteX248" fmla="*/ 99213 w 12192000"/>
                              <a:gd name="connsiteY248" fmla="*/ 6853720 h 6858000"/>
                              <a:gd name="connsiteX249" fmla="*/ 92864 w 12192000"/>
                              <a:gd name="connsiteY249" fmla="*/ 6858000 h 6858000"/>
                              <a:gd name="connsiteX250" fmla="*/ 0 w 12192000"/>
                              <a:gd name="connsiteY250" fmla="*/ 6858000 h 6858000"/>
                              <a:gd name="connsiteX251" fmla="*/ 0 w 12192000"/>
                              <a:gd name="connsiteY251" fmla="*/ 6719823 h 6858000"/>
                              <a:gd name="connsiteX252" fmla="*/ 6239 w 12192000"/>
                              <a:gd name="connsiteY252" fmla="*/ 6715617 h 6858000"/>
                              <a:gd name="connsiteX253" fmla="*/ 39248 w 12192000"/>
                              <a:gd name="connsiteY253" fmla="*/ 6708952 h 6858000"/>
                              <a:gd name="connsiteX254" fmla="*/ 12030976 w 12192000"/>
                              <a:gd name="connsiteY254" fmla="*/ 6483340 h 6858000"/>
                              <a:gd name="connsiteX255" fmla="*/ 12115779 w 12192000"/>
                              <a:gd name="connsiteY255" fmla="*/ 6568143 h 6858000"/>
                              <a:gd name="connsiteX256" fmla="*/ 12030976 w 12192000"/>
                              <a:gd name="connsiteY256" fmla="*/ 6652946 h 6858000"/>
                              <a:gd name="connsiteX257" fmla="*/ 11946173 w 12192000"/>
                              <a:gd name="connsiteY257" fmla="*/ 6568143 h 6858000"/>
                              <a:gd name="connsiteX258" fmla="*/ 12030976 w 12192000"/>
                              <a:gd name="connsiteY258" fmla="*/ 6483340 h 6858000"/>
                              <a:gd name="connsiteX259" fmla="*/ 11638698 w 12192000"/>
                              <a:gd name="connsiteY259" fmla="*/ 6483340 h 6858000"/>
                              <a:gd name="connsiteX260" fmla="*/ 11723501 w 12192000"/>
                              <a:gd name="connsiteY260" fmla="*/ 6568143 h 6858000"/>
                              <a:gd name="connsiteX261" fmla="*/ 11638698 w 12192000"/>
                              <a:gd name="connsiteY261" fmla="*/ 6652946 h 6858000"/>
                              <a:gd name="connsiteX262" fmla="*/ 11553895 w 12192000"/>
                              <a:gd name="connsiteY262" fmla="*/ 6568143 h 6858000"/>
                              <a:gd name="connsiteX263" fmla="*/ 11638698 w 12192000"/>
                              <a:gd name="connsiteY263" fmla="*/ 6483340 h 6858000"/>
                              <a:gd name="connsiteX264" fmla="*/ 11246420 w 12192000"/>
                              <a:gd name="connsiteY264" fmla="*/ 6483340 h 6858000"/>
                              <a:gd name="connsiteX265" fmla="*/ 11331223 w 12192000"/>
                              <a:gd name="connsiteY265" fmla="*/ 6568143 h 6858000"/>
                              <a:gd name="connsiteX266" fmla="*/ 11246420 w 12192000"/>
                              <a:gd name="connsiteY266" fmla="*/ 6652946 h 6858000"/>
                              <a:gd name="connsiteX267" fmla="*/ 11161617 w 12192000"/>
                              <a:gd name="connsiteY267" fmla="*/ 6568143 h 6858000"/>
                              <a:gd name="connsiteX268" fmla="*/ 11246420 w 12192000"/>
                              <a:gd name="connsiteY268" fmla="*/ 6483340 h 6858000"/>
                              <a:gd name="connsiteX269" fmla="*/ 10854142 w 12192000"/>
                              <a:gd name="connsiteY269" fmla="*/ 6483340 h 6858000"/>
                              <a:gd name="connsiteX270" fmla="*/ 10938945 w 12192000"/>
                              <a:gd name="connsiteY270" fmla="*/ 6568143 h 6858000"/>
                              <a:gd name="connsiteX271" fmla="*/ 10854142 w 12192000"/>
                              <a:gd name="connsiteY271" fmla="*/ 6652946 h 6858000"/>
                              <a:gd name="connsiteX272" fmla="*/ 10769339 w 12192000"/>
                              <a:gd name="connsiteY272" fmla="*/ 6568143 h 6858000"/>
                              <a:gd name="connsiteX273" fmla="*/ 10854142 w 12192000"/>
                              <a:gd name="connsiteY273" fmla="*/ 6483340 h 6858000"/>
                              <a:gd name="connsiteX274" fmla="*/ 10461864 w 12192000"/>
                              <a:gd name="connsiteY274" fmla="*/ 6483340 h 6858000"/>
                              <a:gd name="connsiteX275" fmla="*/ 10546667 w 12192000"/>
                              <a:gd name="connsiteY275" fmla="*/ 6568143 h 6858000"/>
                              <a:gd name="connsiteX276" fmla="*/ 10461864 w 12192000"/>
                              <a:gd name="connsiteY276" fmla="*/ 6652946 h 6858000"/>
                              <a:gd name="connsiteX277" fmla="*/ 10377061 w 12192000"/>
                              <a:gd name="connsiteY277" fmla="*/ 6568143 h 6858000"/>
                              <a:gd name="connsiteX278" fmla="*/ 10461864 w 12192000"/>
                              <a:gd name="connsiteY278" fmla="*/ 6483340 h 6858000"/>
                              <a:gd name="connsiteX279" fmla="*/ 10069586 w 12192000"/>
                              <a:gd name="connsiteY279" fmla="*/ 6483340 h 6858000"/>
                              <a:gd name="connsiteX280" fmla="*/ 10154389 w 12192000"/>
                              <a:gd name="connsiteY280" fmla="*/ 6568143 h 6858000"/>
                              <a:gd name="connsiteX281" fmla="*/ 10069586 w 12192000"/>
                              <a:gd name="connsiteY281" fmla="*/ 6652946 h 6858000"/>
                              <a:gd name="connsiteX282" fmla="*/ 9984783 w 12192000"/>
                              <a:gd name="connsiteY282" fmla="*/ 6568143 h 6858000"/>
                              <a:gd name="connsiteX283" fmla="*/ 10069586 w 12192000"/>
                              <a:gd name="connsiteY283" fmla="*/ 6483340 h 6858000"/>
                              <a:gd name="connsiteX284" fmla="*/ 9677308 w 12192000"/>
                              <a:gd name="connsiteY284" fmla="*/ 6483340 h 6858000"/>
                              <a:gd name="connsiteX285" fmla="*/ 9762111 w 12192000"/>
                              <a:gd name="connsiteY285" fmla="*/ 6568143 h 6858000"/>
                              <a:gd name="connsiteX286" fmla="*/ 9677308 w 12192000"/>
                              <a:gd name="connsiteY286" fmla="*/ 6652946 h 6858000"/>
                              <a:gd name="connsiteX287" fmla="*/ 9592505 w 12192000"/>
                              <a:gd name="connsiteY287" fmla="*/ 6568143 h 6858000"/>
                              <a:gd name="connsiteX288" fmla="*/ 9677308 w 12192000"/>
                              <a:gd name="connsiteY288" fmla="*/ 6483340 h 6858000"/>
                              <a:gd name="connsiteX289" fmla="*/ 9285030 w 12192000"/>
                              <a:gd name="connsiteY289" fmla="*/ 6483340 h 6858000"/>
                              <a:gd name="connsiteX290" fmla="*/ 9369833 w 12192000"/>
                              <a:gd name="connsiteY290" fmla="*/ 6568143 h 6858000"/>
                              <a:gd name="connsiteX291" fmla="*/ 9285030 w 12192000"/>
                              <a:gd name="connsiteY291" fmla="*/ 6652946 h 6858000"/>
                              <a:gd name="connsiteX292" fmla="*/ 9200227 w 12192000"/>
                              <a:gd name="connsiteY292" fmla="*/ 6568143 h 6858000"/>
                              <a:gd name="connsiteX293" fmla="*/ 9285030 w 12192000"/>
                              <a:gd name="connsiteY293" fmla="*/ 6483340 h 6858000"/>
                              <a:gd name="connsiteX294" fmla="*/ 8892752 w 12192000"/>
                              <a:gd name="connsiteY294" fmla="*/ 6483340 h 6858000"/>
                              <a:gd name="connsiteX295" fmla="*/ 8977555 w 12192000"/>
                              <a:gd name="connsiteY295" fmla="*/ 6568143 h 6858000"/>
                              <a:gd name="connsiteX296" fmla="*/ 8892752 w 12192000"/>
                              <a:gd name="connsiteY296" fmla="*/ 6652946 h 6858000"/>
                              <a:gd name="connsiteX297" fmla="*/ 8807949 w 12192000"/>
                              <a:gd name="connsiteY297" fmla="*/ 6568143 h 6858000"/>
                              <a:gd name="connsiteX298" fmla="*/ 8892752 w 12192000"/>
                              <a:gd name="connsiteY298" fmla="*/ 6483340 h 6858000"/>
                              <a:gd name="connsiteX299" fmla="*/ 8500474 w 12192000"/>
                              <a:gd name="connsiteY299" fmla="*/ 6483340 h 6858000"/>
                              <a:gd name="connsiteX300" fmla="*/ 8585277 w 12192000"/>
                              <a:gd name="connsiteY300" fmla="*/ 6568143 h 6858000"/>
                              <a:gd name="connsiteX301" fmla="*/ 8500474 w 12192000"/>
                              <a:gd name="connsiteY301" fmla="*/ 6652946 h 6858000"/>
                              <a:gd name="connsiteX302" fmla="*/ 8415671 w 12192000"/>
                              <a:gd name="connsiteY302" fmla="*/ 6568143 h 6858000"/>
                              <a:gd name="connsiteX303" fmla="*/ 8500474 w 12192000"/>
                              <a:gd name="connsiteY303" fmla="*/ 6483340 h 6858000"/>
                              <a:gd name="connsiteX304" fmla="*/ 8108196 w 12192000"/>
                              <a:gd name="connsiteY304" fmla="*/ 6483340 h 6858000"/>
                              <a:gd name="connsiteX305" fmla="*/ 8192999 w 12192000"/>
                              <a:gd name="connsiteY305" fmla="*/ 6568143 h 6858000"/>
                              <a:gd name="connsiteX306" fmla="*/ 8108196 w 12192000"/>
                              <a:gd name="connsiteY306" fmla="*/ 6652946 h 6858000"/>
                              <a:gd name="connsiteX307" fmla="*/ 8023393 w 12192000"/>
                              <a:gd name="connsiteY307" fmla="*/ 6568143 h 6858000"/>
                              <a:gd name="connsiteX308" fmla="*/ 8108196 w 12192000"/>
                              <a:gd name="connsiteY308" fmla="*/ 6483340 h 6858000"/>
                              <a:gd name="connsiteX309" fmla="*/ 7715918 w 12192000"/>
                              <a:gd name="connsiteY309" fmla="*/ 6483340 h 6858000"/>
                              <a:gd name="connsiteX310" fmla="*/ 7800721 w 12192000"/>
                              <a:gd name="connsiteY310" fmla="*/ 6568143 h 6858000"/>
                              <a:gd name="connsiteX311" fmla="*/ 7715918 w 12192000"/>
                              <a:gd name="connsiteY311" fmla="*/ 6652946 h 6858000"/>
                              <a:gd name="connsiteX312" fmla="*/ 7631115 w 12192000"/>
                              <a:gd name="connsiteY312" fmla="*/ 6568143 h 6858000"/>
                              <a:gd name="connsiteX313" fmla="*/ 7715918 w 12192000"/>
                              <a:gd name="connsiteY313" fmla="*/ 6483340 h 6858000"/>
                              <a:gd name="connsiteX314" fmla="*/ 7323640 w 12192000"/>
                              <a:gd name="connsiteY314" fmla="*/ 6483340 h 6858000"/>
                              <a:gd name="connsiteX315" fmla="*/ 7408443 w 12192000"/>
                              <a:gd name="connsiteY315" fmla="*/ 6568143 h 6858000"/>
                              <a:gd name="connsiteX316" fmla="*/ 7323640 w 12192000"/>
                              <a:gd name="connsiteY316" fmla="*/ 6652946 h 6858000"/>
                              <a:gd name="connsiteX317" fmla="*/ 7238837 w 12192000"/>
                              <a:gd name="connsiteY317" fmla="*/ 6568143 h 6858000"/>
                              <a:gd name="connsiteX318" fmla="*/ 7323640 w 12192000"/>
                              <a:gd name="connsiteY318" fmla="*/ 6483340 h 6858000"/>
                              <a:gd name="connsiteX319" fmla="*/ 6931362 w 12192000"/>
                              <a:gd name="connsiteY319" fmla="*/ 6483340 h 6858000"/>
                              <a:gd name="connsiteX320" fmla="*/ 7016165 w 12192000"/>
                              <a:gd name="connsiteY320" fmla="*/ 6568143 h 6858000"/>
                              <a:gd name="connsiteX321" fmla="*/ 6931362 w 12192000"/>
                              <a:gd name="connsiteY321" fmla="*/ 6652946 h 6858000"/>
                              <a:gd name="connsiteX322" fmla="*/ 6846559 w 12192000"/>
                              <a:gd name="connsiteY322" fmla="*/ 6568143 h 6858000"/>
                              <a:gd name="connsiteX323" fmla="*/ 6931362 w 12192000"/>
                              <a:gd name="connsiteY323" fmla="*/ 6483340 h 6858000"/>
                              <a:gd name="connsiteX324" fmla="*/ 6539084 w 12192000"/>
                              <a:gd name="connsiteY324" fmla="*/ 6483340 h 6858000"/>
                              <a:gd name="connsiteX325" fmla="*/ 6623887 w 12192000"/>
                              <a:gd name="connsiteY325" fmla="*/ 6568143 h 6858000"/>
                              <a:gd name="connsiteX326" fmla="*/ 6539084 w 12192000"/>
                              <a:gd name="connsiteY326" fmla="*/ 6652946 h 6858000"/>
                              <a:gd name="connsiteX327" fmla="*/ 6454281 w 12192000"/>
                              <a:gd name="connsiteY327" fmla="*/ 6568143 h 6858000"/>
                              <a:gd name="connsiteX328" fmla="*/ 6539084 w 12192000"/>
                              <a:gd name="connsiteY328" fmla="*/ 6483340 h 6858000"/>
                              <a:gd name="connsiteX329" fmla="*/ 6146809 w 12192000"/>
                              <a:gd name="connsiteY329" fmla="*/ 6483340 h 6858000"/>
                              <a:gd name="connsiteX330" fmla="*/ 6231610 w 12192000"/>
                              <a:gd name="connsiteY330" fmla="*/ 6568143 h 6858000"/>
                              <a:gd name="connsiteX331" fmla="*/ 6146809 w 12192000"/>
                              <a:gd name="connsiteY331" fmla="*/ 6652946 h 6858000"/>
                              <a:gd name="connsiteX332" fmla="*/ 6062004 w 12192000"/>
                              <a:gd name="connsiteY332" fmla="*/ 6568143 h 6858000"/>
                              <a:gd name="connsiteX333" fmla="*/ 6146809 w 12192000"/>
                              <a:gd name="connsiteY333" fmla="*/ 6483340 h 6858000"/>
                              <a:gd name="connsiteX334" fmla="*/ 5754532 w 12192000"/>
                              <a:gd name="connsiteY334" fmla="*/ 6483340 h 6858000"/>
                              <a:gd name="connsiteX335" fmla="*/ 5839332 w 12192000"/>
                              <a:gd name="connsiteY335" fmla="*/ 6568143 h 6858000"/>
                              <a:gd name="connsiteX336" fmla="*/ 5754532 w 12192000"/>
                              <a:gd name="connsiteY336" fmla="*/ 6652946 h 6858000"/>
                              <a:gd name="connsiteX337" fmla="*/ 5669727 w 12192000"/>
                              <a:gd name="connsiteY337" fmla="*/ 6568143 h 6858000"/>
                              <a:gd name="connsiteX338" fmla="*/ 5754532 w 12192000"/>
                              <a:gd name="connsiteY338" fmla="*/ 6483340 h 6858000"/>
                              <a:gd name="connsiteX339" fmla="*/ 5362253 w 12192000"/>
                              <a:gd name="connsiteY339" fmla="*/ 6483340 h 6858000"/>
                              <a:gd name="connsiteX340" fmla="*/ 5447056 w 12192000"/>
                              <a:gd name="connsiteY340" fmla="*/ 6568143 h 6858000"/>
                              <a:gd name="connsiteX341" fmla="*/ 5362253 w 12192000"/>
                              <a:gd name="connsiteY341" fmla="*/ 6652946 h 6858000"/>
                              <a:gd name="connsiteX342" fmla="*/ 5277448 w 12192000"/>
                              <a:gd name="connsiteY342" fmla="*/ 6568143 h 6858000"/>
                              <a:gd name="connsiteX343" fmla="*/ 5362253 w 12192000"/>
                              <a:gd name="connsiteY343" fmla="*/ 6483340 h 6858000"/>
                              <a:gd name="connsiteX344" fmla="*/ 4969974 w 12192000"/>
                              <a:gd name="connsiteY344" fmla="*/ 6483340 h 6858000"/>
                              <a:gd name="connsiteX345" fmla="*/ 5054776 w 12192000"/>
                              <a:gd name="connsiteY345" fmla="*/ 6568143 h 6858000"/>
                              <a:gd name="connsiteX346" fmla="*/ 4969974 w 12192000"/>
                              <a:gd name="connsiteY346" fmla="*/ 6652946 h 6858000"/>
                              <a:gd name="connsiteX347" fmla="*/ 4885170 w 12192000"/>
                              <a:gd name="connsiteY347" fmla="*/ 6568143 h 6858000"/>
                              <a:gd name="connsiteX348" fmla="*/ 4969974 w 12192000"/>
                              <a:gd name="connsiteY348" fmla="*/ 6483340 h 6858000"/>
                              <a:gd name="connsiteX349" fmla="*/ 4577696 w 12192000"/>
                              <a:gd name="connsiteY349" fmla="*/ 6483340 h 6858000"/>
                              <a:gd name="connsiteX350" fmla="*/ 4662500 w 12192000"/>
                              <a:gd name="connsiteY350" fmla="*/ 6568143 h 6858000"/>
                              <a:gd name="connsiteX351" fmla="*/ 4577696 w 12192000"/>
                              <a:gd name="connsiteY351" fmla="*/ 6652946 h 6858000"/>
                              <a:gd name="connsiteX352" fmla="*/ 4492894 w 12192000"/>
                              <a:gd name="connsiteY352" fmla="*/ 6568143 h 6858000"/>
                              <a:gd name="connsiteX353" fmla="*/ 4577696 w 12192000"/>
                              <a:gd name="connsiteY353" fmla="*/ 6483340 h 6858000"/>
                              <a:gd name="connsiteX354" fmla="*/ 4185416 w 12192000"/>
                              <a:gd name="connsiteY354" fmla="*/ 6483340 h 6858000"/>
                              <a:gd name="connsiteX355" fmla="*/ 4270221 w 12192000"/>
                              <a:gd name="connsiteY355" fmla="*/ 6568143 h 6858000"/>
                              <a:gd name="connsiteX356" fmla="*/ 4185416 w 12192000"/>
                              <a:gd name="connsiteY356" fmla="*/ 6652946 h 6858000"/>
                              <a:gd name="connsiteX357" fmla="*/ 4100616 w 12192000"/>
                              <a:gd name="connsiteY357" fmla="*/ 6568143 h 6858000"/>
                              <a:gd name="connsiteX358" fmla="*/ 4185416 w 12192000"/>
                              <a:gd name="connsiteY358" fmla="*/ 6483340 h 6858000"/>
                              <a:gd name="connsiteX359" fmla="*/ 3793142 w 12192000"/>
                              <a:gd name="connsiteY359" fmla="*/ 6483340 h 6858000"/>
                              <a:gd name="connsiteX360" fmla="*/ 3877945 w 12192000"/>
                              <a:gd name="connsiteY360" fmla="*/ 6568143 h 6858000"/>
                              <a:gd name="connsiteX361" fmla="*/ 3793142 w 12192000"/>
                              <a:gd name="connsiteY361" fmla="*/ 6652946 h 6858000"/>
                              <a:gd name="connsiteX362" fmla="*/ 3708339 w 12192000"/>
                              <a:gd name="connsiteY362" fmla="*/ 6568143 h 6858000"/>
                              <a:gd name="connsiteX363" fmla="*/ 3793142 w 12192000"/>
                              <a:gd name="connsiteY363" fmla="*/ 6483340 h 6858000"/>
                              <a:gd name="connsiteX364" fmla="*/ 3400863 w 12192000"/>
                              <a:gd name="connsiteY364" fmla="*/ 6483340 h 6858000"/>
                              <a:gd name="connsiteX365" fmla="*/ 3485666 w 12192000"/>
                              <a:gd name="connsiteY365" fmla="*/ 6568143 h 6858000"/>
                              <a:gd name="connsiteX366" fmla="*/ 3400863 w 12192000"/>
                              <a:gd name="connsiteY366" fmla="*/ 6652946 h 6858000"/>
                              <a:gd name="connsiteX367" fmla="*/ 3316059 w 12192000"/>
                              <a:gd name="connsiteY367" fmla="*/ 6568143 h 6858000"/>
                              <a:gd name="connsiteX368" fmla="*/ 3400863 w 12192000"/>
                              <a:gd name="connsiteY368" fmla="*/ 6483340 h 6858000"/>
                              <a:gd name="connsiteX369" fmla="*/ 3008586 w 12192000"/>
                              <a:gd name="connsiteY369" fmla="*/ 6483340 h 6858000"/>
                              <a:gd name="connsiteX370" fmla="*/ 3093389 w 12192000"/>
                              <a:gd name="connsiteY370" fmla="*/ 6568143 h 6858000"/>
                              <a:gd name="connsiteX371" fmla="*/ 3008586 w 12192000"/>
                              <a:gd name="connsiteY371" fmla="*/ 6652946 h 6858000"/>
                              <a:gd name="connsiteX372" fmla="*/ 2923782 w 12192000"/>
                              <a:gd name="connsiteY372" fmla="*/ 6568143 h 6858000"/>
                              <a:gd name="connsiteX373" fmla="*/ 3008586 w 12192000"/>
                              <a:gd name="connsiteY373" fmla="*/ 6483340 h 6858000"/>
                              <a:gd name="connsiteX374" fmla="*/ 2616307 w 12192000"/>
                              <a:gd name="connsiteY374" fmla="*/ 6483340 h 6858000"/>
                              <a:gd name="connsiteX375" fmla="*/ 2701110 w 12192000"/>
                              <a:gd name="connsiteY375" fmla="*/ 6568143 h 6858000"/>
                              <a:gd name="connsiteX376" fmla="*/ 2616307 w 12192000"/>
                              <a:gd name="connsiteY376" fmla="*/ 6652946 h 6858000"/>
                              <a:gd name="connsiteX377" fmla="*/ 2531503 w 12192000"/>
                              <a:gd name="connsiteY377" fmla="*/ 6568143 h 6858000"/>
                              <a:gd name="connsiteX378" fmla="*/ 2616307 w 12192000"/>
                              <a:gd name="connsiteY378" fmla="*/ 6483340 h 6858000"/>
                              <a:gd name="connsiteX379" fmla="*/ 2224029 w 12192000"/>
                              <a:gd name="connsiteY379" fmla="*/ 6483340 h 6858000"/>
                              <a:gd name="connsiteX380" fmla="*/ 2308832 w 12192000"/>
                              <a:gd name="connsiteY380" fmla="*/ 6568143 h 6858000"/>
                              <a:gd name="connsiteX381" fmla="*/ 2224029 w 12192000"/>
                              <a:gd name="connsiteY381" fmla="*/ 6652946 h 6858000"/>
                              <a:gd name="connsiteX382" fmla="*/ 2139226 w 12192000"/>
                              <a:gd name="connsiteY382" fmla="*/ 6568143 h 6858000"/>
                              <a:gd name="connsiteX383" fmla="*/ 2224029 w 12192000"/>
                              <a:gd name="connsiteY383" fmla="*/ 6483340 h 6858000"/>
                              <a:gd name="connsiteX384" fmla="*/ 1831751 w 12192000"/>
                              <a:gd name="connsiteY384" fmla="*/ 6483340 h 6858000"/>
                              <a:gd name="connsiteX385" fmla="*/ 1916554 w 12192000"/>
                              <a:gd name="connsiteY385" fmla="*/ 6568143 h 6858000"/>
                              <a:gd name="connsiteX386" fmla="*/ 1831751 w 12192000"/>
                              <a:gd name="connsiteY386" fmla="*/ 6652946 h 6858000"/>
                              <a:gd name="connsiteX387" fmla="*/ 1746948 w 12192000"/>
                              <a:gd name="connsiteY387" fmla="*/ 6568143 h 6858000"/>
                              <a:gd name="connsiteX388" fmla="*/ 1831751 w 12192000"/>
                              <a:gd name="connsiteY388" fmla="*/ 6483340 h 6858000"/>
                              <a:gd name="connsiteX389" fmla="*/ 1439473 w 12192000"/>
                              <a:gd name="connsiteY389" fmla="*/ 6483340 h 6858000"/>
                              <a:gd name="connsiteX390" fmla="*/ 1524276 w 12192000"/>
                              <a:gd name="connsiteY390" fmla="*/ 6568143 h 6858000"/>
                              <a:gd name="connsiteX391" fmla="*/ 1439473 w 12192000"/>
                              <a:gd name="connsiteY391" fmla="*/ 6652946 h 6858000"/>
                              <a:gd name="connsiteX392" fmla="*/ 1354671 w 12192000"/>
                              <a:gd name="connsiteY392" fmla="*/ 6568143 h 6858000"/>
                              <a:gd name="connsiteX393" fmla="*/ 1439473 w 12192000"/>
                              <a:gd name="connsiteY393" fmla="*/ 6483340 h 6858000"/>
                              <a:gd name="connsiteX394" fmla="*/ 1047195 w 12192000"/>
                              <a:gd name="connsiteY394" fmla="*/ 6483340 h 6858000"/>
                              <a:gd name="connsiteX395" fmla="*/ 1131998 w 12192000"/>
                              <a:gd name="connsiteY395" fmla="*/ 6568143 h 6858000"/>
                              <a:gd name="connsiteX396" fmla="*/ 1047195 w 12192000"/>
                              <a:gd name="connsiteY396" fmla="*/ 6652946 h 6858000"/>
                              <a:gd name="connsiteX397" fmla="*/ 962392 w 12192000"/>
                              <a:gd name="connsiteY397" fmla="*/ 6568143 h 6858000"/>
                              <a:gd name="connsiteX398" fmla="*/ 1047195 w 12192000"/>
                              <a:gd name="connsiteY398" fmla="*/ 6483340 h 6858000"/>
                              <a:gd name="connsiteX399" fmla="*/ 654917 w 12192000"/>
                              <a:gd name="connsiteY399" fmla="*/ 6483340 h 6858000"/>
                              <a:gd name="connsiteX400" fmla="*/ 739720 w 12192000"/>
                              <a:gd name="connsiteY400" fmla="*/ 6568143 h 6858000"/>
                              <a:gd name="connsiteX401" fmla="*/ 654917 w 12192000"/>
                              <a:gd name="connsiteY401" fmla="*/ 6652946 h 6858000"/>
                              <a:gd name="connsiteX402" fmla="*/ 570114 w 12192000"/>
                              <a:gd name="connsiteY402" fmla="*/ 6568143 h 6858000"/>
                              <a:gd name="connsiteX403" fmla="*/ 654917 w 12192000"/>
                              <a:gd name="connsiteY403" fmla="*/ 6483340 h 6858000"/>
                              <a:gd name="connsiteX404" fmla="*/ 262639 w 12192000"/>
                              <a:gd name="connsiteY404" fmla="*/ 6483340 h 6858000"/>
                              <a:gd name="connsiteX405" fmla="*/ 347442 w 12192000"/>
                              <a:gd name="connsiteY405" fmla="*/ 6568143 h 6858000"/>
                              <a:gd name="connsiteX406" fmla="*/ 262639 w 12192000"/>
                              <a:gd name="connsiteY406" fmla="*/ 6652946 h 6858000"/>
                              <a:gd name="connsiteX407" fmla="*/ 177836 w 12192000"/>
                              <a:gd name="connsiteY407" fmla="*/ 6568143 h 6858000"/>
                              <a:gd name="connsiteX408" fmla="*/ 262639 w 12192000"/>
                              <a:gd name="connsiteY408" fmla="*/ 6483340 h 6858000"/>
                              <a:gd name="connsiteX409" fmla="*/ 12192000 w 12192000"/>
                              <a:gd name="connsiteY409" fmla="*/ 6260075 h 6858000"/>
                              <a:gd name="connsiteX410" fmla="*/ 12192000 w 12192000"/>
                              <a:gd name="connsiteY410" fmla="*/ 6424987 h 6858000"/>
                              <a:gd name="connsiteX411" fmla="*/ 12170615 w 12192000"/>
                              <a:gd name="connsiteY411" fmla="*/ 6420670 h 6858000"/>
                              <a:gd name="connsiteX412" fmla="*/ 12118821 w 12192000"/>
                              <a:gd name="connsiteY412" fmla="*/ 6342531 h 6858000"/>
                              <a:gd name="connsiteX413" fmla="*/ 12170615 w 12192000"/>
                              <a:gd name="connsiteY413" fmla="*/ 6264393 h 6858000"/>
                              <a:gd name="connsiteX414" fmla="*/ 11811341 w 12192000"/>
                              <a:gd name="connsiteY414" fmla="*/ 6257728 h 6858000"/>
                              <a:gd name="connsiteX415" fmla="*/ 11896144 w 12192000"/>
                              <a:gd name="connsiteY415" fmla="*/ 6342531 h 6858000"/>
                              <a:gd name="connsiteX416" fmla="*/ 11811341 w 12192000"/>
                              <a:gd name="connsiteY416" fmla="*/ 6427334 h 6858000"/>
                              <a:gd name="connsiteX417" fmla="*/ 11726538 w 12192000"/>
                              <a:gd name="connsiteY417" fmla="*/ 6342531 h 6858000"/>
                              <a:gd name="connsiteX418" fmla="*/ 11811341 w 12192000"/>
                              <a:gd name="connsiteY418" fmla="*/ 6257728 h 6858000"/>
                              <a:gd name="connsiteX419" fmla="*/ 11419063 w 12192000"/>
                              <a:gd name="connsiteY419" fmla="*/ 6257728 h 6858000"/>
                              <a:gd name="connsiteX420" fmla="*/ 11503866 w 12192000"/>
                              <a:gd name="connsiteY420" fmla="*/ 6342531 h 6858000"/>
                              <a:gd name="connsiteX421" fmla="*/ 11419063 w 12192000"/>
                              <a:gd name="connsiteY421" fmla="*/ 6427334 h 6858000"/>
                              <a:gd name="connsiteX422" fmla="*/ 11334260 w 12192000"/>
                              <a:gd name="connsiteY422" fmla="*/ 6342531 h 6858000"/>
                              <a:gd name="connsiteX423" fmla="*/ 11419063 w 12192000"/>
                              <a:gd name="connsiteY423" fmla="*/ 6257728 h 6858000"/>
                              <a:gd name="connsiteX424" fmla="*/ 11026785 w 12192000"/>
                              <a:gd name="connsiteY424" fmla="*/ 6257728 h 6858000"/>
                              <a:gd name="connsiteX425" fmla="*/ 11111588 w 12192000"/>
                              <a:gd name="connsiteY425" fmla="*/ 6342531 h 6858000"/>
                              <a:gd name="connsiteX426" fmla="*/ 11026785 w 12192000"/>
                              <a:gd name="connsiteY426" fmla="*/ 6427334 h 6858000"/>
                              <a:gd name="connsiteX427" fmla="*/ 10941982 w 12192000"/>
                              <a:gd name="connsiteY427" fmla="*/ 6342531 h 6858000"/>
                              <a:gd name="connsiteX428" fmla="*/ 11026785 w 12192000"/>
                              <a:gd name="connsiteY428" fmla="*/ 6257728 h 6858000"/>
                              <a:gd name="connsiteX429" fmla="*/ 10634507 w 12192000"/>
                              <a:gd name="connsiteY429" fmla="*/ 6257728 h 6858000"/>
                              <a:gd name="connsiteX430" fmla="*/ 10719310 w 12192000"/>
                              <a:gd name="connsiteY430" fmla="*/ 6342531 h 6858000"/>
                              <a:gd name="connsiteX431" fmla="*/ 10634507 w 12192000"/>
                              <a:gd name="connsiteY431" fmla="*/ 6427334 h 6858000"/>
                              <a:gd name="connsiteX432" fmla="*/ 10549704 w 12192000"/>
                              <a:gd name="connsiteY432" fmla="*/ 6342531 h 6858000"/>
                              <a:gd name="connsiteX433" fmla="*/ 10634507 w 12192000"/>
                              <a:gd name="connsiteY433" fmla="*/ 6257728 h 6858000"/>
                              <a:gd name="connsiteX434" fmla="*/ 10242229 w 12192000"/>
                              <a:gd name="connsiteY434" fmla="*/ 6257728 h 6858000"/>
                              <a:gd name="connsiteX435" fmla="*/ 10327032 w 12192000"/>
                              <a:gd name="connsiteY435" fmla="*/ 6342531 h 6858000"/>
                              <a:gd name="connsiteX436" fmla="*/ 10242229 w 12192000"/>
                              <a:gd name="connsiteY436" fmla="*/ 6427334 h 6858000"/>
                              <a:gd name="connsiteX437" fmla="*/ 10157426 w 12192000"/>
                              <a:gd name="connsiteY437" fmla="*/ 6342531 h 6858000"/>
                              <a:gd name="connsiteX438" fmla="*/ 10242229 w 12192000"/>
                              <a:gd name="connsiteY438" fmla="*/ 6257728 h 6858000"/>
                              <a:gd name="connsiteX439" fmla="*/ 9849951 w 12192000"/>
                              <a:gd name="connsiteY439" fmla="*/ 6257728 h 6858000"/>
                              <a:gd name="connsiteX440" fmla="*/ 9934754 w 12192000"/>
                              <a:gd name="connsiteY440" fmla="*/ 6342531 h 6858000"/>
                              <a:gd name="connsiteX441" fmla="*/ 9849951 w 12192000"/>
                              <a:gd name="connsiteY441" fmla="*/ 6427334 h 6858000"/>
                              <a:gd name="connsiteX442" fmla="*/ 9765148 w 12192000"/>
                              <a:gd name="connsiteY442" fmla="*/ 6342531 h 6858000"/>
                              <a:gd name="connsiteX443" fmla="*/ 9849951 w 12192000"/>
                              <a:gd name="connsiteY443" fmla="*/ 6257728 h 6858000"/>
                              <a:gd name="connsiteX444" fmla="*/ 9457673 w 12192000"/>
                              <a:gd name="connsiteY444" fmla="*/ 6257728 h 6858000"/>
                              <a:gd name="connsiteX445" fmla="*/ 9542476 w 12192000"/>
                              <a:gd name="connsiteY445" fmla="*/ 6342531 h 6858000"/>
                              <a:gd name="connsiteX446" fmla="*/ 9457673 w 12192000"/>
                              <a:gd name="connsiteY446" fmla="*/ 6427334 h 6858000"/>
                              <a:gd name="connsiteX447" fmla="*/ 9372870 w 12192000"/>
                              <a:gd name="connsiteY447" fmla="*/ 6342531 h 6858000"/>
                              <a:gd name="connsiteX448" fmla="*/ 9457673 w 12192000"/>
                              <a:gd name="connsiteY448" fmla="*/ 6257728 h 6858000"/>
                              <a:gd name="connsiteX449" fmla="*/ 9065395 w 12192000"/>
                              <a:gd name="connsiteY449" fmla="*/ 6257728 h 6858000"/>
                              <a:gd name="connsiteX450" fmla="*/ 9150198 w 12192000"/>
                              <a:gd name="connsiteY450" fmla="*/ 6342531 h 6858000"/>
                              <a:gd name="connsiteX451" fmla="*/ 9065395 w 12192000"/>
                              <a:gd name="connsiteY451" fmla="*/ 6427334 h 6858000"/>
                              <a:gd name="connsiteX452" fmla="*/ 8980592 w 12192000"/>
                              <a:gd name="connsiteY452" fmla="*/ 6342531 h 6858000"/>
                              <a:gd name="connsiteX453" fmla="*/ 9065395 w 12192000"/>
                              <a:gd name="connsiteY453" fmla="*/ 6257728 h 6858000"/>
                              <a:gd name="connsiteX454" fmla="*/ 8673117 w 12192000"/>
                              <a:gd name="connsiteY454" fmla="*/ 6257728 h 6858000"/>
                              <a:gd name="connsiteX455" fmla="*/ 8757920 w 12192000"/>
                              <a:gd name="connsiteY455" fmla="*/ 6342531 h 6858000"/>
                              <a:gd name="connsiteX456" fmla="*/ 8673117 w 12192000"/>
                              <a:gd name="connsiteY456" fmla="*/ 6427334 h 6858000"/>
                              <a:gd name="connsiteX457" fmla="*/ 8588314 w 12192000"/>
                              <a:gd name="connsiteY457" fmla="*/ 6342531 h 6858000"/>
                              <a:gd name="connsiteX458" fmla="*/ 8673117 w 12192000"/>
                              <a:gd name="connsiteY458" fmla="*/ 6257728 h 6858000"/>
                              <a:gd name="connsiteX459" fmla="*/ 8280839 w 12192000"/>
                              <a:gd name="connsiteY459" fmla="*/ 6257728 h 6858000"/>
                              <a:gd name="connsiteX460" fmla="*/ 8365642 w 12192000"/>
                              <a:gd name="connsiteY460" fmla="*/ 6342531 h 6858000"/>
                              <a:gd name="connsiteX461" fmla="*/ 8280839 w 12192000"/>
                              <a:gd name="connsiteY461" fmla="*/ 6427334 h 6858000"/>
                              <a:gd name="connsiteX462" fmla="*/ 8196036 w 12192000"/>
                              <a:gd name="connsiteY462" fmla="*/ 6342531 h 6858000"/>
                              <a:gd name="connsiteX463" fmla="*/ 8280839 w 12192000"/>
                              <a:gd name="connsiteY463" fmla="*/ 6257728 h 6858000"/>
                              <a:gd name="connsiteX464" fmla="*/ 7888561 w 12192000"/>
                              <a:gd name="connsiteY464" fmla="*/ 6257728 h 6858000"/>
                              <a:gd name="connsiteX465" fmla="*/ 7973364 w 12192000"/>
                              <a:gd name="connsiteY465" fmla="*/ 6342531 h 6858000"/>
                              <a:gd name="connsiteX466" fmla="*/ 7888561 w 12192000"/>
                              <a:gd name="connsiteY466" fmla="*/ 6427334 h 6858000"/>
                              <a:gd name="connsiteX467" fmla="*/ 7803758 w 12192000"/>
                              <a:gd name="connsiteY467" fmla="*/ 6342531 h 6858000"/>
                              <a:gd name="connsiteX468" fmla="*/ 7888561 w 12192000"/>
                              <a:gd name="connsiteY468" fmla="*/ 6257728 h 6858000"/>
                              <a:gd name="connsiteX469" fmla="*/ 7496283 w 12192000"/>
                              <a:gd name="connsiteY469" fmla="*/ 6257728 h 6858000"/>
                              <a:gd name="connsiteX470" fmla="*/ 7581086 w 12192000"/>
                              <a:gd name="connsiteY470" fmla="*/ 6342531 h 6858000"/>
                              <a:gd name="connsiteX471" fmla="*/ 7496283 w 12192000"/>
                              <a:gd name="connsiteY471" fmla="*/ 6427334 h 6858000"/>
                              <a:gd name="connsiteX472" fmla="*/ 7411480 w 12192000"/>
                              <a:gd name="connsiteY472" fmla="*/ 6342531 h 6858000"/>
                              <a:gd name="connsiteX473" fmla="*/ 7496283 w 12192000"/>
                              <a:gd name="connsiteY473" fmla="*/ 6257728 h 6858000"/>
                              <a:gd name="connsiteX474" fmla="*/ 7104005 w 12192000"/>
                              <a:gd name="connsiteY474" fmla="*/ 6257728 h 6858000"/>
                              <a:gd name="connsiteX475" fmla="*/ 7188808 w 12192000"/>
                              <a:gd name="connsiteY475" fmla="*/ 6342531 h 6858000"/>
                              <a:gd name="connsiteX476" fmla="*/ 7104005 w 12192000"/>
                              <a:gd name="connsiteY476" fmla="*/ 6427334 h 6858000"/>
                              <a:gd name="connsiteX477" fmla="*/ 7019202 w 12192000"/>
                              <a:gd name="connsiteY477" fmla="*/ 6342531 h 6858000"/>
                              <a:gd name="connsiteX478" fmla="*/ 7104005 w 12192000"/>
                              <a:gd name="connsiteY478" fmla="*/ 6257728 h 6858000"/>
                              <a:gd name="connsiteX479" fmla="*/ 6711727 w 12192000"/>
                              <a:gd name="connsiteY479" fmla="*/ 6257728 h 6858000"/>
                              <a:gd name="connsiteX480" fmla="*/ 6796530 w 12192000"/>
                              <a:gd name="connsiteY480" fmla="*/ 6342531 h 6858000"/>
                              <a:gd name="connsiteX481" fmla="*/ 6711727 w 12192000"/>
                              <a:gd name="connsiteY481" fmla="*/ 6427334 h 6858000"/>
                              <a:gd name="connsiteX482" fmla="*/ 6626924 w 12192000"/>
                              <a:gd name="connsiteY482" fmla="*/ 6342531 h 6858000"/>
                              <a:gd name="connsiteX483" fmla="*/ 6711727 w 12192000"/>
                              <a:gd name="connsiteY483" fmla="*/ 6257728 h 6858000"/>
                              <a:gd name="connsiteX484" fmla="*/ 6319449 w 12192000"/>
                              <a:gd name="connsiteY484" fmla="*/ 6257728 h 6858000"/>
                              <a:gd name="connsiteX485" fmla="*/ 6404252 w 12192000"/>
                              <a:gd name="connsiteY485" fmla="*/ 6342531 h 6858000"/>
                              <a:gd name="connsiteX486" fmla="*/ 6319449 w 12192000"/>
                              <a:gd name="connsiteY486" fmla="*/ 6427334 h 6858000"/>
                              <a:gd name="connsiteX487" fmla="*/ 6234646 w 12192000"/>
                              <a:gd name="connsiteY487" fmla="*/ 6342531 h 6858000"/>
                              <a:gd name="connsiteX488" fmla="*/ 6319449 w 12192000"/>
                              <a:gd name="connsiteY488" fmla="*/ 6257728 h 6858000"/>
                              <a:gd name="connsiteX489" fmla="*/ 5927172 w 12192000"/>
                              <a:gd name="connsiteY489" fmla="*/ 6257728 h 6858000"/>
                              <a:gd name="connsiteX490" fmla="*/ 6011976 w 12192000"/>
                              <a:gd name="connsiteY490" fmla="*/ 6342531 h 6858000"/>
                              <a:gd name="connsiteX491" fmla="*/ 5927172 w 12192000"/>
                              <a:gd name="connsiteY491" fmla="*/ 6427334 h 6858000"/>
                              <a:gd name="connsiteX492" fmla="*/ 5842371 w 12192000"/>
                              <a:gd name="connsiteY492" fmla="*/ 6342531 h 6858000"/>
                              <a:gd name="connsiteX493" fmla="*/ 5927172 w 12192000"/>
                              <a:gd name="connsiteY493" fmla="*/ 6257728 h 6858000"/>
                              <a:gd name="connsiteX494" fmla="*/ 5534896 w 12192000"/>
                              <a:gd name="connsiteY494" fmla="*/ 6257728 h 6858000"/>
                              <a:gd name="connsiteX495" fmla="*/ 5619699 w 12192000"/>
                              <a:gd name="connsiteY495" fmla="*/ 6342531 h 6858000"/>
                              <a:gd name="connsiteX496" fmla="*/ 5534896 w 12192000"/>
                              <a:gd name="connsiteY496" fmla="*/ 6427334 h 6858000"/>
                              <a:gd name="connsiteX497" fmla="*/ 5450093 w 12192000"/>
                              <a:gd name="connsiteY497" fmla="*/ 6342531 h 6858000"/>
                              <a:gd name="connsiteX498" fmla="*/ 5534896 w 12192000"/>
                              <a:gd name="connsiteY498" fmla="*/ 6257728 h 6858000"/>
                              <a:gd name="connsiteX499" fmla="*/ 5142620 w 12192000"/>
                              <a:gd name="connsiteY499" fmla="*/ 6257728 h 6858000"/>
                              <a:gd name="connsiteX500" fmla="*/ 5227422 w 12192000"/>
                              <a:gd name="connsiteY500" fmla="*/ 6342531 h 6858000"/>
                              <a:gd name="connsiteX501" fmla="*/ 5142620 w 12192000"/>
                              <a:gd name="connsiteY501" fmla="*/ 6427334 h 6858000"/>
                              <a:gd name="connsiteX502" fmla="*/ 5057813 w 12192000"/>
                              <a:gd name="connsiteY502" fmla="*/ 6342531 h 6858000"/>
                              <a:gd name="connsiteX503" fmla="*/ 5142620 w 12192000"/>
                              <a:gd name="connsiteY503" fmla="*/ 6257728 h 6858000"/>
                              <a:gd name="connsiteX504" fmla="*/ 4750340 w 12192000"/>
                              <a:gd name="connsiteY504" fmla="*/ 6257728 h 6858000"/>
                              <a:gd name="connsiteX505" fmla="*/ 4835144 w 12192000"/>
                              <a:gd name="connsiteY505" fmla="*/ 6342531 h 6858000"/>
                              <a:gd name="connsiteX506" fmla="*/ 4750340 w 12192000"/>
                              <a:gd name="connsiteY506" fmla="*/ 6427334 h 6858000"/>
                              <a:gd name="connsiteX507" fmla="*/ 4665538 w 12192000"/>
                              <a:gd name="connsiteY507" fmla="*/ 6342531 h 6858000"/>
                              <a:gd name="connsiteX508" fmla="*/ 4750340 w 12192000"/>
                              <a:gd name="connsiteY508" fmla="*/ 6257728 h 6858000"/>
                              <a:gd name="connsiteX509" fmla="*/ 4358061 w 12192000"/>
                              <a:gd name="connsiteY509" fmla="*/ 6257728 h 6858000"/>
                              <a:gd name="connsiteX510" fmla="*/ 4442867 w 12192000"/>
                              <a:gd name="connsiteY510" fmla="*/ 6342531 h 6858000"/>
                              <a:gd name="connsiteX511" fmla="*/ 4358061 w 12192000"/>
                              <a:gd name="connsiteY511" fmla="*/ 6427334 h 6858000"/>
                              <a:gd name="connsiteX512" fmla="*/ 4273262 w 12192000"/>
                              <a:gd name="connsiteY512" fmla="*/ 6342531 h 6858000"/>
                              <a:gd name="connsiteX513" fmla="*/ 4358061 w 12192000"/>
                              <a:gd name="connsiteY513" fmla="*/ 6257728 h 6858000"/>
                              <a:gd name="connsiteX514" fmla="*/ 3965786 w 12192000"/>
                              <a:gd name="connsiteY514" fmla="*/ 6257728 h 6858000"/>
                              <a:gd name="connsiteX515" fmla="*/ 4050588 w 12192000"/>
                              <a:gd name="connsiteY515" fmla="*/ 6342531 h 6858000"/>
                              <a:gd name="connsiteX516" fmla="*/ 3965786 w 12192000"/>
                              <a:gd name="connsiteY516" fmla="*/ 6427334 h 6858000"/>
                              <a:gd name="connsiteX517" fmla="*/ 3880984 w 12192000"/>
                              <a:gd name="connsiteY517" fmla="*/ 6342531 h 6858000"/>
                              <a:gd name="connsiteX518" fmla="*/ 3965786 w 12192000"/>
                              <a:gd name="connsiteY518" fmla="*/ 6257728 h 6858000"/>
                              <a:gd name="connsiteX519" fmla="*/ 3573508 w 12192000"/>
                              <a:gd name="connsiteY519" fmla="*/ 6257728 h 6858000"/>
                              <a:gd name="connsiteX520" fmla="*/ 3658311 w 12192000"/>
                              <a:gd name="connsiteY520" fmla="*/ 6342531 h 6858000"/>
                              <a:gd name="connsiteX521" fmla="*/ 3573508 w 12192000"/>
                              <a:gd name="connsiteY521" fmla="*/ 6427334 h 6858000"/>
                              <a:gd name="connsiteX522" fmla="*/ 3488705 w 12192000"/>
                              <a:gd name="connsiteY522" fmla="*/ 6342531 h 6858000"/>
                              <a:gd name="connsiteX523" fmla="*/ 3573508 w 12192000"/>
                              <a:gd name="connsiteY523" fmla="*/ 6257728 h 6858000"/>
                              <a:gd name="connsiteX524" fmla="*/ 3181231 w 12192000"/>
                              <a:gd name="connsiteY524" fmla="*/ 6257728 h 6858000"/>
                              <a:gd name="connsiteX525" fmla="*/ 3266034 w 12192000"/>
                              <a:gd name="connsiteY525" fmla="*/ 6342531 h 6858000"/>
                              <a:gd name="connsiteX526" fmla="*/ 3181231 w 12192000"/>
                              <a:gd name="connsiteY526" fmla="*/ 6427334 h 6858000"/>
                              <a:gd name="connsiteX527" fmla="*/ 3096428 w 12192000"/>
                              <a:gd name="connsiteY527" fmla="*/ 6342531 h 6858000"/>
                              <a:gd name="connsiteX528" fmla="*/ 3181231 w 12192000"/>
                              <a:gd name="connsiteY528" fmla="*/ 6257728 h 6858000"/>
                              <a:gd name="connsiteX529" fmla="*/ 2788953 w 12192000"/>
                              <a:gd name="connsiteY529" fmla="*/ 6257728 h 6858000"/>
                              <a:gd name="connsiteX530" fmla="*/ 2873756 w 12192000"/>
                              <a:gd name="connsiteY530" fmla="*/ 6342531 h 6858000"/>
                              <a:gd name="connsiteX531" fmla="*/ 2788953 w 12192000"/>
                              <a:gd name="connsiteY531" fmla="*/ 6427334 h 6858000"/>
                              <a:gd name="connsiteX532" fmla="*/ 2704150 w 12192000"/>
                              <a:gd name="connsiteY532" fmla="*/ 6342531 h 6858000"/>
                              <a:gd name="connsiteX533" fmla="*/ 2788953 w 12192000"/>
                              <a:gd name="connsiteY533" fmla="*/ 6257728 h 6858000"/>
                              <a:gd name="connsiteX534" fmla="*/ 2396675 w 12192000"/>
                              <a:gd name="connsiteY534" fmla="*/ 6257728 h 6858000"/>
                              <a:gd name="connsiteX535" fmla="*/ 2481478 w 12192000"/>
                              <a:gd name="connsiteY535" fmla="*/ 6342531 h 6858000"/>
                              <a:gd name="connsiteX536" fmla="*/ 2396675 w 12192000"/>
                              <a:gd name="connsiteY536" fmla="*/ 6427334 h 6858000"/>
                              <a:gd name="connsiteX537" fmla="*/ 2311872 w 12192000"/>
                              <a:gd name="connsiteY537" fmla="*/ 6342531 h 6858000"/>
                              <a:gd name="connsiteX538" fmla="*/ 2396675 w 12192000"/>
                              <a:gd name="connsiteY538" fmla="*/ 6257728 h 6858000"/>
                              <a:gd name="connsiteX539" fmla="*/ 2004396 w 12192000"/>
                              <a:gd name="connsiteY539" fmla="*/ 6257728 h 6858000"/>
                              <a:gd name="connsiteX540" fmla="*/ 2089199 w 12192000"/>
                              <a:gd name="connsiteY540" fmla="*/ 6342531 h 6858000"/>
                              <a:gd name="connsiteX541" fmla="*/ 2004396 w 12192000"/>
                              <a:gd name="connsiteY541" fmla="*/ 6427334 h 6858000"/>
                              <a:gd name="connsiteX542" fmla="*/ 1919593 w 12192000"/>
                              <a:gd name="connsiteY542" fmla="*/ 6342531 h 6858000"/>
                              <a:gd name="connsiteX543" fmla="*/ 2004396 w 12192000"/>
                              <a:gd name="connsiteY543" fmla="*/ 6257728 h 6858000"/>
                              <a:gd name="connsiteX544" fmla="*/ 1612118 w 12192000"/>
                              <a:gd name="connsiteY544" fmla="*/ 6257728 h 6858000"/>
                              <a:gd name="connsiteX545" fmla="*/ 1696921 w 12192000"/>
                              <a:gd name="connsiteY545" fmla="*/ 6342531 h 6858000"/>
                              <a:gd name="connsiteX546" fmla="*/ 1612118 w 12192000"/>
                              <a:gd name="connsiteY546" fmla="*/ 6427334 h 6858000"/>
                              <a:gd name="connsiteX547" fmla="*/ 1527315 w 12192000"/>
                              <a:gd name="connsiteY547" fmla="*/ 6342531 h 6858000"/>
                              <a:gd name="connsiteX548" fmla="*/ 1612118 w 12192000"/>
                              <a:gd name="connsiteY548" fmla="*/ 6257728 h 6858000"/>
                              <a:gd name="connsiteX549" fmla="*/ 1219841 w 12192000"/>
                              <a:gd name="connsiteY549" fmla="*/ 6257728 h 6858000"/>
                              <a:gd name="connsiteX550" fmla="*/ 1304644 w 12192000"/>
                              <a:gd name="connsiteY550" fmla="*/ 6342531 h 6858000"/>
                              <a:gd name="connsiteX551" fmla="*/ 1219841 w 12192000"/>
                              <a:gd name="connsiteY551" fmla="*/ 6427334 h 6858000"/>
                              <a:gd name="connsiteX552" fmla="*/ 1135038 w 12192000"/>
                              <a:gd name="connsiteY552" fmla="*/ 6342531 h 6858000"/>
                              <a:gd name="connsiteX553" fmla="*/ 1219841 w 12192000"/>
                              <a:gd name="connsiteY553" fmla="*/ 6257728 h 6858000"/>
                              <a:gd name="connsiteX554" fmla="*/ 827562 w 12192000"/>
                              <a:gd name="connsiteY554" fmla="*/ 6257728 h 6858000"/>
                              <a:gd name="connsiteX555" fmla="*/ 912366 w 12192000"/>
                              <a:gd name="connsiteY555" fmla="*/ 6342531 h 6858000"/>
                              <a:gd name="connsiteX556" fmla="*/ 827562 w 12192000"/>
                              <a:gd name="connsiteY556" fmla="*/ 6427334 h 6858000"/>
                              <a:gd name="connsiteX557" fmla="*/ 742760 w 12192000"/>
                              <a:gd name="connsiteY557" fmla="*/ 6342531 h 6858000"/>
                              <a:gd name="connsiteX558" fmla="*/ 827562 w 12192000"/>
                              <a:gd name="connsiteY558" fmla="*/ 6257728 h 6858000"/>
                              <a:gd name="connsiteX559" fmla="*/ 435285 w 12192000"/>
                              <a:gd name="connsiteY559" fmla="*/ 6257728 h 6858000"/>
                              <a:gd name="connsiteX560" fmla="*/ 520088 w 12192000"/>
                              <a:gd name="connsiteY560" fmla="*/ 6342531 h 6858000"/>
                              <a:gd name="connsiteX561" fmla="*/ 435285 w 12192000"/>
                              <a:gd name="connsiteY561" fmla="*/ 6427334 h 6858000"/>
                              <a:gd name="connsiteX562" fmla="*/ 350482 w 12192000"/>
                              <a:gd name="connsiteY562" fmla="*/ 6342531 h 6858000"/>
                              <a:gd name="connsiteX563" fmla="*/ 435285 w 12192000"/>
                              <a:gd name="connsiteY563" fmla="*/ 6257728 h 6858000"/>
                              <a:gd name="connsiteX564" fmla="*/ 43007 w 12192000"/>
                              <a:gd name="connsiteY564" fmla="*/ 6257728 h 6858000"/>
                              <a:gd name="connsiteX565" fmla="*/ 127811 w 12192000"/>
                              <a:gd name="connsiteY565" fmla="*/ 6342531 h 6858000"/>
                              <a:gd name="connsiteX566" fmla="*/ 43007 w 12192000"/>
                              <a:gd name="connsiteY566" fmla="*/ 6427334 h 6858000"/>
                              <a:gd name="connsiteX567" fmla="*/ 9998 w 12192000"/>
                              <a:gd name="connsiteY567" fmla="*/ 6420670 h 6858000"/>
                              <a:gd name="connsiteX568" fmla="*/ 0 w 12192000"/>
                              <a:gd name="connsiteY568" fmla="*/ 6413929 h 6858000"/>
                              <a:gd name="connsiteX569" fmla="*/ 0 w 12192000"/>
                              <a:gd name="connsiteY569" fmla="*/ 6271134 h 6858000"/>
                              <a:gd name="connsiteX570" fmla="*/ 9998 w 12192000"/>
                              <a:gd name="connsiteY570" fmla="*/ 6264393 h 6858000"/>
                              <a:gd name="connsiteX571" fmla="*/ 43007 w 12192000"/>
                              <a:gd name="connsiteY571" fmla="*/ 6257728 h 6858000"/>
                              <a:gd name="connsiteX572" fmla="*/ 12044423 w 12192000"/>
                              <a:gd name="connsiteY572" fmla="*/ 6032116 h 6858000"/>
                              <a:gd name="connsiteX573" fmla="*/ 12129226 w 12192000"/>
                              <a:gd name="connsiteY573" fmla="*/ 6116919 h 6858000"/>
                              <a:gd name="connsiteX574" fmla="*/ 12044423 w 12192000"/>
                              <a:gd name="connsiteY574" fmla="*/ 6201722 h 6858000"/>
                              <a:gd name="connsiteX575" fmla="*/ 11959620 w 12192000"/>
                              <a:gd name="connsiteY575" fmla="*/ 6116919 h 6858000"/>
                              <a:gd name="connsiteX576" fmla="*/ 12044423 w 12192000"/>
                              <a:gd name="connsiteY576" fmla="*/ 6032116 h 6858000"/>
                              <a:gd name="connsiteX577" fmla="*/ 11652145 w 12192000"/>
                              <a:gd name="connsiteY577" fmla="*/ 6032116 h 6858000"/>
                              <a:gd name="connsiteX578" fmla="*/ 11736948 w 12192000"/>
                              <a:gd name="connsiteY578" fmla="*/ 6116919 h 6858000"/>
                              <a:gd name="connsiteX579" fmla="*/ 11652145 w 12192000"/>
                              <a:gd name="connsiteY579" fmla="*/ 6201722 h 6858000"/>
                              <a:gd name="connsiteX580" fmla="*/ 11567342 w 12192000"/>
                              <a:gd name="connsiteY580" fmla="*/ 6116919 h 6858000"/>
                              <a:gd name="connsiteX581" fmla="*/ 11652145 w 12192000"/>
                              <a:gd name="connsiteY581" fmla="*/ 6032116 h 6858000"/>
                              <a:gd name="connsiteX582" fmla="*/ 11259867 w 12192000"/>
                              <a:gd name="connsiteY582" fmla="*/ 6032116 h 6858000"/>
                              <a:gd name="connsiteX583" fmla="*/ 11344670 w 12192000"/>
                              <a:gd name="connsiteY583" fmla="*/ 6116919 h 6858000"/>
                              <a:gd name="connsiteX584" fmla="*/ 11259867 w 12192000"/>
                              <a:gd name="connsiteY584" fmla="*/ 6201722 h 6858000"/>
                              <a:gd name="connsiteX585" fmla="*/ 11175064 w 12192000"/>
                              <a:gd name="connsiteY585" fmla="*/ 6116919 h 6858000"/>
                              <a:gd name="connsiteX586" fmla="*/ 11259867 w 12192000"/>
                              <a:gd name="connsiteY586" fmla="*/ 6032116 h 6858000"/>
                              <a:gd name="connsiteX587" fmla="*/ 10867589 w 12192000"/>
                              <a:gd name="connsiteY587" fmla="*/ 6032116 h 6858000"/>
                              <a:gd name="connsiteX588" fmla="*/ 10952392 w 12192000"/>
                              <a:gd name="connsiteY588" fmla="*/ 6116919 h 6858000"/>
                              <a:gd name="connsiteX589" fmla="*/ 10867589 w 12192000"/>
                              <a:gd name="connsiteY589" fmla="*/ 6201722 h 6858000"/>
                              <a:gd name="connsiteX590" fmla="*/ 10782786 w 12192000"/>
                              <a:gd name="connsiteY590" fmla="*/ 6116919 h 6858000"/>
                              <a:gd name="connsiteX591" fmla="*/ 10867589 w 12192000"/>
                              <a:gd name="connsiteY591" fmla="*/ 6032116 h 6858000"/>
                              <a:gd name="connsiteX592" fmla="*/ 10475311 w 12192000"/>
                              <a:gd name="connsiteY592" fmla="*/ 6032116 h 6858000"/>
                              <a:gd name="connsiteX593" fmla="*/ 10560114 w 12192000"/>
                              <a:gd name="connsiteY593" fmla="*/ 6116919 h 6858000"/>
                              <a:gd name="connsiteX594" fmla="*/ 10475311 w 12192000"/>
                              <a:gd name="connsiteY594" fmla="*/ 6201722 h 6858000"/>
                              <a:gd name="connsiteX595" fmla="*/ 10390508 w 12192000"/>
                              <a:gd name="connsiteY595" fmla="*/ 6116919 h 6858000"/>
                              <a:gd name="connsiteX596" fmla="*/ 10475311 w 12192000"/>
                              <a:gd name="connsiteY596" fmla="*/ 6032116 h 6858000"/>
                              <a:gd name="connsiteX597" fmla="*/ 10083033 w 12192000"/>
                              <a:gd name="connsiteY597" fmla="*/ 6032116 h 6858000"/>
                              <a:gd name="connsiteX598" fmla="*/ 10167836 w 12192000"/>
                              <a:gd name="connsiteY598" fmla="*/ 6116919 h 6858000"/>
                              <a:gd name="connsiteX599" fmla="*/ 10083033 w 12192000"/>
                              <a:gd name="connsiteY599" fmla="*/ 6201722 h 6858000"/>
                              <a:gd name="connsiteX600" fmla="*/ 9998230 w 12192000"/>
                              <a:gd name="connsiteY600" fmla="*/ 6116919 h 6858000"/>
                              <a:gd name="connsiteX601" fmla="*/ 10083033 w 12192000"/>
                              <a:gd name="connsiteY601" fmla="*/ 6032116 h 6858000"/>
                              <a:gd name="connsiteX602" fmla="*/ 9690755 w 12192000"/>
                              <a:gd name="connsiteY602" fmla="*/ 6032116 h 6858000"/>
                              <a:gd name="connsiteX603" fmla="*/ 9775558 w 12192000"/>
                              <a:gd name="connsiteY603" fmla="*/ 6116919 h 6858000"/>
                              <a:gd name="connsiteX604" fmla="*/ 9690755 w 12192000"/>
                              <a:gd name="connsiteY604" fmla="*/ 6201722 h 6858000"/>
                              <a:gd name="connsiteX605" fmla="*/ 9605952 w 12192000"/>
                              <a:gd name="connsiteY605" fmla="*/ 6116919 h 6858000"/>
                              <a:gd name="connsiteX606" fmla="*/ 9690755 w 12192000"/>
                              <a:gd name="connsiteY606" fmla="*/ 6032116 h 6858000"/>
                              <a:gd name="connsiteX607" fmla="*/ 9298477 w 12192000"/>
                              <a:gd name="connsiteY607" fmla="*/ 6032116 h 6858000"/>
                              <a:gd name="connsiteX608" fmla="*/ 9383280 w 12192000"/>
                              <a:gd name="connsiteY608" fmla="*/ 6116919 h 6858000"/>
                              <a:gd name="connsiteX609" fmla="*/ 9298477 w 12192000"/>
                              <a:gd name="connsiteY609" fmla="*/ 6201722 h 6858000"/>
                              <a:gd name="connsiteX610" fmla="*/ 9213674 w 12192000"/>
                              <a:gd name="connsiteY610" fmla="*/ 6116919 h 6858000"/>
                              <a:gd name="connsiteX611" fmla="*/ 9298477 w 12192000"/>
                              <a:gd name="connsiteY611" fmla="*/ 6032116 h 6858000"/>
                              <a:gd name="connsiteX612" fmla="*/ 8906199 w 12192000"/>
                              <a:gd name="connsiteY612" fmla="*/ 6032116 h 6858000"/>
                              <a:gd name="connsiteX613" fmla="*/ 8991002 w 12192000"/>
                              <a:gd name="connsiteY613" fmla="*/ 6116919 h 6858000"/>
                              <a:gd name="connsiteX614" fmla="*/ 8906199 w 12192000"/>
                              <a:gd name="connsiteY614" fmla="*/ 6201722 h 6858000"/>
                              <a:gd name="connsiteX615" fmla="*/ 8821396 w 12192000"/>
                              <a:gd name="connsiteY615" fmla="*/ 6116919 h 6858000"/>
                              <a:gd name="connsiteX616" fmla="*/ 8906199 w 12192000"/>
                              <a:gd name="connsiteY616" fmla="*/ 6032116 h 6858000"/>
                              <a:gd name="connsiteX617" fmla="*/ 8513921 w 12192000"/>
                              <a:gd name="connsiteY617" fmla="*/ 6032116 h 6858000"/>
                              <a:gd name="connsiteX618" fmla="*/ 8598724 w 12192000"/>
                              <a:gd name="connsiteY618" fmla="*/ 6116919 h 6858000"/>
                              <a:gd name="connsiteX619" fmla="*/ 8513921 w 12192000"/>
                              <a:gd name="connsiteY619" fmla="*/ 6201722 h 6858000"/>
                              <a:gd name="connsiteX620" fmla="*/ 8429118 w 12192000"/>
                              <a:gd name="connsiteY620" fmla="*/ 6116919 h 6858000"/>
                              <a:gd name="connsiteX621" fmla="*/ 8513921 w 12192000"/>
                              <a:gd name="connsiteY621" fmla="*/ 6032116 h 6858000"/>
                              <a:gd name="connsiteX622" fmla="*/ 8121643 w 12192000"/>
                              <a:gd name="connsiteY622" fmla="*/ 6032116 h 6858000"/>
                              <a:gd name="connsiteX623" fmla="*/ 8206446 w 12192000"/>
                              <a:gd name="connsiteY623" fmla="*/ 6116919 h 6858000"/>
                              <a:gd name="connsiteX624" fmla="*/ 8121643 w 12192000"/>
                              <a:gd name="connsiteY624" fmla="*/ 6201722 h 6858000"/>
                              <a:gd name="connsiteX625" fmla="*/ 8036840 w 12192000"/>
                              <a:gd name="connsiteY625" fmla="*/ 6116919 h 6858000"/>
                              <a:gd name="connsiteX626" fmla="*/ 8121643 w 12192000"/>
                              <a:gd name="connsiteY626" fmla="*/ 6032116 h 6858000"/>
                              <a:gd name="connsiteX627" fmla="*/ 7729365 w 12192000"/>
                              <a:gd name="connsiteY627" fmla="*/ 6032116 h 6858000"/>
                              <a:gd name="connsiteX628" fmla="*/ 7814168 w 12192000"/>
                              <a:gd name="connsiteY628" fmla="*/ 6116919 h 6858000"/>
                              <a:gd name="connsiteX629" fmla="*/ 7729365 w 12192000"/>
                              <a:gd name="connsiteY629" fmla="*/ 6201722 h 6858000"/>
                              <a:gd name="connsiteX630" fmla="*/ 7644562 w 12192000"/>
                              <a:gd name="connsiteY630" fmla="*/ 6116919 h 6858000"/>
                              <a:gd name="connsiteX631" fmla="*/ 7729365 w 12192000"/>
                              <a:gd name="connsiteY631" fmla="*/ 6032116 h 6858000"/>
                              <a:gd name="connsiteX632" fmla="*/ 7337087 w 12192000"/>
                              <a:gd name="connsiteY632" fmla="*/ 6032116 h 6858000"/>
                              <a:gd name="connsiteX633" fmla="*/ 7421890 w 12192000"/>
                              <a:gd name="connsiteY633" fmla="*/ 6116919 h 6858000"/>
                              <a:gd name="connsiteX634" fmla="*/ 7337087 w 12192000"/>
                              <a:gd name="connsiteY634" fmla="*/ 6201722 h 6858000"/>
                              <a:gd name="connsiteX635" fmla="*/ 7252284 w 12192000"/>
                              <a:gd name="connsiteY635" fmla="*/ 6116919 h 6858000"/>
                              <a:gd name="connsiteX636" fmla="*/ 7337087 w 12192000"/>
                              <a:gd name="connsiteY636" fmla="*/ 6032116 h 6858000"/>
                              <a:gd name="connsiteX637" fmla="*/ 6944809 w 12192000"/>
                              <a:gd name="connsiteY637" fmla="*/ 6032116 h 6858000"/>
                              <a:gd name="connsiteX638" fmla="*/ 7029612 w 12192000"/>
                              <a:gd name="connsiteY638" fmla="*/ 6116919 h 6858000"/>
                              <a:gd name="connsiteX639" fmla="*/ 6944809 w 12192000"/>
                              <a:gd name="connsiteY639" fmla="*/ 6201722 h 6858000"/>
                              <a:gd name="connsiteX640" fmla="*/ 6860006 w 12192000"/>
                              <a:gd name="connsiteY640" fmla="*/ 6116919 h 6858000"/>
                              <a:gd name="connsiteX641" fmla="*/ 6944809 w 12192000"/>
                              <a:gd name="connsiteY641" fmla="*/ 6032116 h 6858000"/>
                              <a:gd name="connsiteX642" fmla="*/ 6552531 w 12192000"/>
                              <a:gd name="connsiteY642" fmla="*/ 6032116 h 6858000"/>
                              <a:gd name="connsiteX643" fmla="*/ 6637334 w 12192000"/>
                              <a:gd name="connsiteY643" fmla="*/ 6116919 h 6858000"/>
                              <a:gd name="connsiteX644" fmla="*/ 6552531 w 12192000"/>
                              <a:gd name="connsiteY644" fmla="*/ 6201722 h 6858000"/>
                              <a:gd name="connsiteX645" fmla="*/ 6467728 w 12192000"/>
                              <a:gd name="connsiteY645" fmla="*/ 6116919 h 6858000"/>
                              <a:gd name="connsiteX646" fmla="*/ 6552531 w 12192000"/>
                              <a:gd name="connsiteY646" fmla="*/ 6032116 h 6858000"/>
                              <a:gd name="connsiteX647" fmla="*/ 6160253 w 12192000"/>
                              <a:gd name="connsiteY647" fmla="*/ 6032116 h 6858000"/>
                              <a:gd name="connsiteX648" fmla="*/ 6245056 w 12192000"/>
                              <a:gd name="connsiteY648" fmla="*/ 6116919 h 6858000"/>
                              <a:gd name="connsiteX649" fmla="*/ 6160253 w 12192000"/>
                              <a:gd name="connsiteY649" fmla="*/ 6201722 h 6858000"/>
                              <a:gd name="connsiteX650" fmla="*/ 6075451 w 12192000"/>
                              <a:gd name="connsiteY650" fmla="*/ 6116919 h 6858000"/>
                              <a:gd name="connsiteX651" fmla="*/ 6160253 w 12192000"/>
                              <a:gd name="connsiteY651" fmla="*/ 6032116 h 6858000"/>
                              <a:gd name="connsiteX652" fmla="*/ 5767978 w 12192000"/>
                              <a:gd name="connsiteY652" fmla="*/ 6032116 h 6858000"/>
                              <a:gd name="connsiteX653" fmla="*/ 5852780 w 12192000"/>
                              <a:gd name="connsiteY653" fmla="*/ 6116919 h 6858000"/>
                              <a:gd name="connsiteX654" fmla="*/ 5767978 w 12192000"/>
                              <a:gd name="connsiteY654" fmla="*/ 6201722 h 6858000"/>
                              <a:gd name="connsiteX655" fmla="*/ 5683176 w 12192000"/>
                              <a:gd name="connsiteY655" fmla="*/ 6116919 h 6858000"/>
                              <a:gd name="connsiteX656" fmla="*/ 5767978 w 12192000"/>
                              <a:gd name="connsiteY656" fmla="*/ 6032116 h 6858000"/>
                              <a:gd name="connsiteX657" fmla="*/ 5375701 w 12192000"/>
                              <a:gd name="connsiteY657" fmla="*/ 6032116 h 6858000"/>
                              <a:gd name="connsiteX658" fmla="*/ 5460501 w 12192000"/>
                              <a:gd name="connsiteY658" fmla="*/ 6116919 h 6858000"/>
                              <a:gd name="connsiteX659" fmla="*/ 5375701 w 12192000"/>
                              <a:gd name="connsiteY659" fmla="*/ 6201722 h 6858000"/>
                              <a:gd name="connsiteX660" fmla="*/ 5290896 w 12192000"/>
                              <a:gd name="connsiteY660" fmla="*/ 6116919 h 6858000"/>
                              <a:gd name="connsiteX661" fmla="*/ 5375701 w 12192000"/>
                              <a:gd name="connsiteY661" fmla="*/ 6032116 h 6858000"/>
                              <a:gd name="connsiteX662" fmla="*/ 4983420 w 12192000"/>
                              <a:gd name="connsiteY662" fmla="*/ 6032116 h 6858000"/>
                              <a:gd name="connsiteX663" fmla="*/ 5068224 w 12192000"/>
                              <a:gd name="connsiteY663" fmla="*/ 6116919 h 6858000"/>
                              <a:gd name="connsiteX664" fmla="*/ 4983420 w 12192000"/>
                              <a:gd name="connsiteY664" fmla="*/ 6201722 h 6858000"/>
                              <a:gd name="connsiteX665" fmla="*/ 4898619 w 12192000"/>
                              <a:gd name="connsiteY665" fmla="*/ 6116919 h 6858000"/>
                              <a:gd name="connsiteX666" fmla="*/ 4983420 w 12192000"/>
                              <a:gd name="connsiteY666" fmla="*/ 6032116 h 6858000"/>
                              <a:gd name="connsiteX667" fmla="*/ 4591144 w 12192000"/>
                              <a:gd name="connsiteY667" fmla="*/ 6032116 h 6858000"/>
                              <a:gd name="connsiteX668" fmla="*/ 4675947 w 12192000"/>
                              <a:gd name="connsiteY668" fmla="*/ 6116919 h 6858000"/>
                              <a:gd name="connsiteX669" fmla="*/ 4591144 w 12192000"/>
                              <a:gd name="connsiteY669" fmla="*/ 6201722 h 6858000"/>
                              <a:gd name="connsiteX670" fmla="*/ 4506341 w 12192000"/>
                              <a:gd name="connsiteY670" fmla="*/ 6116919 h 6858000"/>
                              <a:gd name="connsiteX671" fmla="*/ 4591144 w 12192000"/>
                              <a:gd name="connsiteY671" fmla="*/ 6032116 h 6858000"/>
                              <a:gd name="connsiteX672" fmla="*/ 4198865 w 12192000"/>
                              <a:gd name="connsiteY672" fmla="*/ 6032116 h 6858000"/>
                              <a:gd name="connsiteX673" fmla="*/ 4283667 w 12192000"/>
                              <a:gd name="connsiteY673" fmla="*/ 6116919 h 6858000"/>
                              <a:gd name="connsiteX674" fmla="*/ 4198865 w 12192000"/>
                              <a:gd name="connsiteY674" fmla="*/ 6201722 h 6858000"/>
                              <a:gd name="connsiteX675" fmla="*/ 4114063 w 12192000"/>
                              <a:gd name="connsiteY675" fmla="*/ 6116919 h 6858000"/>
                              <a:gd name="connsiteX676" fmla="*/ 4198865 w 12192000"/>
                              <a:gd name="connsiteY676" fmla="*/ 6032116 h 6858000"/>
                              <a:gd name="connsiteX677" fmla="*/ 3806589 w 12192000"/>
                              <a:gd name="connsiteY677" fmla="*/ 6032116 h 6858000"/>
                              <a:gd name="connsiteX678" fmla="*/ 3891392 w 12192000"/>
                              <a:gd name="connsiteY678" fmla="*/ 6116919 h 6858000"/>
                              <a:gd name="connsiteX679" fmla="*/ 3806589 w 12192000"/>
                              <a:gd name="connsiteY679" fmla="*/ 6201722 h 6858000"/>
                              <a:gd name="connsiteX680" fmla="*/ 3721786 w 12192000"/>
                              <a:gd name="connsiteY680" fmla="*/ 6116919 h 6858000"/>
                              <a:gd name="connsiteX681" fmla="*/ 3806589 w 12192000"/>
                              <a:gd name="connsiteY681" fmla="*/ 6032116 h 6858000"/>
                              <a:gd name="connsiteX682" fmla="*/ 3414310 w 12192000"/>
                              <a:gd name="connsiteY682" fmla="*/ 6032116 h 6858000"/>
                              <a:gd name="connsiteX683" fmla="*/ 3499114 w 12192000"/>
                              <a:gd name="connsiteY683" fmla="*/ 6116919 h 6858000"/>
                              <a:gd name="connsiteX684" fmla="*/ 3414310 w 12192000"/>
                              <a:gd name="connsiteY684" fmla="*/ 6201722 h 6858000"/>
                              <a:gd name="connsiteX685" fmla="*/ 3329507 w 12192000"/>
                              <a:gd name="connsiteY685" fmla="*/ 6116919 h 6858000"/>
                              <a:gd name="connsiteX686" fmla="*/ 3414310 w 12192000"/>
                              <a:gd name="connsiteY686" fmla="*/ 6032116 h 6858000"/>
                              <a:gd name="connsiteX687" fmla="*/ 3022033 w 12192000"/>
                              <a:gd name="connsiteY687" fmla="*/ 6032116 h 6858000"/>
                              <a:gd name="connsiteX688" fmla="*/ 3106836 w 12192000"/>
                              <a:gd name="connsiteY688" fmla="*/ 6116919 h 6858000"/>
                              <a:gd name="connsiteX689" fmla="*/ 3022033 w 12192000"/>
                              <a:gd name="connsiteY689" fmla="*/ 6201722 h 6858000"/>
                              <a:gd name="connsiteX690" fmla="*/ 2937229 w 12192000"/>
                              <a:gd name="connsiteY690" fmla="*/ 6116919 h 6858000"/>
                              <a:gd name="connsiteX691" fmla="*/ 3022033 w 12192000"/>
                              <a:gd name="connsiteY691" fmla="*/ 6032116 h 6858000"/>
                              <a:gd name="connsiteX692" fmla="*/ 2629755 w 12192000"/>
                              <a:gd name="connsiteY692" fmla="*/ 6032116 h 6858000"/>
                              <a:gd name="connsiteX693" fmla="*/ 2714558 w 12192000"/>
                              <a:gd name="connsiteY693" fmla="*/ 6116919 h 6858000"/>
                              <a:gd name="connsiteX694" fmla="*/ 2629755 w 12192000"/>
                              <a:gd name="connsiteY694" fmla="*/ 6201722 h 6858000"/>
                              <a:gd name="connsiteX695" fmla="*/ 2544951 w 12192000"/>
                              <a:gd name="connsiteY695" fmla="*/ 6116919 h 6858000"/>
                              <a:gd name="connsiteX696" fmla="*/ 2629755 w 12192000"/>
                              <a:gd name="connsiteY696" fmla="*/ 6032116 h 6858000"/>
                              <a:gd name="connsiteX697" fmla="*/ 2237476 w 12192000"/>
                              <a:gd name="connsiteY697" fmla="*/ 6032116 h 6858000"/>
                              <a:gd name="connsiteX698" fmla="*/ 2322279 w 12192000"/>
                              <a:gd name="connsiteY698" fmla="*/ 6116919 h 6858000"/>
                              <a:gd name="connsiteX699" fmla="*/ 2237476 w 12192000"/>
                              <a:gd name="connsiteY699" fmla="*/ 6201722 h 6858000"/>
                              <a:gd name="connsiteX700" fmla="*/ 2152673 w 12192000"/>
                              <a:gd name="connsiteY700" fmla="*/ 6116919 h 6858000"/>
                              <a:gd name="connsiteX701" fmla="*/ 2237476 w 12192000"/>
                              <a:gd name="connsiteY701" fmla="*/ 6032116 h 6858000"/>
                              <a:gd name="connsiteX702" fmla="*/ 1845199 w 12192000"/>
                              <a:gd name="connsiteY702" fmla="*/ 6032116 h 6858000"/>
                              <a:gd name="connsiteX703" fmla="*/ 1930002 w 12192000"/>
                              <a:gd name="connsiteY703" fmla="*/ 6116919 h 6858000"/>
                              <a:gd name="connsiteX704" fmla="*/ 1845199 w 12192000"/>
                              <a:gd name="connsiteY704" fmla="*/ 6201722 h 6858000"/>
                              <a:gd name="connsiteX705" fmla="*/ 1760396 w 12192000"/>
                              <a:gd name="connsiteY705" fmla="*/ 6116919 h 6858000"/>
                              <a:gd name="connsiteX706" fmla="*/ 1845199 w 12192000"/>
                              <a:gd name="connsiteY706" fmla="*/ 6032116 h 6858000"/>
                              <a:gd name="connsiteX707" fmla="*/ 1452921 w 12192000"/>
                              <a:gd name="connsiteY707" fmla="*/ 6032116 h 6858000"/>
                              <a:gd name="connsiteX708" fmla="*/ 1537724 w 12192000"/>
                              <a:gd name="connsiteY708" fmla="*/ 6116919 h 6858000"/>
                              <a:gd name="connsiteX709" fmla="*/ 1452921 w 12192000"/>
                              <a:gd name="connsiteY709" fmla="*/ 6201722 h 6858000"/>
                              <a:gd name="connsiteX710" fmla="*/ 1368118 w 12192000"/>
                              <a:gd name="connsiteY710" fmla="*/ 6116919 h 6858000"/>
                              <a:gd name="connsiteX711" fmla="*/ 1452921 w 12192000"/>
                              <a:gd name="connsiteY711" fmla="*/ 6032116 h 6858000"/>
                              <a:gd name="connsiteX712" fmla="*/ 1060643 w 12192000"/>
                              <a:gd name="connsiteY712" fmla="*/ 6032116 h 6858000"/>
                              <a:gd name="connsiteX713" fmla="*/ 1145446 w 12192000"/>
                              <a:gd name="connsiteY713" fmla="*/ 6116919 h 6858000"/>
                              <a:gd name="connsiteX714" fmla="*/ 1060643 w 12192000"/>
                              <a:gd name="connsiteY714" fmla="*/ 6201722 h 6858000"/>
                              <a:gd name="connsiteX715" fmla="*/ 975840 w 12192000"/>
                              <a:gd name="connsiteY715" fmla="*/ 6116919 h 6858000"/>
                              <a:gd name="connsiteX716" fmla="*/ 1060643 w 12192000"/>
                              <a:gd name="connsiteY716" fmla="*/ 6032116 h 6858000"/>
                              <a:gd name="connsiteX717" fmla="*/ 668365 w 12192000"/>
                              <a:gd name="connsiteY717" fmla="*/ 6032116 h 6858000"/>
                              <a:gd name="connsiteX718" fmla="*/ 753168 w 12192000"/>
                              <a:gd name="connsiteY718" fmla="*/ 6116919 h 6858000"/>
                              <a:gd name="connsiteX719" fmla="*/ 668365 w 12192000"/>
                              <a:gd name="connsiteY719" fmla="*/ 6201722 h 6858000"/>
                              <a:gd name="connsiteX720" fmla="*/ 583562 w 12192000"/>
                              <a:gd name="connsiteY720" fmla="*/ 6116919 h 6858000"/>
                              <a:gd name="connsiteX721" fmla="*/ 668365 w 12192000"/>
                              <a:gd name="connsiteY721" fmla="*/ 6032116 h 6858000"/>
                              <a:gd name="connsiteX722" fmla="*/ 276087 w 12192000"/>
                              <a:gd name="connsiteY722" fmla="*/ 6032116 h 6858000"/>
                              <a:gd name="connsiteX723" fmla="*/ 360890 w 12192000"/>
                              <a:gd name="connsiteY723" fmla="*/ 6116919 h 6858000"/>
                              <a:gd name="connsiteX724" fmla="*/ 276087 w 12192000"/>
                              <a:gd name="connsiteY724" fmla="*/ 6201722 h 6858000"/>
                              <a:gd name="connsiteX725" fmla="*/ 191284 w 12192000"/>
                              <a:gd name="connsiteY725" fmla="*/ 6116919 h 6858000"/>
                              <a:gd name="connsiteX726" fmla="*/ 276087 w 12192000"/>
                              <a:gd name="connsiteY726" fmla="*/ 6032116 h 6858000"/>
                              <a:gd name="connsiteX727" fmla="*/ 12192000 w 12192000"/>
                              <a:gd name="connsiteY727" fmla="*/ 5809902 h 6858000"/>
                              <a:gd name="connsiteX728" fmla="*/ 12192000 w 12192000"/>
                              <a:gd name="connsiteY728" fmla="*/ 5972712 h 6858000"/>
                              <a:gd name="connsiteX729" fmla="*/ 12175821 w 12192000"/>
                              <a:gd name="connsiteY729" fmla="*/ 5969446 h 6858000"/>
                              <a:gd name="connsiteX730" fmla="*/ 12124027 w 12192000"/>
                              <a:gd name="connsiteY730" fmla="*/ 5891307 h 6858000"/>
                              <a:gd name="connsiteX731" fmla="*/ 12175821 w 12192000"/>
                              <a:gd name="connsiteY731" fmla="*/ 5813169 h 6858000"/>
                              <a:gd name="connsiteX732" fmla="*/ 11816547 w 12192000"/>
                              <a:gd name="connsiteY732" fmla="*/ 5806504 h 6858000"/>
                              <a:gd name="connsiteX733" fmla="*/ 11901350 w 12192000"/>
                              <a:gd name="connsiteY733" fmla="*/ 5891307 h 6858000"/>
                              <a:gd name="connsiteX734" fmla="*/ 11816547 w 12192000"/>
                              <a:gd name="connsiteY734" fmla="*/ 5976110 h 6858000"/>
                              <a:gd name="connsiteX735" fmla="*/ 11731744 w 12192000"/>
                              <a:gd name="connsiteY735" fmla="*/ 5891307 h 6858000"/>
                              <a:gd name="connsiteX736" fmla="*/ 11816547 w 12192000"/>
                              <a:gd name="connsiteY736" fmla="*/ 5806504 h 6858000"/>
                              <a:gd name="connsiteX737" fmla="*/ 11424269 w 12192000"/>
                              <a:gd name="connsiteY737" fmla="*/ 5806504 h 6858000"/>
                              <a:gd name="connsiteX738" fmla="*/ 11509072 w 12192000"/>
                              <a:gd name="connsiteY738" fmla="*/ 5891307 h 6858000"/>
                              <a:gd name="connsiteX739" fmla="*/ 11424269 w 12192000"/>
                              <a:gd name="connsiteY739" fmla="*/ 5976110 h 6858000"/>
                              <a:gd name="connsiteX740" fmla="*/ 11339466 w 12192000"/>
                              <a:gd name="connsiteY740" fmla="*/ 5891307 h 6858000"/>
                              <a:gd name="connsiteX741" fmla="*/ 11424269 w 12192000"/>
                              <a:gd name="connsiteY741" fmla="*/ 5806504 h 6858000"/>
                              <a:gd name="connsiteX742" fmla="*/ 11031991 w 12192000"/>
                              <a:gd name="connsiteY742" fmla="*/ 5806504 h 6858000"/>
                              <a:gd name="connsiteX743" fmla="*/ 11116794 w 12192000"/>
                              <a:gd name="connsiteY743" fmla="*/ 5891307 h 6858000"/>
                              <a:gd name="connsiteX744" fmla="*/ 11031991 w 12192000"/>
                              <a:gd name="connsiteY744" fmla="*/ 5976110 h 6858000"/>
                              <a:gd name="connsiteX745" fmla="*/ 10947188 w 12192000"/>
                              <a:gd name="connsiteY745" fmla="*/ 5891307 h 6858000"/>
                              <a:gd name="connsiteX746" fmla="*/ 11031991 w 12192000"/>
                              <a:gd name="connsiteY746" fmla="*/ 5806504 h 6858000"/>
                              <a:gd name="connsiteX747" fmla="*/ 10639713 w 12192000"/>
                              <a:gd name="connsiteY747" fmla="*/ 5806504 h 6858000"/>
                              <a:gd name="connsiteX748" fmla="*/ 10724516 w 12192000"/>
                              <a:gd name="connsiteY748" fmla="*/ 5891307 h 6858000"/>
                              <a:gd name="connsiteX749" fmla="*/ 10639713 w 12192000"/>
                              <a:gd name="connsiteY749" fmla="*/ 5976110 h 6858000"/>
                              <a:gd name="connsiteX750" fmla="*/ 10554910 w 12192000"/>
                              <a:gd name="connsiteY750" fmla="*/ 5891307 h 6858000"/>
                              <a:gd name="connsiteX751" fmla="*/ 10639713 w 12192000"/>
                              <a:gd name="connsiteY751" fmla="*/ 5806504 h 6858000"/>
                              <a:gd name="connsiteX752" fmla="*/ 10247435 w 12192000"/>
                              <a:gd name="connsiteY752" fmla="*/ 5806504 h 6858000"/>
                              <a:gd name="connsiteX753" fmla="*/ 10332238 w 12192000"/>
                              <a:gd name="connsiteY753" fmla="*/ 5891307 h 6858000"/>
                              <a:gd name="connsiteX754" fmla="*/ 10247435 w 12192000"/>
                              <a:gd name="connsiteY754" fmla="*/ 5976110 h 6858000"/>
                              <a:gd name="connsiteX755" fmla="*/ 10162632 w 12192000"/>
                              <a:gd name="connsiteY755" fmla="*/ 5891307 h 6858000"/>
                              <a:gd name="connsiteX756" fmla="*/ 10247435 w 12192000"/>
                              <a:gd name="connsiteY756" fmla="*/ 5806504 h 6858000"/>
                              <a:gd name="connsiteX757" fmla="*/ 9855157 w 12192000"/>
                              <a:gd name="connsiteY757" fmla="*/ 5806504 h 6858000"/>
                              <a:gd name="connsiteX758" fmla="*/ 9939960 w 12192000"/>
                              <a:gd name="connsiteY758" fmla="*/ 5891307 h 6858000"/>
                              <a:gd name="connsiteX759" fmla="*/ 9855157 w 12192000"/>
                              <a:gd name="connsiteY759" fmla="*/ 5976110 h 6858000"/>
                              <a:gd name="connsiteX760" fmla="*/ 9770354 w 12192000"/>
                              <a:gd name="connsiteY760" fmla="*/ 5891307 h 6858000"/>
                              <a:gd name="connsiteX761" fmla="*/ 9855157 w 12192000"/>
                              <a:gd name="connsiteY761" fmla="*/ 5806504 h 6858000"/>
                              <a:gd name="connsiteX762" fmla="*/ 9462879 w 12192000"/>
                              <a:gd name="connsiteY762" fmla="*/ 5806504 h 6858000"/>
                              <a:gd name="connsiteX763" fmla="*/ 9547682 w 12192000"/>
                              <a:gd name="connsiteY763" fmla="*/ 5891307 h 6858000"/>
                              <a:gd name="connsiteX764" fmla="*/ 9462879 w 12192000"/>
                              <a:gd name="connsiteY764" fmla="*/ 5976110 h 6858000"/>
                              <a:gd name="connsiteX765" fmla="*/ 9378076 w 12192000"/>
                              <a:gd name="connsiteY765" fmla="*/ 5891307 h 6858000"/>
                              <a:gd name="connsiteX766" fmla="*/ 9462879 w 12192000"/>
                              <a:gd name="connsiteY766" fmla="*/ 5806504 h 6858000"/>
                              <a:gd name="connsiteX767" fmla="*/ 9070601 w 12192000"/>
                              <a:gd name="connsiteY767" fmla="*/ 5806504 h 6858000"/>
                              <a:gd name="connsiteX768" fmla="*/ 9155404 w 12192000"/>
                              <a:gd name="connsiteY768" fmla="*/ 5891307 h 6858000"/>
                              <a:gd name="connsiteX769" fmla="*/ 9070601 w 12192000"/>
                              <a:gd name="connsiteY769" fmla="*/ 5976110 h 6858000"/>
                              <a:gd name="connsiteX770" fmla="*/ 8985798 w 12192000"/>
                              <a:gd name="connsiteY770" fmla="*/ 5891307 h 6858000"/>
                              <a:gd name="connsiteX771" fmla="*/ 9070601 w 12192000"/>
                              <a:gd name="connsiteY771" fmla="*/ 5806504 h 6858000"/>
                              <a:gd name="connsiteX772" fmla="*/ 8678323 w 12192000"/>
                              <a:gd name="connsiteY772" fmla="*/ 5806504 h 6858000"/>
                              <a:gd name="connsiteX773" fmla="*/ 8763126 w 12192000"/>
                              <a:gd name="connsiteY773" fmla="*/ 5891307 h 6858000"/>
                              <a:gd name="connsiteX774" fmla="*/ 8678323 w 12192000"/>
                              <a:gd name="connsiteY774" fmla="*/ 5976110 h 6858000"/>
                              <a:gd name="connsiteX775" fmla="*/ 8593520 w 12192000"/>
                              <a:gd name="connsiteY775" fmla="*/ 5891307 h 6858000"/>
                              <a:gd name="connsiteX776" fmla="*/ 8678323 w 12192000"/>
                              <a:gd name="connsiteY776" fmla="*/ 5806504 h 6858000"/>
                              <a:gd name="connsiteX777" fmla="*/ 8286045 w 12192000"/>
                              <a:gd name="connsiteY777" fmla="*/ 5806504 h 6858000"/>
                              <a:gd name="connsiteX778" fmla="*/ 8370848 w 12192000"/>
                              <a:gd name="connsiteY778" fmla="*/ 5891307 h 6858000"/>
                              <a:gd name="connsiteX779" fmla="*/ 8286045 w 12192000"/>
                              <a:gd name="connsiteY779" fmla="*/ 5976110 h 6858000"/>
                              <a:gd name="connsiteX780" fmla="*/ 8201242 w 12192000"/>
                              <a:gd name="connsiteY780" fmla="*/ 5891307 h 6858000"/>
                              <a:gd name="connsiteX781" fmla="*/ 8286045 w 12192000"/>
                              <a:gd name="connsiteY781" fmla="*/ 5806504 h 6858000"/>
                              <a:gd name="connsiteX782" fmla="*/ 7893767 w 12192000"/>
                              <a:gd name="connsiteY782" fmla="*/ 5806504 h 6858000"/>
                              <a:gd name="connsiteX783" fmla="*/ 7978570 w 12192000"/>
                              <a:gd name="connsiteY783" fmla="*/ 5891307 h 6858000"/>
                              <a:gd name="connsiteX784" fmla="*/ 7893767 w 12192000"/>
                              <a:gd name="connsiteY784" fmla="*/ 5976110 h 6858000"/>
                              <a:gd name="connsiteX785" fmla="*/ 7808964 w 12192000"/>
                              <a:gd name="connsiteY785" fmla="*/ 5891307 h 6858000"/>
                              <a:gd name="connsiteX786" fmla="*/ 7893767 w 12192000"/>
                              <a:gd name="connsiteY786" fmla="*/ 5806504 h 6858000"/>
                              <a:gd name="connsiteX787" fmla="*/ 7501489 w 12192000"/>
                              <a:gd name="connsiteY787" fmla="*/ 5806504 h 6858000"/>
                              <a:gd name="connsiteX788" fmla="*/ 7586292 w 12192000"/>
                              <a:gd name="connsiteY788" fmla="*/ 5891307 h 6858000"/>
                              <a:gd name="connsiteX789" fmla="*/ 7501489 w 12192000"/>
                              <a:gd name="connsiteY789" fmla="*/ 5976110 h 6858000"/>
                              <a:gd name="connsiteX790" fmla="*/ 7416686 w 12192000"/>
                              <a:gd name="connsiteY790" fmla="*/ 5891307 h 6858000"/>
                              <a:gd name="connsiteX791" fmla="*/ 7501489 w 12192000"/>
                              <a:gd name="connsiteY791" fmla="*/ 5806504 h 6858000"/>
                              <a:gd name="connsiteX792" fmla="*/ 7109211 w 12192000"/>
                              <a:gd name="connsiteY792" fmla="*/ 5806504 h 6858000"/>
                              <a:gd name="connsiteX793" fmla="*/ 7194014 w 12192000"/>
                              <a:gd name="connsiteY793" fmla="*/ 5891307 h 6858000"/>
                              <a:gd name="connsiteX794" fmla="*/ 7109211 w 12192000"/>
                              <a:gd name="connsiteY794" fmla="*/ 5976110 h 6858000"/>
                              <a:gd name="connsiteX795" fmla="*/ 7024408 w 12192000"/>
                              <a:gd name="connsiteY795" fmla="*/ 5891307 h 6858000"/>
                              <a:gd name="connsiteX796" fmla="*/ 7109211 w 12192000"/>
                              <a:gd name="connsiteY796" fmla="*/ 5806504 h 6858000"/>
                              <a:gd name="connsiteX797" fmla="*/ 6716933 w 12192000"/>
                              <a:gd name="connsiteY797" fmla="*/ 5806504 h 6858000"/>
                              <a:gd name="connsiteX798" fmla="*/ 6801736 w 12192000"/>
                              <a:gd name="connsiteY798" fmla="*/ 5891307 h 6858000"/>
                              <a:gd name="connsiteX799" fmla="*/ 6716933 w 12192000"/>
                              <a:gd name="connsiteY799" fmla="*/ 5976110 h 6858000"/>
                              <a:gd name="connsiteX800" fmla="*/ 6632130 w 12192000"/>
                              <a:gd name="connsiteY800" fmla="*/ 5891307 h 6858000"/>
                              <a:gd name="connsiteX801" fmla="*/ 6716933 w 12192000"/>
                              <a:gd name="connsiteY801" fmla="*/ 5806504 h 6858000"/>
                              <a:gd name="connsiteX802" fmla="*/ 6324655 w 12192000"/>
                              <a:gd name="connsiteY802" fmla="*/ 5806504 h 6858000"/>
                              <a:gd name="connsiteX803" fmla="*/ 6409459 w 12192000"/>
                              <a:gd name="connsiteY803" fmla="*/ 5891307 h 6858000"/>
                              <a:gd name="connsiteX804" fmla="*/ 6324655 w 12192000"/>
                              <a:gd name="connsiteY804" fmla="*/ 5976110 h 6858000"/>
                              <a:gd name="connsiteX805" fmla="*/ 6239852 w 12192000"/>
                              <a:gd name="connsiteY805" fmla="*/ 5891307 h 6858000"/>
                              <a:gd name="connsiteX806" fmla="*/ 6324655 w 12192000"/>
                              <a:gd name="connsiteY806" fmla="*/ 5806504 h 6858000"/>
                              <a:gd name="connsiteX807" fmla="*/ 5932381 w 12192000"/>
                              <a:gd name="connsiteY807" fmla="*/ 5806504 h 6858000"/>
                              <a:gd name="connsiteX808" fmla="*/ 6017182 w 12192000"/>
                              <a:gd name="connsiteY808" fmla="*/ 5891307 h 6858000"/>
                              <a:gd name="connsiteX809" fmla="*/ 5932381 w 12192000"/>
                              <a:gd name="connsiteY809" fmla="*/ 5976110 h 6858000"/>
                              <a:gd name="connsiteX810" fmla="*/ 5847575 w 12192000"/>
                              <a:gd name="connsiteY810" fmla="*/ 5891307 h 6858000"/>
                              <a:gd name="connsiteX811" fmla="*/ 5932381 w 12192000"/>
                              <a:gd name="connsiteY811" fmla="*/ 5806504 h 6858000"/>
                              <a:gd name="connsiteX812" fmla="*/ 5540103 w 12192000"/>
                              <a:gd name="connsiteY812" fmla="*/ 5806504 h 6858000"/>
                              <a:gd name="connsiteX813" fmla="*/ 5624904 w 12192000"/>
                              <a:gd name="connsiteY813" fmla="*/ 5891307 h 6858000"/>
                              <a:gd name="connsiteX814" fmla="*/ 5540103 w 12192000"/>
                              <a:gd name="connsiteY814" fmla="*/ 5976110 h 6858000"/>
                              <a:gd name="connsiteX815" fmla="*/ 5455300 w 12192000"/>
                              <a:gd name="connsiteY815" fmla="*/ 5891307 h 6858000"/>
                              <a:gd name="connsiteX816" fmla="*/ 5540103 w 12192000"/>
                              <a:gd name="connsiteY816" fmla="*/ 5806504 h 6858000"/>
                              <a:gd name="connsiteX817" fmla="*/ 5147824 w 12192000"/>
                              <a:gd name="connsiteY817" fmla="*/ 5806504 h 6858000"/>
                              <a:gd name="connsiteX818" fmla="*/ 5232628 w 12192000"/>
                              <a:gd name="connsiteY818" fmla="*/ 5891307 h 6858000"/>
                              <a:gd name="connsiteX819" fmla="*/ 5147824 w 12192000"/>
                              <a:gd name="connsiteY819" fmla="*/ 5976110 h 6858000"/>
                              <a:gd name="connsiteX820" fmla="*/ 5063022 w 12192000"/>
                              <a:gd name="connsiteY820" fmla="*/ 5891307 h 6858000"/>
                              <a:gd name="connsiteX821" fmla="*/ 5147824 w 12192000"/>
                              <a:gd name="connsiteY821" fmla="*/ 5806504 h 6858000"/>
                              <a:gd name="connsiteX822" fmla="*/ 4755545 w 12192000"/>
                              <a:gd name="connsiteY822" fmla="*/ 5806504 h 6858000"/>
                              <a:gd name="connsiteX823" fmla="*/ 4840350 w 12192000"/>
                              <a:gd name="connsiteY823" fmla="*/ 5891307 h 6858000"/>
                              <a:gd name="connsiteX824" fmla="*/ 4755545 w 12192000"/>
                              <a:gd name="connsiteY824" fmla="*/ 5976110 h 6858000"/>
                              <a:gd name="connsiteX825" fmla="*/ 4670745 w 12192000"/>
                              <a:gd name="connsiteY825" fmla="*/ 5891307 h 6858000"/>
                              <a:gd name="connsiteX826" fmla="*/ 4755545 w 12192000"/>
                              <a:gd name="connsiteY826" fmla="*/ 5806504 h 6858000"/>
                              <a:gd name="connsiteX827" fmla="*/ 4363267 w 12192000"/>
                              <a:gd name="connsiteY827" fmla="*/ 5806504 h 6858000"/>
                              <a:gd name="connsiteX828" fmla="*/ 4448071 w 12192000"/>
                              <a:gd name="connsiteY828" fmla="*/ 5891307 h 6858000"/>
                              <a:gd name="connsiteX829" fmla="*/ 4363267 w 12192000"/>
                              <a:gd name="connsiteY829" fmla="*/ 5976110 h 6858000"/>
                              <a:gd name="connsiteX830" fmla="*/ 4278468 w 12192000"/>
                              <a:gd name="connsiteY830" fmla="*/ 5891307 h 6858000"/>
                              <a:gd name="connsiteX831" fmla="*/ 4363267 w 12192000"/>
                              <a:gd name="connsiteY831" fmla="*/ 5806504 h 6858000"/>
                              <a:gd name="connsiteX832" fmla="*/ 3970992 w 12192000"/>
                              <a:gd name="connsiteY832" fmla="*/ 5806504 h 6858000"/>
                              <a:gd name="connsiteX833" fmla="*/ 4055794 w 12192000"/>
                              <a:gd name="connsiteY833" fmla="*/ 5891307 h 6858000"/>
                              <a:gd name="connsiteX834" fmla="*/ 3970992 w 12192000"/>
                              <a:gd name="connsiteY834" fmla="*/ 5976110 h 6858000"/>
                              <a:gd name="connsiteX835" fmla="*/ 3886190 w 12192000"/>
                              <a:gd name="connsiteY835" fmla="*/ 5891307 h 6858000"/>
                              <a:gd name="connsiteX836" fmla="*/ 3970992 w 12192000"/>
                              <a:gd name="connsiteY836" fmla="*/ 5806504 h 6858000"/>
                              <a:gd name="connsiteX837" fmla="*/ 3578714 w 12192000"/>
                              <a:gd name="connsiteY837" fmla="*/ 5806504 h 6858000"/>
                              <a:gd name="connsiteX838" fmla="*/ 3663518 w 12192000"/>
                              <a:gd name="connsiteY838" fmla="*/ 5891307 h 6858000"/>
                              <a:gd name="connsiteX839" fmla="*/ 3578714 w 12192000"/>
                              <a:gd name="connsiteY839" fmla="*/ 5976110 h 6858000"/>
                              <a:gd name="connsiteX840" fmla="*/ 3493911 w 12192000"/>
                              <a:gd name="connsiteY840" fmla="*/ 5891307 h 6858000"/>
                              <a:gd name="connsiteX841" fmla="*/ 3578714 w 12192000"/>
                              <a:gd name="connsiteY841" fmla="*/ 5806504 h 6858000"/>
                              <a:gd name="connsiteX842" fmla="*/ 3186437 w 12192000"/>
                              <a:gd name="connsiteY842" fmla="*/ 5806504 h 6858000"/>
                              <a:gd name="connsiteX843" fmla="*/ 3271240 w 12192000"/>
                              <a:gd name="connsiteY843" fmla="*/ 5891307 h 6858000"/>
                              <a:gd name="connsiteX844" fmla="*/ 3186437 w 12192000"/>
                              <a:gd name="connsiteY844" fmla="*/ 5976110 h 6858000"/>
                              <a:gd name="connsiteX845" fmla="*/ 3101634 w 12192000"/>
                              <a:gd name="connsiteY845" fmla="*/ 5891307 h 6858000"/>
                              <a:gd name="connsiteX846" fmla="*/ 3186437 w 12192000"/>
                              <a:gd name="connsiteY846" fmla="*/ 5806504 h 6858000"/>
                              <a:gd name="connsiteX847" fmla="*/ 2794159 w 12192000"/>
                              <a:gd name="connsiteY847" fmla="*/ 5806504 h 6858000"/>
                              <a:gd name="connsiteX848" fmla="*/ 2878962 w 12192000"/>
                              <a:gd name="connsiteY848" fmla="*/ 5891307 h 6858000"/>
                              <a:gd name="connsiteX849" fmla="*/ 2794159 w 12192000"/>
                              <a:gd name="connsiteY849" fmla="*/ 5976110 h 6858000"/>
                              <a:gd name="connsiteX850" fmla="*/ 2709356 w 12192000"/>
                              <a:gd name="connsiteY850" fmla="*/ 5891307 h 6858000"/>
                              <a:gd name="connsiteX851" fmla="*/ 2794159 w 12192000"/>
                              <a:gd name="connsiteY851" fmla="*/ 5806504 h 6858000"/>
                              <a:gd name="connsiteX852" fmla="*/ 2401881 w 12192000"/>
                              <a:gd name="connsiteY852" fmla="*/ 5806504 h 6858000"/>
                              <a:gd name="connsiteX853" fmla="*/ 2486684 w 12192000"/>
                              <a:gd name="connsiteY853" fmla="*/ 5891307 h 6858000"/>
                              <a:gd name="connsiteX854" fmla="*/ 2401881 w 12192000"/>
                              <a:gd name="connsiteY854" fmla="*/ 5976110 h 6858000"/>
                              <a:gd name="connsiteX855" fmla="*/ 2317078 w 12192000"/>
                              <a:gd name="connsiteY855" fmla="*/ 5891307 h 6858000"/>
                              <a:gd name="connsiteX856" fmla="*/ 2401881 w 12192000"/>
                              <a:gd name="connsiteY856" fmla="*/ 5806504 h 6858000"/>
                              <a:gd name="connsiteX857" fmla="*/ 2009602 w 12192000"/>
                              <a:gd name="connsiteY857" fmla="*/ 5806504 h 6858000"/>
                              <a:gd name="connsiteX858" fmla="*/ 2094405 w 12192000"/>
                              <a:gd name="connsiteY858" fmla="*/ 5891307 h 6858000"/>
                              <a:gd name="connsiteX859" fmla="*/ 2009602 w 12192000"/>
                              <a:gd name="connsiteY859" fmla="*/ 5976110 h 6858000"/>
                              <a:gd name="connsiteX860" fmla="*/ 1924799 w 12192000"/>
                              <a:gd name="connsiteY860" fmla="*/ 5891307 h 6858000"/>
                              <a:gd name="connsiteX861" fmla="*/ 2009602 w 12192000"/>
                              <a:gd name="connsiteY861" fmla="*/ 5806504 h 6858000"/>
                              <a:gd name="connsiteX862" fmla="*/ 1617324 w 12192000"/>
                              <a:gd name="connsiteY862" fmla="*/ 5806504 h 6858000"/>
                              <a:gd name="connsiteX863" fmla="*/ 1702127 w 12192000"/>
                              <a:gd name="connsiteY863" fmla="*/ 5891307 h 6858000"/>
                              <a:gd name="connsiteX864" fmla="*/ 1617324 w 12192000"/>
                              <a:gd name="connsiteY864" fmla="*/ 5976110 h 6858000"/>
                              <a:gd name="connsiteX865" fmla="*/ 1532521 w 12192000"/>
                              <a:gd name="connsiteY865" fmla="*/ 5891307 h 6858000"/>
                              <a:gd name="connsiteX866" fmla="*/ 1617324 w 12192000"/>
                              <a:gd name="connsiteY866" fmla="*/ 5806504 h 6858000"/>
                              <a:gd name="connsiteX867" fmla="*/ 1225047 w 12192000"/>
                              <a:gd name="connsiteY867" fmla="*/ 5806504 h 6858000"/>
                              <a:gd name="connsiteX868" fmla="*/ 1309850 w 12192000"/>
                              <a:gd name="connsiteY868" fmla="*/ 5891307 h 6858000"/>
                              <a:gd name="connsiteX869" fmla="*/ 1225047 w 12192000"/>
                              <a:gd name="connsiteY869" fmla="*/ 5976110 h 6858000"/>
                              <a:gd name="connsiteX870" fmla="*/ 1140244 w 12192000"/>
                              <a:gd name="connsiteY870" fmla="*/ 5891307 h 6858000"/>
                              <a:gd name="connsiteX871" fmla="*/ 1225047 w 12192000"/>
                              <a:gd name="connsiteY871" fmla="*/ 5806504 h 6858000"/>
                              <a:gd name="connsiteX872" fmla="*/ 832769 w 12192000"/>
                              <a:gd name="connsiteY872" fmla="*/ 5806504 h 6858000"/>
                              <a:gd name="connsiteX873" fmla="*/ 917572 w 12192000"/>
                              <a:gd name="connsiteY873" fmla="*/ 5891307 h 6858000"/>
                              <a:gd name="connsiteX874" fmla="*/ 832769 w 12192000"/>
                              <a:gd name="connsiteY874" fmla="*/ 5976110 h 6858000"/>
                              <a:gd name="connsiteX875" fmla="*/ 747966 w 12192000"/>
                              <a:gd name="connsiteY875" fmla="*/ 5891307 h 6858000"/>
                              <a:gd name="connsiteX876" fmla="*/ 832769 w 12192000"/>
                              <a:gd name="connsiteY876" fmla="*/ 5806504 h 6858000"/>
                              <a:gd name="connsiteX877" fmla="*/ 440491 w 12192000"/>
                              <a:gd name="connsiteY877" fmla="*/ 5806504 h 6858000"/>
                              <a:gd name="connsiteX878" fmla="*/ 525294 w 12192000"/>
                              <a:gd name="connsiteY878" fmla="*/ 5891307 h 6858000"/>
                              <a:gd name="connsiteX879" fmla="*/ 440491 w 12192000"/>
                              <a:gd name="connsiteY879" fmla="*/ 5976110 h 6858000"/>
                              <a:gd name="connsiteX880" fmla="*/ 355688 w 12192000"/>
                              <a:gd name="connsiteY880" fmla="*/ 5891307 h 6858000"/>
                              <a:gd name="connsiteX881" fmla="*/ 440491 w 12192000"/>
                              <a:gd name="connsiteY881" fmla="*/ 5806504 h 6858000"/>
                              <a:gd name="connsiteX882" fmla="*/ 48214 w 12192000"/>
                              <a:gd name="connsiteY882" fmla="*/ 5806504 h 6858000"/>
                              <a:gd name="connsiteX883" fmla="*/ 133017 w 12192000"/>
                              <a:gd name="connsiteY883" fmla="*/ 5891307 h 6858000"/>
                              <a:gd name="connsiteX884" fmla="*/ 48214 w 12192000"/>
                              <a:gd name="connsiteY884" fmla="*/ 5976110 h 6858000"/>
                              <a:gd name="connsiteX885" fmla="*/ 15205 w 12192000"/>
                              <a:gd name="connsiteY885" fmla="*/ 5969446 h 6858000"/>
                              <a:gd name="connsiteX886" fmla="*/ 0 w 12192000"/>
                              <a:gd name="connsiteY886" fmla="*/ 5959194 h 6858000"/>
                              <a:gd name="connsiteX887" fmla="*/ 0 w 12192000"/>
                              <a:gd name="connsiteY887" fmla="*/ 5823420 h 6858000"/>
                              <a:gd name="connsiteX888" fmla="*/ 15205 w 12192000"/>
                              <a:gd name="connsiteY888" fmla="*/ 5813169 h 6858000"/>
                              <a:gd name="connsiteX889" fmla="*/ 48214 w 12192000"/>
                              <a:gd name="connsiteY889" fmla="*/ 5806504 h 6858000"/>
                              <a:gd name="connsiteX890" fmla="*/ 12039941 w 12192000"/>
                              <a:gd name="connsiteY890" fmla="*/ 5580892 h 6858000"/>
                              <a:gd name="connsiteX891" fmla="*/ 12124744 w 12192000"/>
                              <a:gd name="connsiteY891" fmla="*/ 5665695 h 6858000"/>
                              <a:gd name="connsiteX892" fmla="*/ 12039941 w 12192000"/>
                              <a:gd name="connsiteY892" fmla="*/ 5750498 h 6858000"/>
                              <a:gd name="connsiteX893" fmla="*/ 11955138 w 12192000"/>
                              <a:gd name="connsiteY893" fmla="*/ 5665695 h 6858000"/>
                              <a:gd name="connsiteX894" fmla="*/ 12039941 w 12192000"/>
                              <a:gd name="connsiteY894" fmla="*/ 5580892 h 6858000"/>
                              <a:gd name="connsiteX895" fmla="*/ 11647663 w 12192000"/>
                              <a:gd name="connsiteY895" fmla="*/ 5580892 h 6858000"/>
                              <a:gd name="connsiteX896" fmla="*/ 11732466 w 12192000"/>
                              <a:gd name="connsiteY896" fmla="*/ 5665695 h 6858000"/>
                              <a:gd name="connsiteX897" fmla="*/ 11647663 w 12192000"/>
                              <a:gd name="connsiteY897" fmla="*/ 5750498 h 6858000"/>
                              <a:gd name="connsiteX898" fmla="*/ 11562860 w 12192000"/>
                              <a:gd name="connsiteY898" fmla="*/ 5665695 h 6858000"/>
                              <a:gd name="connsiteX899" fmla="*/ 11647663 w 12192000"/>
                              <a:gd name="connsiteY899" fmla="*/ 5580892 h 6858000"/>
                              <a:gd name="connsiteX900" fmla="*/ 11255385 w 12192000"/>
                              <a:gd name="connsiteY900" fmla="*/ 5580892 h 6858000"/>
                              <a:gd name="connsiteX901" fmla="*/ 11340188 w 12192000"/>
                              <a:gd name="connsiteY901" fmla="*/ 5665695 h 6858000"/>
                              <a:gd name="connsiteX902" fmla="*/ 11255385 w 12192000"/>
                              <a:gd name="connsiteY902" fmla="*/ 5750498 h 6858000"/>
                              <a:gd name="connsiteX903" fmla="*/ 11170582 w 12192000"/>
                              <a:gd name="connsiteY903" fmla="*/ 5665695 h 6858000"/>
                              <a:gd name="connsiteX904" fmla="*/ 11255385 w 12192000"/>
                              <a:gd name="connsiteY904" fmla="*/ 5580892 h 6858000"/>
                              <a:gd name="connsiteX905" fmla="*/ 10863107 w 12192000"/>
                              <a:gd name="connsiteY905" fmla="*/ 5580892 h 6858000"/>
                              <a:gd name="connsiteX906" fmla="*/ 10947910 w 12192000"/>
                              <a:gd name="connsiteY906" fmla="*/ 5665695 h 6858000"/>
                              <a:gd name="connsiteX907" fmla="*/ 10863107 w 12192000"/>
                              <a:gd name="connsiteY907" fmla="*/ 5750498 h 6858000"/>
                              <a:gd name="connsiteX908" fmla="*/ 10778304 w 12192000"/>
                              <a:gd name="connsiteY908" fmla="*/ 5665695 h 6858000"/>
                              <a:gd name="connsiteX909" fmla="*/ 10863107 w 12192000"/>
                              <a:gd name="connsiteY909" fmla="*/ 5580892 h 6858000"/>
                              <a:gd name="connsiteX910" fmla="*/ 10470829 w 12192000"/>
                              <a:gd name="connsiteY910" fmla="*/ 5580892 h 6858000"/>
                              <a:gd name="connsiteX911" fmla="*/ 10555632 w 12192000"/>
                              <a:gd name="connsiteY911" fmla="*/ 5665695 h 6858000"/>
                              <a:gd name="connsiteX912" fmla="*/ 10470829 w 12192000"/>
                              <a:gd name="connsiteY912" fmla="*/ 5750498 h 6858000"/>
                              <a:gd name="connsiteX913" fmla="*/ 10386026 w 12192000"/>
                              <a:gd name="connsiteY913" fmla="*/ 5665695 h 6858000"/>
                              <a:gd name="connsiteX914" fmla="*/ 10470829 w 12192000"/>
                              <a:gd name="connsiteY914" fmla="*/ 5580892 h 6858000"/>
                              <a:gd name="connsiteX915" fmla="*/ 10078551 w 12192000"/>
                              <a:gd name="connsiteY915" fmla="*/ 5580892 h 6858000"/>
                              <a:gd name="connsiteX916" fmla="*/ 10163354 w 12192000"/>
                              <a:gd name="connsiteY916" fmla="*/ 5665695 h 6858000"/>
                              <a:gd name="connsiteX917" fmla="*/ 10078551 w 12192000"/>
                              <a:gd name="connsiteY917" fmla="*/ 5750498 h 6858000"/>
                              <a:gd name="connsiteX918" fmla="*/ 9993748 w 12192000"/>
                              <a:gd name="connsiteY918" fmla="*/ 5665695 h 6858000"/>
                              <a:gd name="connsiteX919" fmla="*/ 10078551 w 12192000"/>
                              <a:gd name="connsiteY919" fmla="*/ 5580892 h 6858000"/>
                              <a:gd name="connsiteX920" fmla="*/ 9686273 w 12192000"/>
                              <a:gd name="connsiteY920" fmla="*/ 5580892 h 6858000"/>
                              <a:gd name="connsiteX921" fmla="*/ 9771076 w 12192000"/>
                              <a:gd name="connsiteY921" fmla="*/ 5665695 h 6858000"/>
                              <a:gd name="connsiteX922" fmla="*/ 9686273 w 12192000"/>
                              <a:gd name="connsiteY922" fmla="*/ 5750498 h 6858000"/>
                              <a:gd name="connsiteX923" fmla="*/ 9601470 w 12192000"/>
                              <a:gd name="connsiteY923" fmla="*/ 5665695 h 6858000"/>
                              <a:gd name="connsiteX924" fmla="*/ 9686273 w 12192000"/>
                              <a:gd name="connsiteY924" fmla="*/ 5580892 h 6858000"/>
                              <a:gd name="connsiteX925" fmla="*/ 9293995 w 12192000"/>
                              <a:gd name="connsiteY925" fmla="*/ 5580892 h 6858000"/>
                              <a:gd name="connsiteX926" fmla="*/ 9378798 w 12192000"/>
                              <a:gd name="connsiteY926" fmla="*/ 5665695 h 6858000"/>
                              <a:gd name="connsiteX927" fmla="*/ 9293995 w 12192000"/>
                              <a:gd name="connsiteY927" fmla="*/ 5750498 h 6858000"/>
                              <a:gd name="connsiteX928" fmla="*/ 9209192 w 12192000"/>
                              <a:gd name="connsiteY928" fmla="*/ 5665695 h 6858000"/>
                              <a:gd name="connsiteX929" fmla="*/ 9293995 w 12192000"/>
                              <a:gd name="connsiteY929" fmla="*/ 5580892 h 6858000"/>
                              <a:gd name="connsiteX930" fmla="*/ 8901717 w 12192000"/>
                              <a:gd name="connsiteY930" fmla="*/ 5580892 h 6858000"/>
                              <a:gd name="connsiteX931" fmla="*/ 8986520 w 12192000"/>
                              <a:gd name="connsiteY931" fmla="*/ 5665695 h 6858000"/>
                              <a:gd name="connsiteX932" fmla="*/ 8901717 w 12192000"/>
                              <a:gd name="connsiteY932" fmla="*/ 5750498 h 6858000"/>
                              <a:gd name="connsiteX933" fmla="*/ 8816914 w 12192000"/>
                              <a:gd name="connsiteY933" fmla="*/ 5665695 h 6858000"/>
                              <a:gd name="connsiteX934" fmla="*/ 8901717 w 12192000"/>
                              <a:gd name="connsiteY934" fmla="*/ 5580892 h 6858000"/>
                              <a:gd name="connsiteX935" fmla="*/ 8509439 w 12192000"/>
                              <a:gd name="connsiteY935" fmla="*/ 5580892 h 6858000"/>
                              <a:gd name="connsiteX936" fmla="*/ 8594242 w 12192000"/>
                              <a:gd name="connsiteY936" fmla="*/ 5665695 h 6858000"/>
                              <a:gd name="connsiteX937" fmla="*/ 8509439 w 12192000"/>
                              <a:gd name="connsiteY937" fmla="*/ 5750498 h 6858000"/>
                              <a:gd name="connsiteX938" fmla="*/ 8424636 w 12192000"/>
                              <a:gd name="connsiteY938" fmla="*/ 5665695 h 6858000"/>
                              <a:gd name="connsiteX939" fmla="*/ 8509439 w 12192000"/>
                              <a:gd name="connsiteY939" fmla="*/ 5580892 h 6858000"/>
                              <a:gd name="connsiteX940" fmla="*/ 8117161 w 12192000"/>
                              <a:gd name="connsiteY940" fmla="*/ 5580892 h 6858000"/>
                              <a:gd name="connsiteX941" fmla="*/ 8201964 w 12192000"/>
                              <a:gd name="connsiteY941" fmla="*/ 5665695 h 6858000"/>
                              <a:gd name="connsiteX942" fmla="*/ 8117161 w 12192000"/>
                              <a:gd name="connsiteY942" fmla="*/ 5750498 h 6858000"/>
                              <a:gd name="connsiteX943" fmla="*/ 8032358 w 12192000"/>
                              <a:gd name="connsiteY943" fmla="*/ 5665695 h 6858000"/>
                              <a:gd name="connsiteX944" fmla="*/ 8117161 w 12192000"/>
                              <a:gd name="connsiteY944" fmla="*/ 5580892 h 6858000"/>
                              <a:gd name="connsiteX945" fmla="*/ 7724883 w 12192000"/>
                              <a:gd name="connsiteY945" fmla="*/ 5580892 h 6858000"/>
                              <a:gd name="connsiteX946" fmla="*/ 7809686 w 12192000"/>
                              <a:gd name="connsiteY946" fmla="*/ 5665695 h 6858000"/>
                              <a:gd name="connsiteX947" fmla="*/ 7724883 w 12192000"/>
                              <a:gd name="connsiteY947" fmla="*/ 5750498 h 6858000"/>
                              <a:gd name="connsiteX948" fmla="*/ 7640080 w 12192000"/>
                              <a:gd name="connsiteY948" fmla="*/ 5665695 h 6858000"/>
                              <a:gd name="connsiteX949" fmla="*/ 7724883 w 12192000"/>
                              <a:gd name="connsiteY949" fmla="*/ 5580892 h 6858000"/>
                              <a:gd name="connsiteX950" fmla="*/ 7332605 w 12192000"/>
                              <a:gd name="connsiteY950" fmla="*/ 5580892 h 6858000"/>
                              <a:gd name="connsiteX951" fmla="*/ 7417408 w 12192000"/>
                              <a:gd name="connsiteY951" fmla="*/ 5665695 h 6858000"/>
                              <a:gd name="connsiteX952" fmla="*/ 7332605 w 12192000"/>
                              <a:gd name="connsiteY952" fmla="*/ 5750498 h 6858000"/>
                              <a:gd name="connsiteX953" fmla="*/ 7247802 w 12192000"/>
                              <a:gd name="connsiteY953" fmla="*/ 5665695 h 6858000"/>
                              <a:gd name="connsiteX954" fmla="*/ 7332605 w 12192000"/>
                              <a:gd name="connsiteY954" fmla="*/ 5580892 h 6858000"/>
                              <a:gd name="connsiteX955" fmla="*/ 6940327 w 12192000"/>
                              <a:gd name="connsiteY955" fmla="*/ 5580892 h 6858000"/>
                              <a:gd name="connsiteX956" fmla="*/ 7025130 w 12192000"/>
                              <a:gd name="connsiteY956" fmla="*/ 5665695 h 6858000"/>
                              <a:gd name="connsiteX957" fmla="*/ 6940327 w 12192000"/>
                              <a:gd name="connsiteY957" fmla="*/ 5750498 h 6858000"/>
                              <a:gd name="connsiteX958" fmla="*/ 6855524 w 12192000"/>
                              <a:gd name="connsiteY958" fmla="*/ 5665695 h 6858000"/>
                              <a:gd name="connsiteX959" fmla="*/ 6940327 w 12192000"/>
                              <a:gd name="connsiteY959" fmla="*/ 5580892 h 6858000"/>
                              <a:gd name="connsiteX960" fmla="*/ 6548049 w 12192000"/>
                              <a:gd name="connsiteY960" fmla="*/ 5580892 h 6858000"/>
                              <a:gd name="connsiteX961" fmla="*/ 6632852 w 12192000"/>
                              <a:gd name="connsiteY961" fmla="*/ 5665695 h 6858000"/>
                              <a:gd name="connsiteX962" fmla="*/ 6548049 w 12192000"/>
                              <a:gd name="connsiteY962" fmla="*/ 5750498 h 6858000"/>
                              <a:gd name="connsiteX963" fmla="*/ 6463246 w 12192000"/>
                              <a:gd name="connsiteY963" fmla="*/ 5665695 h 6858000"/>
                              <a:gd name="connsiteX964" fmla="*/ 6548049 w 12192000"/>
                              <a:gd name="connsiteY964" fmla="*/ 5580892 h 6858000"/>
                              <a:gd name="connsiteX965" fmla="*/ 6155772 w 12192000"/>
                              <a:gd name="connsiteY965" fmla="*/ 5580892 h 6858000"/>
                              <a:gd name="connsiteX966" fmla="*/ 6240574 w 12192000"/>
                              <a:gd name="connsiteY966" fmla="*/ 5665695 h 6858000"/>
                              <a:gd name="connsiteX967" fmla="*/ 6155772 w 12192000"/>
                              <a:gd name="connsiteY967" fmla="*/ 5750498 h 6858000"/>
                              <a:gd name="connsiteX968" fmla="*/ 6070969 w 12192000"/>
                              <a:gd name="connsiteY968" fmla="*/ 5665695 h 6858000"/>
                              <a:gd name="connsiteX969" fmla="*/ 6155772 w 12192000"/>
                              <a:gd name="connsiteY969" fmla="*/ 5580892 h 6858000"/>
                              <a:gd name="connsiteX970" fmla="*/ 5763496 w 12192000"/>
                              <a:gd name="connsiteY970" fmla="*/ 5580892 h 6858000"/>
                              <a:gd name="connsiteX971" fmla="*/ 5848298 w 12192000"/>
                              <a:gd name="connsiteY971" fmla="*/ 5665695 h 6858000"/>
                              <a:gd name="connsiteX972" fmla="*/ 5763496 w 12192000"/>
                              <a:gd name="connsiteY972" fmla="*/ 5750498 h 6858000"/>
                              <a:gd name="connsiteX973" fmla="*/ 5678694 w 12192000"/>
                              <a:gd name="connsiteY973" fmla="*/ 5665695 h 6858000"/>
                              <a:gd name="connsiteX974" fmla="*/ 5763496 w 12192000"/>
                              <a:gd name="connsiteY974" fmla="*/ 5580892 h 6858000"/>
                              <a:gd name="connsiteX975" fmla="*/ 5371217 w 12192000"/>
                              <a:gd name="connsiteY975" fmla="*/ 5580892 h 6858000"/>
                              <a:gd name="connsiteX976" fmla="*/ 5456021 w 12192000"/>
                              <a:gd name="connsiteY976" fmla="*/ 5665695 h 6858000"/>
                              <a:gd name="connsiteX977" fmla="*/ 5371217 w 12192000"/>
                              <a:gd name="connsiteY977" fmla="*/ 5750498 h 6858000"/>
                              <a:gd name="connsiteX978" fmla="*/ 5286415 w 12192000"/>
                              <a:gd name="connsiteY978" fmla="*/ 5665695 h 6858000"/>
                              <a:gd name="connsiteX979" fmla="*/ 5371217 w 12192000"/>
                              <a:gd name="connsiteY979" fmla="*/ 5580892 h 6858000"/>
                              <a:gd name="connsiteX980" fmla="*/ 4978939 w 12192000"/>
                              <a:gd name="connsiteY980" fmla="*/ 5580892 h 6858000"/>
                              <a:gd name="connsiteX981" fmla="*/ 5063742 w 12192000"/>
                              <a:gd name="connsiteY981" fmla="*/ 5665695 h 6858000"/>
                              <a:gd name="connsiteX982" fmla="*/ 4978939 w 12192000"/>
                              <a:gd name="connsiteY982" fmla="*/ 5750498 h 6858000"/>
                              <a:gd name="connsiteX983" fmla="*/ 4894138 w 12192000"/>
                              <a:gd name="connsiteY983" fmla="*/ 5665695 h 6858000"/>
                              <a:gd name="connsiteX984" fmla="*/ 4978939 w 12192000"/>
                              <a:gd name="connsiteY984" fmla="*/ 5580892 h 6858000"/>
                              <a:gd name="connsiteX985" fmla="*/ 4586664 w 12192000"/>
                              <a:gd name="connsiteY985" fmla="*/ 5580892 h 6858000"/>
                              <a:gd name="connsiteX986" fmla="*/ 4671466 w 12192000"/>
                              <a:gd name="connsiteY986" fmla="*/ 5665695 h 6858000"/>
                              <a:gd name="connsiteX987" fmla="*/ 4586664 w 12192000"/>
                              <a:gd name="connsiteY987" fmla="*/ 5750498 h 6858000"/>
                              <a:gd name="connsiteX988" fmla="*/ 4501858 w 12192000"/>
                              <a:gd name="connsiteY988" fmla="*/ 5665695 h 6858000"/>
                              <a:gd name="connsiteX989" fmla="*/ 4586664 w 12192000"/>
                              <a:gd name="connsiteY989" fmla="*/ 5580892 h 6858000"/>
                              <a:gd name="connsiteX990" fmla="*/ 4194384 w 12192000"/>
                              <a:gd name="connsiteY990" fmla="*/ 5580892 h 6858000"/>
                              <a:gd name="connsiteX991" fmla="*/ 4279187 w 12192000"/>
                              <a:gd name="connsiteY991" fmla="*/ 5665695 h 6858000"/>
                              <a:gd name="connsiteX992" fmla="*/ 4194384 w 12192000"/>
                              <a:gd name="connsiteY992" fmla="*/ 5750498 h 6858000"/>
                              <a:gd name="connsiteX993" fmla="*/ 4109582 w 12192000"/>
                              <a:gd name="connsiteY993" fmla="*/ 5665695 h 6858000"/>
                              <a:gd name="connsiteX994" fmla="*/ 4194384 w 12192000"/>
                              <a:gd name="connsiteY994" fmla="*/ 5580892 h 6858000"/>
                              <a:gd name="connsiteX995" fmla="*/ 3802108 w 12192000"/>
                              <a:gd name="connsiteY995" fmla="*/ 5580892 h 6858000"/>
                              <a:gd name="connsiteX996" fmla="*/ 3886910 w 12192000"/>
                              <a:gd name="connsiteY996" fmla="*/ 5665695 h 6858000"/>
                              <a:gd name="connsiteX997" fmla="*/ 3802108 w 12192000"/>
                              <a:gd name="connsiteY997" fmla="*/ 5750498 h 6858000"/>
                              <a:gd name="connsiteX998" fmla="*/ 3717304 w 12192000"/>
                              <a:gd name="connsiteY998" fmla="*/ 5665695 h 6858000"/>
                              <a:gd name="connsiteX999" fmla="*/ 3802108 w 12192000"/>
                              <a:gd name="connsiteY999" fmla="*/ 5580892 h 6858000"/>
                              <a:gd name="connsiteX1000" fmla="*/ 3409828 w 12192000"/>
                              <a:gd name="connsiteY1000" fmla="*/ 5580892 h 6858000"/>
                              <a:gd name="connsiteX1001" fmla="*/ 3494632 w 12192000"/>
                              <a:gd name="connsiteY1001" fmla="*/ 5665695 h 6858000"/>
                              <a:gd name="connsiteX1002" fmla="*/ 3409828 w 12192000"/>
                              <a:gd name="connsiteY1002" fmla="*/ 5750498 h 6858000"/>
                              <a:gd name="connsiteX1003" fmla="*/ 3325025 w 12192000"/>
                              <a:gd name="connsiteY1003" fmla="*/ 5665695 h 6858000"/>
                              <a:gd name="connsiteX1004" fmla="*/ 3409828 w 12192000"/>
                              <a:gd name="connsiteY1004" fmla="*/ 5580892 h 6858000"/>
                              <a:gd name="connsiteX1005" fmla="*/ 3017551 w 12192000"/>
                              <a:gd name="connsiteY1005" fmla="*/ 5580892 h 6858000"/>
                              <a:gd name="connsiteX1006" fmla="*/ 3102355 w 12192000"/>
                              <a:gd name="connsiteY1006" fmla="*/ 5665695 h 6858000"/>
                              <a:gd name="connsiteX1007" fmla="*/ 3017551 w 12192000"/>
                              <a:gd name="connsiteY1007" fmla="*/ 5750498 h 6858000"/>
                              <a:gd name="connsiteX1008" fmla="*/ 2932747 w 12192000"/>
                              <a:gd name="connsiteY1008" fmla="*/ 5665695 h 6858000"/>
                              <a:gd name="connsiteX1009" fmla="*/ 3017551 w 12192000"/>
                              <a:gd name="connsiteY1009" fmla="*/ 5580892 h 6858000"/>
                              <a:gd name="connsiteX1010" fmla="*/ 2625273 w 12192000"/>
                              <a:gd name="connsiteY1010" fmla="*/ 5580892 h 6858000"/>
                              <a:gd name="connsiteX1011" fmla="*/ 2710076 w 12192000"/>
                              <a:gd name="connsiteY1011" fmla="*/ 5665695 h 6858000"/>
                              <a:gd name="connsiteX1012" fmla="*/ 2625273 w 12192000"/>
                              <a:gd name="connsiteY1012" fmla="*/ 5750498 h 6858000"/>
                              <a:gd name="connsiteX1013" fmla="*/ 2540469 w 12192000"/>
                              <a:gd name="connsiteY1013" fmla="*/ 5665695 h 6858000"/>
                              <a:gd name="connsiteX1014" fmla="*/ 2625273 w 12192000"/>
                              <a:gd name="connsiteY1014" fmla="*/ 5580892 h 6858000"/>
                              <a:gd name="connsiteX1015" fmla="*/ 2232994 w 12192000"/>
                              <a:gd name="connsiteY1015" fmla="*/ 5580892 h 6858000"/>
                              <a:gd name="connsiteX1016" fmla="*/ 2317797 w 12192000"/>
                              <a:gd name="connsiteY1016" fmla="*/ 5665695 h 6858000"/>
                              <a:gd name="connsiteX1017" fmla="*/ 2232994 w 12192000"/>
                              <a:gd name="connsiteY1017" fmla="*/ 5750498 h 6858000"/>
                              <a:gd name="connsiteX1018" fmla="*/ 2148192 w 12192000"/>
                              <a:gd name="connsiteY1018" fmla="*/ 5665695 h 6858000"/>
                              <a:gd name="connsiteX1019" fmla="*/ 2232994 w 12192000"/>
                              <a:gd name="connsiteY1019" fmla="*/ 5580892 h 6858000"/>
                              <a:gd name="connsiteX1020" fmla="*/ 1840717 w 12192000"/>
                              <a:gd name="connsiteY1020" fmla="*/ 5580892 h 6858000"/>
                              <a:gd name="connsiteX1021" fmla="*/ 1925520 w 12192000"/>
                              <a:gd name="connsiteY1021" fmla="*/ 5665695 h 6858000"/>
                              <a:gd name="connsiteX1022" fmla="*/ 1840717 w 12192000"/>
                              <a:gd name="connsiteY1022" fmla="*/ 5750498 h 6858000"/>
                              <a:gd name="connsiteX1023" fmla="*/ 1755914 w 12192000"/>
                              <a:gd name="connsiteY1023" fmla="*/ 5665695 h 6858000"/>
                              <a:gd name="connsiteX1024" fmla="*/ 1840717 w 12192000"/>
                              <a:gd name="connsiteY1024" fmla="*/ 5580892 h 6858000"/>
                              <a:gd name="connsiteX1025" fmla="*/ 1448439 w 12192000"/>
                              <a:gd name="connsiteY1025" fmla="*/ 5580892 h 6858000"/>
                              <a:gd name="connsiteX1026" fmla="*/ 1533242 w 12192000"/>
                              <a:gd name="connsiteY1026" fmla="*/ 5665695 h 6858000"/>
                              <a:gd name="connsiteX1027" fmla="*/ 1448439 w 12192000"/>
                              <a:gd name="connsiteY1027" fmla="*/ 5750498 h 6858000"/>
                              <a:gd name="connsiteX1028" fmla="*/ 1363636 w 12192000"/>
                              <a:gd name="connsiteY1028" fmla="*/ 5665695 h 6858000"/>
                              <a:gd name="connsiteX1029" fmla="*/ 1448439 w 12192000"/>
                              <a:gd name="connsiteY1029" fmla="*/ 5580892 h 6858000"/>
                              <a:gd name="connsiteX1030" fmla="*/ 1056161 w 12192000"/>
                              <a:gd name="connsiteY1030" fmla="*/ 5580892 h 6858000"/>
                              <a:gd name="connsiteX1031" fmla="*/ 1140964 w 12192000"/>
                              <a:gd name="connsiteY1031" fmla="*/ 5665695 h 6858000"/>
                              <a:gd name="connsiteX1032" fmla="*/ 1056161 w 12192000"/>
                              <a:gd name="connsiteY1032" fmla="*/ 5750498 h 6858000"/>
                              <a:gd name="connsiteX1033" fmla="*/ 971358 w 12192000"/>
                              <a:gd name="connsiteY1033" fmla="*/ 5665695 h 6858000"/>
                              <a:gd name="connsiteX1034" fmla="*/ 1056161 w 12192000"/>
                              <a:gd name="connsiteY1034" fmla="*/ 5580892 h 6858000"/>
                              <a:gd name="connsiteX1035" fmla="*/ 663883 w 12192000"/>
                              <a:gd name="connsiteY1035" fmla="*/ 5580892 h 6858000"/>
                              <a:gd name="connsiteX1036" fmla="*/ 748686 w 12192000"/>
                              <a:gd name="connsiteY1036" fmla="*/ 5665695 h 6858000"/>
                              <a:gd name="connsiteX1037" fmla="*/ 663883 w 12192000"/>
                              <a:gd name="connsiteY1037" fmla="*/ 5750498 h 6858000"/>
                              <a:gd name="connsiteX1038" fmla="*/ 579080 w 12192000"/>
                              <a:gd name="connsiteY1038" fmla="*/ 5665695 h 6858000"/>
                              <a:gd name="connsiteX1039" fmla="*/ 663883 w 12192000"/>
                              <a:gd name="connsiteY1039" fmla="*/ 5580892 h 6858000"/>
                              <a:gd name="connsiteX1040" fmla="*/ 271605 w 12192000"/>
                              <a:gd name="connsiteY1040" fmla="*/ 5580892 h 6858000"/>
                              <a:gd name="connsiteX1041" fmla="*/ 356408 w 12192000"/>
                              <a:gd name="connsiteY1041" fmla="*/ 5665695 h 6858000"/>
                              <a:gd name="connsiteX1042" fmla="*/ 271605 w 12192000"/>
                              <a:gd name="connsiteY1042" fmla="*/ 5750498 h 6858000"/>
                              <a:gd name="connsiteX1043" fmla="*/ 186802 w 12192000"/>
                              <a:gd name="connsiteY1043" fmla="*/ 5665695 h 6858000"/>
                              <a:gd name="connsiteX1044" fmla="*/ 271605 w 12192000"/>
                              <a:gd name="connsiteY1044" fmla="*/ 5580892 h 6858000"/>
                              <a:gd name="connsiteX1045" fmla="*/ 12192000 w 12192000"/>
                              <a:gd name="connsiteY1045" fmla="*/ 5359437 h 6858000"/>
                              <a:gd name="connsiteX1046" fmla="*/ 12192000 w 12192000"/>
                              <a:gd name="connsiteY1046" fmla="*/ 5520729 h 6858000"/>
                              <a:gd name="connsiteX1047" fmla="*/ 12179580 w 12192000"/>
                              <a:gd name="connsiteY1047" fmla="*/ 5518222 h 6858000"/>
                              <a:gd name="connsiteX1048" fmla="*/ 12127786 w 12192000"/>
                              <a:gd name="connsiteY1048" fmla="*/ 5440083 h 6858000"/>
                              <a:gd name="connsiteX1049" fmla="*/ 12179580 w 12192000"/>
                              <a:gd name="connsiteY1049" fmla="*/ 5361945 h 6858000"/>
                              <a:gd name="connsiteX1050" fmla="*/ 11820306 w 12192000"/>
                              <a:gd name="connsiteY1050" fmla="*/ 5355280 h 6858000"/>
                              <a:gd name="connsiteX1051" fmla="*/ 11905109 w 12192000"/>
                              <a:gd name="connsiteY1051" fmla="*/ 5440083 h 6858000"/>
                              <a:gd name="connsiteX1052" fmla="*/ 11820306 w 12192000"/>
                              <a:gd name="connsiteY1052" fmla="*/ 5524886 h 6858000"/>
                              <a:gd name="connsiteX1053" fmla="*/ 11735503 w 12192000"/>
                              <a:gd name="connsiteY1053" fmla="*/ 5440083 h 6858000"/>
                              <a:gd name="connsiteX1054" fmla="*/ 11820306 w 12192000"/>
                              <a:gd name="connsiteY1054" fmla="*/ 5355280 h 6858000"/>
                              <a:gd name="connsiteX1055" fmla="*/ 11428028 w 12192000"/>
                              <a:gd name="connsiteY1055" fmla="*/ 5355280 h 6858000"/>
                              <a:gd name="connsiteX1056" fmla="*/ 11512831 w 12192000"/>
                              <a:gd name="connsiteY1056" fmla="*/ 5440083 h 6858000"/>
                              <a:gd name="connsiteX1057" fmla="*/ 11428028 w 12192000"/>
                              <a:gd name="connsiteY1057" fmla="*/ 5524886 h 6858000"/>
                              <a:gd name="connsiteX1058" fmla="*/ 11343225 w 12192000"/>
                              <a:gd name="connsiteY1058" fmla="*/ 5440083 h 6858000"/>
                              <a:gd name="connsiteX1059" fmla="*/ 11428028 w 12192000"/>
                              <a:gd name="connsiteY1059" fmla="*/ 5355280 h 6858000"/>
                              <a:gd name="connsiteX1060" fmla="*/ 11035750 w 12192000"/>
                              <a:gd name="connsiteY1060" fmla="*/ 5355280 h 6858000"/>
                              <a:gd name="connsiteX1061" fmla="*/ 11120553 w 12192000"/>
                              <a:gd name="connsiteY1061" fmla="*/ 5440083 h 6858000"/>
                              <a:gd name="connsiteX1062" fmla="*/ 11035750 w 12192000"/>
                              <a:gd name="connsiteY1062" fmla="*/ 5524886 h 6858000"/>
                              <a:gd name="connsiteX1063" fmla="*/ 10950947 w 12192000"/>
                              <a:gd name="connsiteY1063" fmla="*/ 5440083 h 6858000"/>
                              <a:gd name="connsiteX1064" fmla="*/ 11035750 w 12192000"/>
                              <a:gd name="connsiteY1064" fmla="*/ 5355280 h 6858000"/>
                              <a:gd name="connsiteX1065" fmla="*/ 10643472 w 12192000"/>
                              <a:gd name="connsiteY1065" fmla="*/ 5355280 h 6858000"/>
                              <a:gd name="connsiteX1066" fmla="*/ 10728275 w 12192000"/>
                              <a:gd name="connsiteY1066" fmla="*/ 5440083 h 6858000"/>
                              <a:gd name="connsiteX1067" fmla="*/ 10643472 w 12192000"/>
                              <a:gd name="connsiteY1067" fmla="*/ 5524886 h 6858000"/>
                              <a:gd name="connsiteX1068" fmla="*/ 10558669 w 12192000"/>
                              <a:gd name="connsiteY1068" fmla="*/ 5440083 h 6858000"/>
                              <a:gd name="connsiteX1069" fmla="*/ 10643472 w 12192000"/>
                              <a:gd name="connsiteY1069" fmla="*/ 5355280 h 6858000"/>
                              <a:gd name="connsiteX1070" fmla="*/ 10251194 w 12192000"/>
                              <a:gd name="connsiteY1070" fmla="*/ 5355280 h 6858000"/>
                              <a:gd name="connsiteX1071" fmla="*/ 10335997 w 12192000"/>
                              <a:gd name="connsiteY1071" fmla="*/ 5440083 h 6858000"/>
                              <a:gd name="connsiteX1072" fmla="*/ 10251194 w 12192000"/>
                              <a:gd name="connsiteY1072" fmla="*/ 5524886 h 6858000"/>
                              <a:gd name="connsiteX1073" fmla="*/ 10166391 w 12192000"/>
                              <a:gd name="connsiteY1073" fmla="*/ 5440083 h 6858000"/>
                              <a:gd name="connsiteX1074" fmla="*/ 10251194 w 12192000"/>
                              <a:gd name="connsiteY1074" fmla="*/ 5355280 h 6858000"/>
                              <a:gd name="connsiteX1075" fmla="*/ 9858916 w 12192000"/>
                              <a:gd name="connsiteY1075" fmla="*/ 5355280 h 6858000"/>
                              <a:gd name="connsiteX1076" fmla="*/ 9943719 w 12192000"/>
                              <a:gd name="connsiteY1076" fmla="*/ 5440083 h 6858000"/>
                              <a:gd name="connsiteX1077" fmla="*/ 9858916 w 12192000"/>
                              <a:gd name="connsiteY1077" fmla="*/ 5524886 h 6858000"/>
                              <a:gd name="connsiteX1078" fmla="*/ 9774113 w 12192000"/>
                              <a:gd name="connsiteY1078" fmla="*/ 5440083 h 6858000"/>
                              <a:gd name="connsiteX1079" fmla="*/ 9858916 w 12192000"/>
                              <a:gd name="connsiteY1079" fmla="*/ 5355280 h 6858000"/>
                              <a:gd name="connsiteX1080" fmla="*/ 9466638 w 12192000"/>
                              <a:gd name="connsiteY1080" fmla="*/ 5355280 h 6858000"/>
                              <a:gd name="connsiteX1081" fmla="*/ 9551441 w 12192000"/>
                              <a:gd name="connsiteY1081" fmla="*/ 5440083 h 6858000"/>
                              <a:gd name="connsiteX1082" fmla="*/ 9466638 w 12192000"/>
                              <a:gd name="connsiteY1082" fmla="*/ 5524886 h 6858000"/>
                              <a:gd name="connsiteX1083" fmla="*/ 9381835 w 12192000"/>
                              <a:gd name="connsiteY1083" fmla="*/ 5440083 h 6858000"/>
                              <a:gd name="connsiteX1084" fmla="*/ 9466638 w 12192000"/>
                              <a:gd name="connsiteY1084" fmla="*/ 5355280 h 6858000"/>
                              <a:gd name="connsiteX1085" fmla="*/ 9074360 w 12192000"/>
                              <a:gd name="connsiteY1085" fmla="*/ 5355280 h 6858000"/>
                              <a:gd name="connsiteX1086" fmla="*/ 9159163 w 12192000"/>
                              <a:gd name="connsiteY1086" fmla="*/ 5440083 h 6858000"/>
                              <a:gd name="connsiteX1087" fmla="*/ 9074360 w 12192000"/>
                              <a:gd name="connsiteY1087" fmla="*/ 5524886 h 6858000"/>
                              <a:gd name="connsiteX1088" fmla="*/ 8989557 w 12192000"/>
                              <a:gd name="connsiteY1088" fmla="*/ 5440083 h 6858000"/>
                              <a:gd name="connsiteX1089" fmla="*/ 9074360 w 12192000"/>
                              <a:gd name="connsiteY1089" fmla="*/ 5355280 h 6858000"/>
                              <a:gd name="connsiteX1090" fmla="*/ 8682082 w 12192000"/>
                              <a:gd name="connsiteY1090" fmla="*/ 5355280 h 6858000"/>
                              <a:gd name="connsiteX1091" fmla="*/ 8766885 w 12192000"/>
                              <a:gd name="connsiteY1091" fmla="*/ 5440083 h 6858000"/>
                              <a:gd name="connsiteX1092" fmla="*/ 8682082 w 12192000"/>
                              <a:gd name="connsiteY1092" fmla="*/ 5524886 h 6858000"/>
                              <a:gd name="connsiteX1093" fmla="*/ 8597279 w 12192000"/>
                              <a:gd name="connsiteY1093" fmla="*/ 5440083 h 6858000"/>
                              <a:gd name="connsiteX1094" fmla="*/ 8682082 w 12192000"/>
                              <a:gd name="connsiteY1094" fmla="*/ 5355280 h 6858000"/>
                              <a:gd name="connsiteX1095" fmla="*/ 8289804 w 12192000"/>
                              <a:gd name="connsiteY1095" fmla="*/ 5355280 h 6858000"/>
                              <a:gd name="connsiteX1096" fmla="*/ 8374607 w 12192000"/>
                              <a:gd name="connsiteY1096" fmla="*/ 5440083 h 6858000"/>
                              <a:gd name="connsiteX1097" fmla="*/ 8289804 w 12192000"/>
                              <a:gd name="connsiteY1097" fmla="*/ 5524886 h 6858000"/>
                              <a:gd name="connsiteX1098" fmla="*/ 8205001 w 12192000"/>
                              <a:gd name="connsiteY1098" fmla="*/ 5440083 h 6858000"/>
                              <a:gd name="connsiteX1099" fmla="*/ 8289804 w 12192000"/>
                              <a:gd name="connsiteY1099" fmla="*/ 5355280 h 6858000"/>
                              <a:gd name="connsiteX1100" fmla="*/ 7897526 w 12192000"/>
                              <a:gd name="connsiteY1100" fmla="*/ 5355280 h 6858000"/>
                              <a:gd name="connsiteX1101" fmla="*/ 7982329 w 12192000"/>
                              <a:gd name="connsiteY1101" fmla="*/ 5440083 h 6858000"/>
                              <a:gd name="connsiteX1102" fmla="*/ 7897526 w 12192000"/>
                              <a:gd name="connsiteY1102" fmla="*/ 5524886 h 6858000"/>
                              <a:gd name="connsiteX1103" fmla="*/ 7812723 w 12192000"/>
                              <a:gd name="connsiteY1103" fmla="*/ 5440083 h 6858000"/>
                              <a:gd name="connsiteX1104" fmla="*/ 7897526 w 12192000"/>
                              <a:gd name="connsiteY1104" fmla="*/ 5355280 h 6858000"/>
                              <a:gd name="connsiteX1105" fmla="*/ 7505248 w 12192000"/>
                              <a:gd name="connsiteY1105" fmla="*/ 5355280 h 6858000"/>
                              <a:gd name="connsiteX1106" fmla="*/ 7590051 w 12192000"/>
                              <a:gd name="connsiteY1106" fmla="*/ 5440083 h 6858000"/>
                              <a:gd name="connsiteX1107" fmla="*/ 7505248 w 12192000"/>
                              <a:gd name="connsiteY1107" fmla="*/ 5524886 h 6858000"/>
                              <a:gd name="connsiteX1108" fmla="*/ 7420445 w 12192000"/>
                              <a:gd name="connsiteY1108" fmla="*/ 5440083 h 6858000"/>
                              <a:gd name="connsiteX1109" fmla="*/ 7505248 w 12192000"/>
                              <a:gd name="connsiteY1109" fmla="*/ 5355280 h 6858000"/>
                              <a:gd name="connsiteX1110" fmla="*/ 7112970 w 12192000"/>
                              <a:gd name="connsiteY1110" fmla="*/ 5355280 h 6858000"/>
                              <a:gd name="connsiteX1111" fmla="*/ 7197773 w 12192000"/>
                              <a:gd name="connsiteY1111" fmla="*/ 5440083 h 6858000"/>
                              <a:gd name="connsiteX1112" fmla="*/ 7112970 w 12192000"/>
                              <a:gd name="connsiteY1112" fmla="*/ 5524886 h 6858000"/>
                              <a:gd name="connsiteX1113" fmla="*/ 7028167 w 12192000"/>
                              <a:gd name="connsiteY1113" fmla="*/ 5440083 h 6858000"/>
                              <a:gd name="connsiteX1114" fmla="*/ 7112970 w 12192000"/>
                              <a:gd name="connsiteY1114" fmla="*/ 5355280 h 6858000"/>
                              <a:gd name="connsiteX1115" fmla="*/ 6720692 w 12192000"/>
                              <a:gd name="connsiteY1115" fmla="*/ 5355280 h 6858000"/>
                              <a:gd name="connsiteX1116" fmla="*/ 6805495 w 12192000"/>
                              <a:gd name="connsiteY1116" fmla="*/ 5440083 h 6858000"/>
                              <a:gd name="connsiteX1117" fmla="*/ 6720692 w 12192000"/>
                              <a:gd name="connsiteY1117" fmla="*/ 5524886 h 6858000"/>
                              <a:gd name="connsiteX1118" fmla="*/ 6635889 w 12192000"/>
                              <a:gd name="connsiteY1118" fmla="*/ 5440083 h 6858000"/>
                              <a:gd name="connsiteX1119" fmla="*/ 6720692 w 12192000"/>
                              <a:gd name="connsiteY1119" fmla="*/ 5355280 h 6858000"/>
                              <a:gd name="connsiteX1120" fmla="*/ 6328414 w 12192000"/>
                              <a:gd name="connsiteY1120" fmla="*/ 5355280 h 6858000"/>
                              <a:gd name="connsiteX1121" fmla="*/ 6413217 w 12192000"/>
                              <a:gd name="connsiteY1121" fmla="*/ 5440083 h 6858000"/>
                              <a:gd name="connsiteX1122" fmla="*/ 6328414 w 12192000"/>
                              <a:gd name="connsiteY1122" fmla="*/ 5524886 h 6858000"/>
                              <a:gd name="connsiteX1123" fmla="*/ 6243611 w 12192000"/>
                              <a:gd name="connsiteY1123" fmla="*/ 5440083 h 6858000"/>
                              <a:gd name="connsiteX1124" fmla="*/ 6328414 w 12192000"/>
                              <a:gd name="connsiteY1124" fmla="*/ 5355280 h 6858000"/>
                              <a:gd name="connsiteX1125" fmla="*/ 5936140 w 12192000"/>
                              <a:gd name="connsiteY1125" fmla="*/ 5355280 h 6858000"/>
                              <a:gd name="connsiteX1126" fmla="*/ 6020941 w 12192000"/>
                              <a:gd name="connsiteY1126" fmla="*/ 5440083 h 6858000"/>
                              <a:gd name="connsiteX1127" fmla="*/ 5936140 w 12192000"/>
                              <a:gd name="connsiteY1127" fmla="*/ 5524886 h 6858000"/>
                              <a:gd name="connsiteX1128" fmla="*/ 5851334 w 12192000"/>
                              <a:gd name="connsiteY1128" fmla="*/ 5440083 h 6858000"/>
                              <a:gd name="connsiteX1129" fmla="*/ 5936140 w 12192000"/>
                              <a:gd name="connsiteY1129" fmla="*/ 5355280 h 6858000"/>
                              <a:gd name="connsiteX1130" fmla="*/ 5543863 w 12192000"/>
                              <a:gd name="connsiteY1130" fmla="*/ 5355280 h 6858000"/>
                              <a:gd name="connsiteX1131" fmla="*/ 5628664 w 12192000"/>
                              <a:gd name="connsiteY1131" fmla="*/ 5440083 h 6858000"/>
                              <a:gd name="connsiteX1132" fmla="*/ 5543863 w 12192000"/>
                              <a:gd name="connsiteY1132" fmla="*/ 5524886 h 6858000"/>
                              <a:gd name="connsiteX1133" fmla="*/ 5459060 w 12192000"/>
                              <a:gd name="connsiteY1133" fmla="*/ 5440083 h 6858000"/>
                              <a:gd name="connsiteX1134" fmla="*/ 5543863 w 12192000"/>
                              <a:gd name="connsiteY1134" fmla="*/ 5355280 h 6858000"/>
                              <a:gd name="connsiteX1135" fmla="*/ 5151585 w 12192000"/>
                              <a:gd name="connsiteY1135" fmla="*/ 5355280 h 6858000"/>
                              <a:gd name="connsiteX1136" fmla="*/ 5236388 w 12192000"/>
                              <a:gd name="connsiteY1136" fmla="*/ 5440083 h 6858000"/>
                              <a:gd name="connsiteX1137" fmla="*/ 5151585 w 12192000"/>
                              <a:gd name="connsiteY1137" fmla="*/ 5524886 h 6858000"/>
                              <a:gd name="connsiteX1138" fmla="*/ 5066782 w 12192000"/>
                              <a:gd name="connsiteY1138" fmla="*/ 5440083 h 6858000"/>
                              <a:gd name="connsiteX1139" fmla="*/ 5151585 w 12192000"/>
                              <a:gd name="connsiteY1139" fmla="*/ 5355280 h 6858000"/>
                              <a:gd name="connsiteX1140" fmla="*/ 4759305 w 12192000"/>
                              <a:gd name="connsiteY1140" fmla="*/ 5355280 h 6858000"/>
                              <a:gd name="connsiteX1141" fmla="*/ 4844109 w 12192000"/>
                              <a:gd name="connsiteY1141" fmla="*/ 5440083 h 6858000"/>
                              <a:gd name="connsiteX1142" fmla="*/ 4759305 w 12192000"/>
                              <a:gd name="connsiteY1142" fmla="*/ 5524886 h 6858000"/>
                              <a:gd name="connsiteX1143" fmla="*/ 4674503 w 12192000"/>
                              <a:gd name="connsiteY1143" fmla="*/ 5440083 h 6858000"/>
                              <a:gd name="connsiteX1144" fmla="*/ 4759305 w 12192000"/>
                              <a:gd name="connsiteY1144" fmla="*/ 5355280 h 6858000"/>
                              <a:gd name="connsiteX1145" fmla="*/ 4367030 w 12192000"/>
                              <a:gd name="connsiteY1145" fmla="*/ 5355280 h 6858000"/>
                              <a:gd name="connsiteX1146" fmla="*/ 4451833 w 12192000"/>
                              <a:gd name="connsiteY1146" fmla="*/ 5440083 h 6858000"/>
                              <a:gd name="connsiteX1147" fmla="*/ 4367030 w 12192000"/>
                              <a:gd name="connsiteY1147" fmla="*/ 5524886 h 6858000"/>
                              <a:gd name="connsiteX1148" fmla="*/ 4282223 w 12192000"/>
                              <a:gd name="connsiteY1148" fmla="*/ 5440083 h 6858000"/>
                              <a:gd name="connsiteX1149" fmla="*/ 4367030 w 12192000"/>
                              <a:gd name="connsiteY1149" fmla="*/ 5355280 h 6858000"/>
                              <a:gd name="connsiteX1150" fmla="*/ 3974751 w 12192000"/>
                              <a:gd name="connsiteY1150" fmla="*/ 5355280 h 6858000"/>
                              <a:gd name="connsiteX1151" fmla="*/ 4059554 w 12192000"/>
                              <a:gd name="connsiteY1151" fmla="*/ 5440083 h 6858000"/>
                              <a:gd name="connsiteX1152" fmla="*/ 3974751 w 12192000"/>
                              <a:gd name="connsiteY1152" fmla="*/ 5524886 h 6858000"/>
                              <a:gd name="connsiteX1153" fmla="*/ 3889950 w 12192000"/>
                              <a:gd name="connsiteY1153" fmla="*/ 5440083 h 6858000"/>
                              <a:gd name="connsiteX1154" fmla="*/ 3974751 w 12192000"/>
                              <a:gd name="connsiteY1154" fmla="*/ 5355280 h 6858000"/>
                              <a:gd name="connsiteX1155" fmla="*/ 3582474 w 12192000"/>
                              <a:gd name="connsiteY1155" fmla="*/ 5355280 h 6858000"/>
                              <a:gd name="connsiteX1156" fmla="*/ 3667277 w 12192000"/>
                              <a:gd name="connsiteY1156" fmla="*/ 5440083 h 6858000"/>
                              <a:gd name="connsiteX1157" fmla="*/ 3582474 w 12192000"/>
                              <a:gd name="connsiteY1157" fmla="*/ 5524886 h 6858000"/>
                              <a:gd name="connsiteX1158" fmla="*/ 3497670 w 12192000"/>
                              <a:gd name="connsiteY1158" fmla="*/ 5440083 h 6858000"/>
                              <a:gd name="connsiteX1159" fmla="*/ 3582474 w 12192000"/>
                              <a:gd name="connsiteY1159" fmla="*/ 5355280 h 6858000"/>
                              <a:gd name="connsiteX1160" fmla="*/ 3190197 w 12192000"/>
                              <a:gd name="connsiteY1160" fmla="*/ 5355280 h 6858000"/>
                              <a:gd name="connsiteX1161" fmla="*/ 3275000 w 12192000"/>
                              <a:gd name="connsiteY1161" fmla="*/ 5440083 h 6858000"/>
                              <a:gd name="connsiteX1162" fmla="*/ 3190197 w 12192000"/>
                              <a:gd name="connsiteY1162" fmla="*/ 5524886 h 6858000"/>
                              <a:gd name="connsiteX1163" fmla="*/ 3105393 w 12192000"/>
                              <a:gd name="connsiteY1163" fmla="*/ 5440083 h 6858000"/>
                              <a:gd name="connsiteX1164" fmla="*/ 3190197 w 12192000"/>
                              <a:gd name="connsiteY1164" fmla="*/ 5355280 h 6858000"/>
                              <a:gd name="connsiteX1165" fmla="*/ 2797918 w 12192000"/>
                              <a:gd name="connsiteY1165" fmla="*/ 5355280 h 6858000"/>
                              <a:gd name="connsiteX1166" fmla="*/ 2882721 w 12192000"/>
                              <a:gd name="connsiteY1166" fmla="*/ 5440083 h 6858000"/>
                              <a:gd name="connsiteX1167" fmla="*/ 2797918 w 12192000"/>
                              <a:gd name="connsiteY1167" fmla="*/ 5524886 h 6858000"/>
                              <a:gd name="connsiteX1168" fmla="*/ 2713115 w 12192000"/>
                              <a:gd name="connsiteY1168" fmla="*/ 5440083 h 6858000"/>
                              <a:gd name="connsiteX1169" fmla="*/ 2797918 w 12192000"/>
                              <a:gd name="connsiteY1169" fmla="*/ 5355280 h 6858000"/>
                              <a:gd name="connsiteX1170" fmla="*/ 2405641 w 12192000"/>
                              <a:gd name="connsiteY1170" fmla="*/ 5355280 h 6858000"/>
                              <a:gd name="connsiteX1171" fmla="*/ 2490444 w 12192000"/>
                              <a:gd name="connsiteY1171" fmla="*/ 5440083 h 6858000"/>
                              <a:gd name="connsiteX1172" fmla="*/ 2405641 w 12192000"/>
                              <a:gd name="connsiteY1172" fmla="*/ 5524886 h 6858000"/>
                              <a:gd name="connsiteX1173" fmla="*/ 2320838 w 12192000"/>
                              <a:gd name="connsiteY1173" fmla="*/ 5440083 h 6858000"/>
                              <a:gd name="connsiteX1174" fmla="*/ 2405641 w 12192000"/>
                              <a:gd name="connsiteY1174" fmla="*/ 5355280 h 6858000"/>
                              <a:gd name="connsiteX1175" fmla="*/ 2013361 w 12192000"/>
                              <a:gd name="connsiteY1175" fmla="*/ 5355280 h 6858000"/>
                              <a:gd name="connsiteX1176" fmla="*/ 2098164 w 12192000"/>
                              <a:gd name="connsiteY1176" fmla="*/ 5440083 h 6858000"/>
                              <a:gd name="connsiteX1177" fmla="*/ 2013361 w 12192000"/>
                              <a:gd name="connsiteY1177" fmla="*/ 5524886 h 6858000"/>
                              <a:gd name="connsiteX1178" fmla="*/ 1928558 w 12192000"/>
                              <a:gd name="connsiteY1178" fmla="*/ 5440083 h 6858000"/>
                              <a:gd name="connsiteX1179" fmla="*/ 2013361 w 12192000"/>
                              <a:gd name="connsiteY1179" fmla="*/ 5355280 h 6858000"/>
                              <a:gd name="connsiteX1180" fmla="*/ 1621083 w 12192000"/>
                              <a:gd name="connsiteY1180" fmla="*/ 5355280 h 6858000"/>
                              <a:gd name="connsiteX1181" fmla="*/ 1705886 w 12192000"/>
                              <a:gd name="connsiteY1181" fmla="*/ 5440083 h 6858000"/>
                              <a:gd name="connsiteX1182" fmla="*/ 1621083 w 12192000"/>
                              <a:gd name="connsiteY1182" fmla="*/ 5524886 h 6858000"/>
                              <a:gd name="connsiteX1183" fmla="*/ 1536280 w 12192000"/>
                              <a:gd name="connsiteY1183" fmla="*/ 5440083 h 6858000"/>
                              <a:gd name="connsiteX1184" fmla="*/ 1621083 w 12192000"/>
                              <a:gd name="connsiteY1184" fmla="*/ 5355280 h 6858000"/>
                              <a:gd name="connsiteX1185" fmla="*/ 1228806 w 12192000"/>
                              <a:gd name="connsiteY1185" fmla="*/ 5355280 h 6858000"/>
                              <a:gd name="connsiteX1186" fmla="*/ 1313609 w 12192000"/>
                              <a:gd name="connsiteY1186" fmla="*/ 5440083 h 6858000"/>
                              <a:gd name="connsiteX1187" fmla="*/ 1228806 w 12192000"/>
                              <a:gd name="connsiteY1187" fmla="*/ 5524886 h 6858000"/>
                              <a:gd name="connsiteX1188" fmla="*/ 1144003 w 12192000"/>
                              <a:gd name="connsiteY1188" fmla="*/ 5440083 h 6858000"/>
                              <a:gd name="connsiteX1189" fmla="*/ 1228806 w 12192000"/>
                              <a:gd name="connsiteY1189" fmla="*/ 5355280 h 6858000"/>
                              <a:gd name="connsiteX1190" fmla="*/ 836528 w 12192000"/>
                              <a:gd name="connsiteY1190" fmla="*/ 5355280 h 6858000"/>
                              <a:gd name="connsiteX1191" fmla="*/ 921331 w 12192000"/>
                              <a:gd name="connsiteY1191" fmla="*/ 5440083 h 6858000"/>
                              <a:gd name="connsiteX1192" fmla="*/ 836528 w 12192000"/>
                              <a:gd name="connsiteY1192" fmla="*/ 5524886 h 6858000"/>
                              <a:gd name="connsiteX1193" fmla="*/ 751725 w 12192000"/>
                              <a:gd name="connsiteY1193" fmla="*/ 5440083 h 6858000"/>
                              <a:gd name="connsiteX1194" fmla="*/ 836528 w 12192000"/>
                              <a:gd name="connsiteY1194" fmla="*/ 5355280 h 6858000"/>
                              <a:gd name="connsiteX1195" fmla="*/ 444250 w 12192000"/>
                              <a:gd name="connsiteY1195" fmla="*/ 5355280 h 6858000"/>
                              <a:gd name="connsiteX1196" fmla="*/ 529053 w 12192000"/>
                              <a:gd name="connsiteY1196" fmla="*/ 5440083 h 6858000"/>
                              <a:gd name="connsiteX1197" fmla="*/ 444250 w 12192000"/>
                              <a:gd name="connsiteY1197" fmla="*/ 5524886 h 6858000"/>
                              <a:gd name="connsiteX1198" fmla="*/ 359447 w 12192000"/>
                              <a:gd name="connsiteY1198" fmla="*/ 5440083 h 6858000"/>
                              <a:gd name="connsiteX1199" fmla="*/ 444250 w 12192000"/>
                              <a:gd name="connsiteY1199" fmla="*/ 5355280 h 6858000"/>
                              <a:gd name="connsiteX1200" fmla="*/ 51973 w 12192000"/>
                              <a:gd name="connsiteY1200" fmla="*/ 5355280 h 6858000"/>
                              <a:gd name="connsiteX1201" fmla="*/ 136776 w 12192000"/>
                              <a:gd name="connsiteY1201" fmla="*/ 5440083 h 6858000"/>
                              <a:gd name="connsiteX1202" fmla="*/ 51973 w 12192000"/>
                              <a:gd name="connsiteY1202" fmla="*/ 5524886 h 6858000"/>
                              <a:gd name="connsiteX1203" fmla="*/ 18964 w 12192000"/>
                              <a:gd name="connsiteY1203" fmla="*/ 5518222 h 6858000"/>
                              <a:gd name="connsiteX1204" fmla="*/ 0 w 12192000"/>
                              <a:gd name="connsiteY1204" fmla="*/ 5505436 h 6858000"/>
                              <a:gd name="connsiteX1205" fmla="*/ 0 w 12192000"/>
                              <a:gd name="connsiteY1205" fmla="*/ 5374730 h 6858000"/>
                              <a:gd name="connsiteX1206" fmla="*/ 18964 w 12192000"/>
                              <a:gd name="connsiteY1206" fmla="*/ 5361945 h 6858000"/>
                              <a:gd name="connsiteX1207" fmla="*/ 51973 w 12192000"/>
                              <a:gd name="connsiteY1207" fmla="*/ 5355280 h 6858000"/>
                              <a:gd name="connsiteX1208" fmla="*/ 12044423 w 12192000"/>
                              <a:gd name="connsiteY1208" fmla="*/ 5129669 h 6858000"/>
                              <a:gd name="connsiteX1209" fmla="*/ 12129226 w 12192000"/>
                              <a:gd name="connsiteY1209" fmla="*/ 5214471 h 6858000"/>
                              <a:gd name="connsiteX1210" fmla="*/ 12044423 w 12192000"/>
                              <a:gd name="connsiteY1210" fmla="*/ 5299274 h 6858000"/>
                              <a:gd name="connsiteX1211" fmla="*/ 11959620 w 12192000"/>
                              <a:gd name="connsiteY1211" fmla="*/ 5214471 h 6858000"/>
                              <a:gd name="connsiteX1212" fmla="*/ 12044423 w 12192000"/>
                              <a:gd name="connsiteY1212" fmla="*/ 5129669 h 6858000"/>
                              <a:gd name="connsiteX1213" fmla="*/ 11652145 w 12192000"/>
                              <a:gd name="connsiteY1213" fmla="*/ 5129669 h 6858000"/>
                              <a:gd name="connsiteX1214" fmla="*/ 11736948 w 12192000"/>
                              <a:gd name="connsiteY1214" fmla="*/ 5214471 h 6858000"/>
                              <a:gd name="connsiteX1215" fmla="*/ 11652145 w 12192000"/>
                              <a:gd name="connsiteY1215" fmla="*/ 5299274 h 6858000"/>
                              <a:gd name="connsiteX1216" fmla="*/ 11567342 w 12192000"/>
                              <a:gd name="connsiteY1216" fmla="*/ 5214471 h 6858000"/>
                              <a:gd name="connsiteX1217" fmla="*/ 11652145 w 12192000"/>
                              <a:gd name="connsiteY1217" fmla="*/ 5129669 h 6858000"/>
                              <a:gd name="connsiteX1218" fmla="*/ 11259867 w 12192000"/>
                              <a:gd name="connsiteY1218" fmla="*/ 5129669 h 6858000"/>
                              <a:gd name="connsiteX1219" fmla="*/ 11344670 w 12192000"/>
                              <a:gd name="connsiteY1219" fmla="*/ 5214471 h 6858000"/>
                              <a:gd name="connsiteX1220" fmla="*/ 11259867 w 12192000"/>
                              <a:gd name="connsiteY1220" fmla="*/ 5299274 h 6858000"/>
                              <a:gd name="connsiteX1221" fmla="*/ 11175064 w 12192000"/>
                              <a:gd name="connsiteY1221" fmla="*/ 5214471 h 6858000"/>
                              <a:gd name="connsiteX1222" fmla="*/ 11259867 w 12192000"/>
                              <a:gd name="connsiteY1222" fmla="*/ 5129669 h 6858000"/>
                              <a:gd name="connsiteX1223" fmla="*/ 10867589 w 12192000"/>
                              <a:gd name="connsiteY1223" fmla="*/ 5129669 h 6858000"/>
                              <a:gd name="connsiteX1224" fmla="*/ 10952392 w 12192000"/>
                              <a:gd name="connsiteY1224" fmla="*/ 5214471 h 6858000"/>
                              <a:gd name="connsiteX1225" fmla="*/ 10867589 w 12192000"/>
                              <a:gd name="connsiteY1225" fmla="*/ 5299274 h 6858000"/>
                              <a:gd name="connsiteX1226" fmla="*/ 10782786 w 12192000"/>
                              <a:gd name="connsiteY1226" fmla="*/ 5214471 h 6858000"/>
                              <a:gd name="connsiteX1227" fmla="*/ 10867589 w 12192000"/>
                              <a:gd name="connsiteY1227" fmla="*/ 5129669 h 6858000"/>
                              <a:gd name="connsiteX1228" fmla="*/ 10475311 w 12192000"/>
                              <a:gd name="connsiteY1228" fmla="*/ 5129669 h 6858000"/>
                              <a:gd name="connsiteX1229" fmla="*/ 10560114 w 12192000"/>
                              <a:gd name="connsiteY1229" fmla="*/ 5214471 h 6858000"/>
                              <a:gd name="connsiteX1230" fmla="*/ 10475311 w 12192000"/>
                              <a:gd name="connsiteY1230" fmla="*/ 5299274 h 6858000"/>
                              <a:gd name="connsiteX1231" fmla="*/ 10390508 w 12192000"/>
                              <a:gd name="connsiteY1231" fmla="*/ 5214471 h 6858000"/>
                              <a:gd name="connsiteX1232" fmla="*/ 10475311 w 12192000"/>
                              <a:gd name="connsiteY1232" fmla="*/ 5129669 h 6858000"/>
                              <a:gd name="connsiteX1233" fmla="*/ 10083033 w 12192000"/>
                              <a:gd name="connsiteY1233" fmla="*/ 5129669 h 6858000"/>
                              <a:gd name="connsiteX1234" fmla="*/ 10167836 w 12192000"/>
                              <a:gd name="connsiteY1234" fmla="*/ 5214471 h 6858000"/>
                              <a:gd name="connsiteX1235" fmla="*/ 10083033 w 12192000"/>
                              <a:gd name="connsiteY1235" fmla="*/ 5299274 h 6858000"/>
                              <a:gd name="connsiteX1236" fmla="*/ 9998230 w 12192000"/>
                              <a:gd name="connsiteY1236" fmla="*/ 5214471 h 6858000"/>
                              <a:gd name="connsiteX1237" fmla="*/ 10083033 w 12192000"/>
                              <a:gd name="connsiteY1237" fmla="*/ 5129669 h 6858000"/>
                              <a:gd name="connsiteX1238" fmla="*/ 9690755 w 12192000"/>
                              <a:gd name="connsiteY1238" fmla="*/ 5129669 h 6858000"/>
                              <a:gd name="connsiteX1239" fmla="*/ 9775558 w 12192000"/>
                              <a:gd name="connsiteY1239" fmla="*/ 5214471 h 6858000"/>
                              <a:gd name="connsiteX1240" fmla="*/ 9690755 w 12192000"/>
                              <a:gd name="connsiteY1240" fmla="*/ 5299274 h 6858000"/>
                              <a:gd name="connsiteX1241" fmla="*/ 9605952 w 12192000"/>
                              <a:gd name="connsiteY1241" fmla="*/ 5214471 h 6858000"/>
                              <a:gd name="connsiteX1242" fmla="*/ 9690755 w 12192000"/>
                              <a:gd name="connsiteY1242" fmla="*/ 5129669 h 6858000"/>
                              <a:gd name="connsiteX1243" fmla="*/ 9298477 w 12192000"/>
                              <a:gd name="connsiteY1243" fmla="*/ 5129669 h 6858000"/>
                              <a:gd name="connsiteX1244" fmla="*/ 9383280 w 12192000"/>
                              <a:gd name="connsiteY1244" fmla="*/ 5214471 h 6858000"/>
                              <a:gd name="connsiteX1245" fmla="*/ 9298477 w 12192000"/>
                              <a:gd name="connsiteY1245" fmla="*/ 5299274 h 6858000"/>
                              <a:gd name="connsiteX1246" fmla="*/ 9213674 w 12192000"/>
                              <a:gd name="connsiteY1246" fmla="*/ 5214471 h 6858000"/>
                              <a:gd name="connsiteX1247" fmla="*/ 9298477 w 12192000"/>
                              <a:gd name="connsiteY1247" fmla="*/ 5129669 h 6858000"/>
                              <a:gd name="connsiteX1248" fmla="*/ 8906199 w 12192000"/>
                              <a:gd name="connsiteY1248" fmla="*/ 5129669 h 6858000"/>
                              <a:gd name="connsiteX1249" fmla="*/ 8991002 w 12192000"/>
                              <a:gd name="connsiteY1249" fmla="*/ 5214471 h 6858000"/>
                              <a:gd name="connsiteX1250" fmla="*/ 8906199 w 12192000"/>
                              <a:gd name="connsiteY1250" fmla="*/ 5299274 h 6858000"/>
                              <a:gd name="connsiteX1251" fmla="*/ 8821396 w 12192000"/>
                              <a:gd name="connsiteY1251" fmla="*/ 5214471 h 6858000"/>
                              <a:gd name="connsiteX1252" fmla="*/ 8906199 w 12192000"/>
                              <a:gd name="connsiteY1252" fmla="*/ 5129669 h 6858000"/>
                              <a:gd name="connsiteX1253" fmla="*/ 8513921 w 12192000"/>
                              <a:gd name="connsiteY1253" fmla="*/ 5129669 h 6858000"/>
                              <a:gd name="connsiteX1254" fmla="*/ 8598724 w 12192000"/>
                              <a:gd name="connsiteY1254" fmla="*/ 5214471 h 6858000"/>
                              <a:gd name="connsiteX1255" fmla="*/ 8513921 w 12192000"/>
                              <a:gd name="connsiteY1255" fmla="*/ 5299274 h 6858000"/>
                              <a:gd name="connsiteX1256" fmla="*/ 8429118 w 12192000"/>
                              <a:gd name="connsiteY1256" fmla="*/ 5214471 h 6858000"/>
                              <a:gd name="connsiteX1257" fmla="*/ 8513921 w 12192000"/>
                              <a:gd name="connsiteY1257" fmla="*/ 5129669 h 6858000"/>
                              <a:gd name="connsiteX1258" fmla="*/ 8121643 w 12192000"/>
                              <a:gd name="connsiteY1258" fmla="*/ 5129669 h 6858000"/>
                              <a:gd name="connsiteX1259" fmla="*/ 8206446 w 12192000"/>
                              <a:gd name="connsiteY1259" fmla="*/ 5214471 h 6858000"/>
                              <a:gd name="connsiteX1260" fmla="*/ 8121643 w 12192000"/>
                              <a:gd name="connsiteY1260" fmla="*/ 5299274 h 6858000"/>
                              <a:gd name="connsiteX1261" fmla="*/ 8036840 w 12192000"/>
                              <a:gd name="connsiteY1261" fmla="*/ 5214471 h 6858000"/>
                              <a:gd name="connsiteX1262" fmla="*/ 8121643 w 12192000"/>
                              <a:gd name="connsiteY1262" fmla="*/ 5129669 h 6858000"/>
                              <a:gd name="connsiteX1263" fmla="*/ 7729365 w 12192000"/>
                              <a:gd name="connsiteY1263" fmla="*/ 5129669 h 6858000"/>
                              <a:gd name="connsiteX1264" fmla="*/ 7814168 w 12192000"/>
                              <a:gd name="connsiteY1264" fmla="*/ 5214471 h 6858000"/>
                              <a:gd name="connsiteX1265" fmla="*/ 7729365 w 12192000"/>
                              <a:gd name="connsiteY1265" fmla="*/ 5299274 h 6858000"/>
                              <a:gd name="connsiteX1266" fmla="*/ 7644562 w 12192000"/>
                              <a:gd name="connsiteY1266" fmla="*/ 5214471 h 6858000"/>
                              <a:gd name="connsiteX1267" fmla="*/ 7729365 w 12192000"/>
                              <a:gd name="connsiteY1267" fmla="*/ 5129669 h 6858000"/>
                              <a:gd name="connsiteX1268" fmla="*/ 7337087 w 12192000"/>
                              <a:gd name="connsiteY1268" fmla="*/ 5129669 h 6858000"/>
                              <a:gd name="connsiteX1269" fmla="*/ 7421890 w 12192000"/>
                              <a:gd name="connsiteY1269" fmla="*/ 5214471 h 6858000"/>
                              <a:gd name="connsiteX1270" fmla="*/ 7337087 w 12192000"/>
                              <a:gd name="connsiteY1270" fmla="*/ 5299274 h 6858000"/>
                              <a:gd name="connsiteX1271" fmla="*/ 7252284 w 12192000"/>
                              <a:gd name="connsiteY1271" fmla="*/ 5214471 h 6858000"/>
                              <a:gd name="connsiteX1272" fmla="*/ 7337087 w 12192000"/>
                              <a:gd name="connsiteY1272" fmla="*/ 5129669 h 6858000"/>
                              <a:gd name="connsiteX1273" fmla="*/ 6944809 w 12192000"/>
                              <a:gd name="connsiteY1273" fmla="*/ 5129669 h 6858000"/>
                              <a:gd name="connsiteX1274" fmla="*/ 7029612 w 12192000"/>
                              <a:gd name="connsiteY1274" fmla="*/ 5214471 h 6858000"/>
                              <a:gd name="connsiteX1275" fmla="*/ 6944809 w 12192000"/>
                              <a:gd name="connsiteY1275" fmla="*/ 5299274 h 6858000"/>
                              <a:gd name="connsiteX1276" fmla="*/ 6860006 w 12192000"/>
                              <a:gd name="connsiteY1276" fmla="*/ 5214471 h 6858000"/>
                              <a:gd name="connsiteX1277" fmla="*/ 6944809 w 12192000"/>
                              <a:gd name="connsiteY1277" fmla="*/ 5129669 h 6858000"/>
                              <a:gd name="connsiteX1278" fmla="*/ 6552531 w 12192000"/>
                              <a:gd name="connsiteY1278" fmla="*/ 5129669 h 6858000"/>
                              <a:gd name="connsiteX1279" fmla="*/ 6637334 w 12192000"/>
                              <a:gd name="connsiteY1279" fmla="*/ 5214471 h 6858000"/>
                              <a:gd name="connsiteX1280" fmla="*/ 6552531 w 12192000"/>
                              <a:gd name="connsiteY1280" fmla="*/ 5299274 h 6858000"/>
                              <a:gd name="connsiteX1281" fmla="*/ 6467728 w 12192000"/>
                              <a:gd name="connsiteY1281" fmla="*/ 5214471 h 6858000"/>
                              <a:gd name="connsiteX1282" fmla="*/ 6552531 w 12192000"/>
                              <a:gd name="connsiteY1282" fmla="*/ 5129669 h 6858000"/>
                              <a:gd name="connsiteX1283" fmla="*/ 6160253 w 12192000"/>
                              <a:gd name="connsiteY1283" fmla="*/ 5129669 h 6858000"/>
                              <a:gd name="connsiteX1284" fmla="*/ 6245056 w 12192000"/>
                              <a:gd name="connsiteY1284" fmla="*/ 5214471 h 6858000"/>
                              <a:gd name="connsiteX1285" fmla="*/ 6160253 w 12192000"/>
                              <a:gd name="connsiteY1285" fmla="*/ 5299274 h 6858000"/>
                              <a:gd name="connsiteX1286" fmla="*/ 6075451 w 12192000"/>
                              <a:gd name="connsiteY1286" fmla="*/ 5214471 h 6858000"/>
                              <a:gd name="connsiteX1287" fmla="*/ 6160253 w 12192000"/>
                              <a:gd name="connsiteY1287" fmla="*/ 5129669 h 6858000"/>
                              <a:gd name="connsiteX1288" fmla="*/ 5767978 w 12192000"/>
                              <a:gd name="connsiteY1288" fmla="*/ 5129669 h 6858000"/>
                              <a:gd name="connsiteX1289" fmla="*/ 5852780 w 12192000"/>
                              <a:gd name="connsiteY1289" fmla="*/ 5214471 h 6858000"/>
                              <a:gd name="connsiteX1290" fmla="*/ 5767978 w 12192000"/>
                              <a:gd name="connsiteY1290" fmla="*/ 5299274 h 6858000"/>
                              <a:gd name="connsiteX1291" fmla="*/ 5683176 w 12192000"/>
                              <a:gd name="connsiteY1291" fmla="*/ 5214471 h 6858000"/>
                              <a:gd name="connsiteX1292" fmla="*/ 5767978 w 12192000"/>
                              <a:gd name="connsiteY1292" fmla="*/ 5129669 h 6858000"/>
                              <a:gd name="connsiteX1293" fmla="*/ 5375702 w 12192000"/>
                              <a:gd name="connsiteY1293" fmla="*/ 5129669 h 6858000"/>
                              <a:gd name="connsiteX1294" fmla="*/ 5460505 w 12192000"/>
                              <a:gd name="connsiteY1294" fmla="*/ 5214471 h 6858000"/>
                              <a:gd name="connsiteX1295" fmla="*/ 5375702 w 12192000"/>
                              <a:gd name="connsiteY1295" fmla="*/ 5299274 h 6858000"/>
                              <a:gd name="connsiteX1296" fmla="*/ 5290897 w 12192000"/>
                              <a:gd name="connsiteY1296" fmla="*/ 5214471 h 6858000"/>
                              <a:gd name="connsiteX1297" fmla="*/ 5375702 w 12192000"/>
                              <a:gd name="connsiteY1297" fmla="*/ 5129669 h 6858000"/>
                              <a:gd name="connsiteX1298" fmla="*/ 4983420 w 12192000"/>
                              <a:gd name="connsiteY1298" fmla="*/ 5129669 h 6858000"/>
                              <a:gd name="connsiteX1299" fmla="*/ 5068224 w 12192000"/>
                              <a:gd name="connsiteY1299" fmla="*/ 5214471 h 6858000"/>
                              <a:gd name="connsiteX1300" fmla="*/ 4983420 w 12192000"/>
                              <a:gd name="connsiteY1300" fmla="*/ 5299274 h 6858000"/>
                              <a:gd name="connsiteX1301" fmla="*/ 4898619 w 12192000"/>
                              <a:gd name="connsiteY1301" fmla="*/ 5214471 h 6858000"/>
                              <a:gd name="connsiteX1302" fmla="*/ 4983420 w 12192000"/>
                              <a:gd name="connsiteY1302" fmla="*/ 5129669 h 6858000"/>
                              <a:gd name="connsiteX1303" fmla="*/ 4591144 w 12192000"/>
                              <a:gd name="connsiteY1303" fmla="*/ 5129669 h 6858000"/>
                              <a:gd name="connsiteX1304" fmla="*/ 4675947 w 12192000"/>
                              <a:gd name="connsiteY1304" fmla="*/ 5214471 h 6858000"/>
                              <a:gd name="connsiteX1305" fmla="*/ 4591144 w 12192000"/>
                              <a:gd name="connsiteY1305" fmla="*/ 5299274 h 6858000"/>
                              <a:gd name="connsiteX1306" fmla="*/ 4506341 w 12192000"/>
                              <a:gd name="connsiteY1306" fmla="*/ 5214471 h 6858000"/>
                              <a:gd name="connsiteX1307" fmla="*/ 4591144 w 12192000"/>
                              <a:gd name="connsiteY1307" fmla="*/ 5129669 h 6858000"/>
                              <a:gd name="connsiteX1308" fmla="*/ 4198867 w 12192000"/>
                              <a:gd name="connsiteY1308" fmla="*/ 5129669 h 6858000"/>
                              <a:gd name="connsiteX1309" fmla="*/ 4283667 w 12192000"/>
                              <a:gd name="connsiteY1309" fmla="*/ 5214471 h 6858000"/>
                              <a:gd name="connsiteX1310" fmla="*/ 4198867 w 12192000"/>
                              <a:gd name="connsiteY1310" fmla="*/ 5299274 h 6858000"/>
                              <a:gd name="connsiteX1311" fmla="*/ 4114063 w 12192000"/>
                              <a:gd name="connsiteY1311" fmla="*/ 5214471 h 6858000"/>
                              <a:gd name="connsiteX1312" fmla="*/ 4198867 w 12192000"/>
                              <a:gd name="connsiteY1312" fmla="*/ 5129669 h 6858000"/>
                              <a:gd name="connsiteX1313" fmla="*/ 3806590 w 12192000"/>
                              <a:gd name="connsiteY1313" fmla="*/ 5129669 h 6858000"/>
                              <a:gd name="connsiteX1314" fmla="*/ 3891393 w 12192000"/>
                              <a:gd name="connsiteY1314" fmla="*/ 5214471 h 6858000"/>
                              <a:gd name="connsiteX1315" fmla="*/ 3806590 w 12192000"/>
                              <a:gd name="connsiteY1315" fmla="*/ 5299274 h 6858000"/>
                              <a:gd name="connsiteX1316" fmla="*/ 3721787 w 12192000"/>
                              <a:gd name="connsiteY1316" fmla="*/ 5214471 h 6858000"/>
                              <a:gd name="connsiteX1317" fmla="*/ 3806590 w 12192000"/>
                              <a:gd name="connsiteY1317" fmla="*/ 5129669 h 6858000"/>
                              <a:gd name="connsiteX1318" fmla="*/ 3414311 w 12192000"/>
                              <a:gd name="connsiteY1318" fmla="*/ 5129669 h 6858000"/>
                              <a:gd name="connsiteX1319" fmla="*/ 3499115 w 12192000"/>
                              <a:gd name="connsiteY1319" fmla="*/ 5214471 h 6858000"/>
                              <a:gd name="connsiteX1320" fmla="*/ 3414311 w 12192000"/>
                              <a:gd name="connsiteY1320" fmla="*/ 5299274 h 6858000"/>
                              <a:gd name="connsiteX1321" fmla="*/ 3329508 w 12192000"/>
                              <a:gd name="connsiteY1321" fmla="*/ 5214471 h 6858000"/>
                              <a:gd name="connsiteX1322" fmla="*/ 3414311 w 12192000"/>
                              <a:gd name="connsiteY1322" fmla="*/ 5129669 h 6858000"/>
                              <a:gd name="connsiteX1323" fmla="*/ 3022034 w 12192000"/>
                              <a:gd name="connsiteY1323" fmla="*/ 5129669 h 6858000"/>
                              <a:gd name="connsiteX1324" fmla="*/ 3106837 w 12192000"/>
                              <a:gd name="connsiteY1324" fmla="*/ 5214471 h 6858000"/>
                              <a:gd name="connsiteX1325" fmla="*/ 3022034 w 12192000"/>
                              <a:gd name="connsiteY1325" fmla="*/ 5299274 h 6858000"/>
                              <a:gd name="connsiteX1326" fmla="*/ 2937230 w 12192000"/>
                              <a:gd name="connsiteY1326" fmla="*/ 5214471 h 6858000"/>
                              <a:gd name="connsiteX1327" fmla="*/ 3022034 w 12192000"/>
                              <a:gd name="connsiteY1327" fmla="*/ 5129669 h 6858000"/>
                              <a:gd name="connsiteX1328" fmla="*/ 2629756 w 12192000"/>
                              <a:gd name="connsiteY1328" fmla="*/ 5129669 h 6858000"/>
                              <a:gd name="connsiteX1329" fmla="*/ 2714559 w 12192000"/>
                              <a:gd name="connsiteY1329" fmla="*/ 5214471 h 6858000"/>
                              <a:gd name="connsiteX1330" fmla="*/ 2629756 w 12192000"/>
                              <a:gd name="connsiteY1330" fmla="*/ 5299274 h 6858000"/>
                              <a:gd name="connsiteX1331" fmla="*/ 2544952 w 12192000"/>
                              <a:gd name="connsiteY1331" fmla="*/ 5214471 h 6858000"/>
                              <a:gd name="connsiteX1332" fmla="*/ 2629756 w 12192000"/>
                              <a:gd name="connsiteY1332" fmla="*/ 5129669 h 6858000"/>
                              <a:gd name="connsiteX1333" fmla="*/ 2237477 w 12192000"/>
                              <a:gd name="connsiteY1333" fmla="*/ 5129669 h 6858000"/>
                              <a:gd name="connsiteX1334" fmla="*/ 2322280 w 12192000"/>
                              <a:gd name="connsiteY1334" fmla="*/ 5214471 h 6858000"/>
                              <a:gd name="connsiteX1335" fmla="*/ 2237477 w 12192000"/>
                              <a:gd name="connsiteY1335" fmla="*/ 5299274 h 6858000"/>
                              <a:gd name="connsiteX1336" fmla="*/ 2152674 w 12192000"/>
                              <a:gd name="connsiteY1336" fmla="*/ 5214471 h 6858000"/>
                              <a:gd name="connsiteX1337" fmla="*/ 2237477 w 12192000"/>
                              <a:gd name="connsiteY1337" fmla="*/ 5129669 h 6858000"/>
                              <a:gd name="connsiteX1338" fmla="*/ 1845199 w 12192000"/>
                              <a:gd name="connsiteY1338" fmla="*/ 5129669 h 6858000"/>
                              <a:gd name="connsiteX1339" fmla="*/ 1930002 w 12192000"/>
                              <a:gd name="connsiteY1339" fmla="*/ 5214471 h 6858000"/>
                              <a:gd name="connsiteX1340" fmla="*/ 1845199 w 12192000"/>
                              <a:gd name="connsiteY1340" fmla="*/ 5299274 h 6858000"/>
                              <a:gd name="connsiteX1341" fmla="*/ 1760396 w 12192000"/>
                              <a:gd name="connsiteY1341" fmla="*/ 5214471 h 6858000"/>
                              <a:gd name="connsiteX1342" fmla="*/ 1845199 w 12192000"/>
                              <a:gd name="connsiteY1342" fmla="*/ 5129669 h 6858000"/>
                              <a:gd name="connsiteX1343" fmla="*/ 1452921 w 12192000"/>
                              <a:gd name="connsiteY1343" fmla="*/ 5129669 h 6858000"/>
                              <a:gd name="connsiteX1344" fmla="*/ 1537724 w 12192000"/>
                              <a:gd name="connsiteY1344" fmla="*/ 5214471 h 6858000"/>
                              <a:gd name="connsiteX1345" fmla="*/ 1452921 w 12192000"/>
                              <a:gd name="connsiteY1345" fmla="*/ 5299274 h 6858000"/>
                              <a:gd name="connsiteX1346" fmla="*/ 1368118 w 12192000"/>
                              <a:gd name="connsiteY1346" fmla="*/ 5214471 h 6858000"/>
                              <a:gd name="connsiteX1347" fmla="*/ 1452921 w 12192000"/>
                              <a:gd name="connsiteY1347" fmla="*/ 5129669 h 6858000"/>
                              <a:gd name="connsiteX1348" fmla="*/ 1060643 w 12192000"/>
                              <a:gd name="connsiteY1348" fmla="*/ 5129669 h 6858000"/>
                              <a:gd name="connsiteX1349" fmla="*/ 1145447 w 12192000"/>
                              <a:gd name="connsiteY1349" fmla="*/ 5214471 h 6858000"/>
                              <a:gd name="connsiteX1350" fmla="*/ 1060643 w 12192000"/>
                              <a:gd name="connsiteY1350" fmla="*/ 5299274 h 6858000"/>
                              <a:gd name="connsiteX1351" fmla="*/ 975841 w 12192000"/>
                              <a:gd name="connsiteY1351" fmla="*/ 5214471 h 6858000"/>
                              <a:gd name="connsiteX1352" fmla="*/ 1060643 w 12192000"/>
                              <a:gd name="connsiteY1352" fmla="*/ 5129669 h 6858000"/>
                              <a:gd name="connsiteX1353" fmla="*/ 668365 w 12192000"/>
                              <a:gd name="connsiteY1353" fmla="*/ 5129669 h 6858000"/>
                              <a:gd name="connsiteX1354" fmla="*/ 753169 w 12192000"/>
                              <a:gd name="connsiteY1354" fmla="*/ 5214471 h 6858000"/>
                              <a:gd name="connsiteX1355" fmla="*/ 668365 w 12192000"/>
                              <a:gd name="connsiteY1355" fmla="*/ 5299274 h 6858000"/>
                              <a:gd name="connsiteX1356" fmla="*/ 583563 w 12192000"/>
                              <a:gd name="connsiteY1356" fmla="*/ 5214471 h 6858000"/>
                              <a:gd name="connsiteX1357" fmla="*/ 668365 w 12192000"/>
                              <a:gd name="connsiteY1357" fmla="*/ 5129669 h 6858000"/>
                              <a:gd name="connsiteX1358" fmla="*/ 276087 w 12192000"/>
                              <a:gd name="connsiteY1358" fmla="*/ 5129669 h 6858000"/>
                              <a:gd name="connsiteX1359" fmla="*/ 360890 w 12192000"/>
                              <a:gd name="connsiteY1359" fmla="*/ 5214471 h 6858000"/>
                              <a:gd name="connsiteX1360" fmla="*/ 276087 w 12192000"/>
                              <a:gd name="connsiteY1360" fmla="*/ 5299274 h 6858000"/>
                              <a:gd name="connsiteX1361" fmla="*/ 191284 w 12192000"/>
                              <a:gd name="connsiteY1361" fmla="*/ 5214471 h 6858000"/>
                              <a:gd name="connsiteX1362" fmla="*/ 276087 w 12192000"/>
                              <a:gd name="connsiteY1362" fmla="*/ 5129669 h 6858000"/>
                              <a:gd name="connsiteX1363" fmla="*/ 12192000 w 12192000"/>
                              <a:gd name="connsiteY1363" fmla="*/ 4907455 h 6858000"/>
                              <a:gd name="connsiteX1364" fmla="*/ 12192000 w 12192000"/>
                              <a:gd name="connsiteY1364" fmla="*/ 5070265 h 6858000"/>
                              <a:gd name="connsiteX1365" fmla="*/ 12175821 w 12192000"/>
                              <a:gd name="connsiteY1365" fmla="*/ 5066999 h 6858000"/>
                              <a:gd name="connsiteX1366" fmla="*/ 12124027 w 12192000"/>
                              <a:gd name="connsiteY1366" fmla="*/ 4988860 h 6858000"/>
                              <a:gd name="connsiteX1367" fmla="*/ 12175821 w 12192000"/>
                              <a:gd name="connsiteY1367" fmla="*/ 4910721 h 6858000"/>
                              <a:gd name="connsiteX1368" fmla="*/ 11816547 w 12192000"/>
                              <a:gd name="connsiteY1368" fmla="*/ 4904057 h 6858000"/>
                              <a:gd name="connsiteX1369" fmla="*/ 11901350 w 12192000"/>
                              <a:gd name="connsiteY1369" fmla="*/ 4988860 h 6858000"/>
                              <a:gd name="connsiteX1370" fmla="*/ 11816547 w 12192000"/>
                              <a:gd name="connsiteY1370" fmla="*/ 5073663 h 6858000"/>
                              <a:gd name="connsiteX1371" fmla="*/ 11731744 w 12192000"/>
                              <a:gd name="connsiteY1371" fmla="*/ 4988860 h 6858000"/>
                              <a:gd name="connsiteX1372" fmla="*/ 11816547 w 12192000"/>
                              <a:gd name="connsiteY1372" fmla="*/ 4904057 h 6858000"/>
                              <a:gd name="connsiteX1373" fmla="*/ 11424269 w 12192000"/>
                              <a:gd name="connsiteY1373" fmla="*/ 4904057 h 6858000"/>
                              <a:gd name="connsiteX1374" fmla="*/ 11509072 w 12192000"/>
                              <a:gd name="connsiteY1374" fmla="*/ 4988860 h 6858000"/>
                              <a:gd name="connsiteX1375" fmla="*/ 11424269 w 12192000"/>
                              <a:gd name="connsiteY1375" fmla="*/ 5073663 h 6858000"/>
                              <a:gd name="connsiteX1376" fmla="*/ 11339466 w 12192000"/>
                              <a:gd name="connsiteY1376" fmla="*/ 4988860 h 6858000"/>
                              <a:gd name="connsiteX1377" fmla="*/ 11424269 w 12192000"/>
                              <a:gd name="connsiteY1377" fmla="*/ 4904057 h 6858000"/>
                              <a:gd name="connsiteX1378" fmla="*/ 11031991 w 12192000"/>
                              <a:gd name="connsiteY1378" fmla="*/ 4904057 h 6858000"/>
                              <a:gd name="connsiteX1379" fmla="*/ 11116794 w 12192000"/>
                              <a:gd name="connsiteY1379" fmla="*/ 4988860 h 6858000"/>
                              <a:gd name="connsiteX1380" fmla="*/ 11031991 w 12192000"/>
                              <a:gd name="connsiteY1380" fmla="*/ 5073663 h 6858000"/>
                              <a:gd name="connsiteX1381" fmla="*/ 10947188 w 12192000"/>
                              <a:gd name="connsiteY1381" fmla="*/ 4988860 h 6858000"/>
                              <a:gd name="connsiteX1382" fmla="*/ 11031991 w 12192000"/>
                              <a:gd name="connsiteY1382" fmla="*/ 4904057 h 6858000"/>
                              <a:gd name="connsiteX1383" fmla="*/ 10639713 w 12192000"/>
                              <a:gd name="connsiteY1383" fmla="*/ 4904057 h 6858000"/>
                              <a:gd name="connsiteX1384" fmla="*/ 10724516 w 12192000"/>
                              <a:gd name="connsiteY1384" fmla="*/ 4988860 h 6858000"/>
                              <a:gd name="connsiteX1385" fmla="*/ 10639713 w 12192000"/>
                              <a:gd name="connsiteY1385" fmla="*/ 5073663 h 6858000"/>
                              <a:gd name="connsiteX1386" fmla="*/ 10554910 w 12192000"/>
                              <a:gd name="connsiteY1386" fmla="*/ 4988860 h 6858000"/>
                              <a:gd name="connsiteX1387" fmla="*/ 10639713 w 12192000"/>
                              <a:gd name="connsiteY1387" fmla="*/ 4904057 h 6858000"/>
                              <a:gd name="connsiteX1388" fmla="*/ 10247435 w 12192000"/>
                              <a:gd name="connsiteY1388" fmla="*/ 4904057 h 6858000"/>
                              <a:gd name="connsiteX1389" fmla="*/ 10332238 w 12192000"/>
                              <a:gd name="connsiteY1389" fmla="*/ 4988860 h 6858000"/>
                              <a:gd name="connsiteX1390" fmla="*/ 10247435 w 12192000"/>
                              <a:gd name="connsiteY1390" fmla="*/ 5073663 h 6858000"/>
                              <a:gd name="connsiteX1391" fmla="*/ 10162632 w 12192000"/>
                              <a:gd name="connsiteY1391" fmla="*/ 4988860 h 6858000"/>
                              <a:gd name="connsiteX1392" fmla="*/ 10247435 w 12192000"/>
                              <a:gd name="connsiteY1392" fmla="*/ 4904057 h 6858000"/>
                              <a:gd name="connsiteX1393" fmla="*/ 9855157 w 12192000"/>
                              <a:gd name="connsiteY1393" fmla="*/ 4904057 h 6858000"/>
                              <a:gd name="connsiteX1394" fmla="*/ 9939960 w 12192000"/>
                              <a:gd name="connsiteY1394" fmla="*/ 4988860 h 6858000"/>
                              <a:gd name="connsiteX1395" fmla="*/ 9855157 w 12192000"/>
                              <a:gd name="connsiteY1395" fmla="*/ 5073663 h 6858000"/>
                              <a:gd name="connsiteX1396" fmla="*/ 9770354 w 12192000"/>
                              <a:gd name="connsiteY1396" fmla="*/ 4988860 h 6858000"/>
                              <a:gd name="connsiteX1397" fmla="*/ 9855157 w 12192000"/>
                              <a:gd name="connsiteY1397" fmla="*/ 4904057 h 6858000"/>
                              <a:gd name="connsiteX1398" fmla="*/ 9462879 w 12192000"/>
                              <a:gd name="connsiteY1398" fmla="*/ 4904057 h 6858000"/>
                              <a:gd name="connsiteX1399" fmla="*/ 9547682 w 12192000"/>
                              <a:gd name="connsiteY1399" fmla="*/ 4988860 h 6858000"/>
                              <a:gd name="connsiteX1400" fmla="*/ 9462879 w 12192000"/>
                              <a:gd name="connsiteY1400" fmla="*/ 5073663 h 6858000"/>
                              <a:gd name="connsiteX1401" fmla="*/ 9378076 w 12192000"/>
                              <a:gd name="connsiteY1401" fmla="*/ 4988860 h 6858000"/>
                              <a:gd name="connsiteX1402" fmla="*/ 9462879 w 12192000"/>
                              <a:gd name="connsiteY1402" fmla="*/ 4904057 h 6858000"/>
                              <a:gd name="connsiteX1403" fmla="*/ 9070601 w 12192000"/>
                              <a:gd name="connsiteY1403" fmla="*/ 4904057 h 6858000"/>
                              <a:gd name="connsiteX1404" fmla="*/ 9155404 w 12192000"/>
                              <a:gd name="connsiteY1404" fmla="*/ 4988860 h 6858000"/>
                              <a:gd name="connsiteX1405" fmla="*/ 9070601 w 12192000"/>
                              <a:gd name="connsiteY1405" fmla="*/ 5073663 h 6858000"/>
                              <a:gd name="connsiteX1406" fmla="*/ 8985798 w 12192000"/>
                              <a:gd name="connsiteY1406" fmla="*/ 4988860 h 6858000"/>
                              <a:gd name="connsiteX1407" fmla="*/ 9070601 w 12192000"/>
                              <a:gd name="connsiteY1407" fmla="*/ 4904057 h 6858000"/>
                              <a:gd name="connsiteX1408" fmla="*/ 8678323 w 12192000"/>
                              <a:gd name="connsiteY1408" fmla="*/ 4904057 h 6858000"/>
                              <a:gd name="connsiteX1409" fmla="*/ 8763126 w 12192000"/>
                              <a:gd name="connsiteY1409" fmla="*/ 4988860 h 6858000"/>
                              <a:gd name="connsiteX1410" fmla="*/ 8678323 w 12192000"/>
                              <a:gd name="connsiteY1410" fmla="*/ 5073663 h 6858000"/>
                              <a:gd name="connsiteX1411" fmla="*/ 8593520 w 12192000"/>
                              <a:gd name="connsiteY1411" fmla="*/ 4988860 h 6858000"/>
                              <a:gd name="connsiteX1412" fmla="*/ 8678323 w 12192000"/>
                              <a:gd name="connsiteY1412" fmla="*/ 4904057 h 6858000"/>
                              <a:gd name="connsiteX1413" fmla="*/ 8286045 w 12192000"/>
                              <a:gd name="connsiteY1413" fmla="*/ 4904057 h 6858000"/>
                              <a:gd name="connsiteX1414" fmla="*/ 8370848 w 12192000"/>
                              <a:gd name="connsiteY1414" fmla="*/ 4988860 h 6858000"/>
                              <a:gd name="connsiteX1415" fmla="*/ 8286045 w 12192000"/>
                              <a:gd name="connsiteY1415" fmla="*/ 5073663 h 6858000"/>
                              <a:gd name="connsiteX1416" fmla="*/ 8201242 w 12192000"/>
                              <a:gd name="connsiteY1416" fmla="*/ 4988860 h 6858000"/>
                              <a:gd name="connsiteX1417" fmla="*/ 8286045 w 12192000"/>
                              <a:gd name="connsiteY1417" fmla="*/ 4904057 h 6858000"/>
                              <a:gd name="connsiteX1418" fmla="*/ 7893767 w 12192000"/>
                              <a:gd name="connsiteY1418" fmla="*/ 4904057 h 6858000"/>
                              <a:gd name="connsiteX1419" fmla="*/ 7978570 w 12192000"/>
                              <a:gd name="connsiteY1419" fmla="*/ 4988860 h 6858000"/>
                              <a:gd name="connsiteX1420" fmla="*/ 7893767 w 12192000"/>
                              <a:gd name="connsiteY1420" fmla="*/ 5073663 h 6858000"/>
                              <a:gd name="connsiteX1421" fmla="*/ 7808964 w 12192000"/>
                              <a:gd name="connsiteY1421" fmla="*/ 4988860 h 6858000"/>
                              <a:gd name="connsiteX1422" fmla="*/ 7893767 w 12192000"/>
                              <a:gd name="connsiteY1422" fmla="*/ 4904057 h 6858000"/>
                              <a:gd name="connsiteX1423" fmla="*/ 7501489 w 12192000"/>
                              <a:gd name="connsiteY1423" fmla="*/ 4904057 h 6858000"/>
                              <a:gd name="connsiteX1424" fmla="*/ 7586292 w 12192000"/>
                              <a:gd name="connsiteY1424" fmla="*/ 4988860 h 6858000"/>
                              <a:gd name="connsiteX1425" fmla="*/ 7501489 w 12192000"/>
                              <a:gd name="connsiteY1425" fmla="*/ 5073663 h 6858000"/>
                              <a:gd name="connsiteX1426" fmla="*/ 7416686 w 12192000"/>
                              <a:gd name="connsiteY1426" fmla="*/ 4988860 h 6858000"/>
                              <a:gd name="connsiteX1427" fmla="*/ 7501489 w 12192000"/>
                              <a:gd name="connsiteY1427" fmla="*/ 4904057 h 6858000"/>
                              <a:gd name="connsiteX1428" fmla="*/ 7109211 w 12192000"/>
                              <a:gd name="connsiteY1428" fmla="*/ 4904057 h 6858000"/>
                              <a:gd name="connsiteX1429" fmla="*/ 7194014 w 12192000"/>
                              <a:gd name="connsiteY1429" fmla="*/ 4988860 h 6858000"/>
                              <a:gd name="connsiteX1430" fmla="*/ 7109211 w 12192000"/>
                              <a:gd name="connsiteY1430" fmla="*/ 5073663 h 6858000"/>
                              <a:gd name="connsiteX1431" fmla="*/ 7024408 w 12192000"/>
                              <a:gd name="connsiteY1431" fmla="*/ 4988860 h 6858000"/>
                              <a:gd name="connsiteX1432" fmla="*/ 7109211 w 12192000"/>
                              <a:gd name="connsiteY1432" fmla="*/ 4904057 h 6858000"/>
                              <a:gd name="connsiteX1433" fmla="*/ 6716933 w 12192000"/>
                              <a:gd name="connsiteY1433" fmla="*/ 4904057 h 6858000"/>
                              <a:gd name="connsiteX1434" fmla="*/ 6801736 w 12192000"/>
                              <a:gd name="connsiteY1434" fmla="*/ 4988860 h 6858000"/>
                              <a:gd name="connsiteX1435" fmla="*/ 6716933 w 12192000"/>
                              <a:gd name="connsiteY1435" fmla="*/ 5073663 h 6858000"/>
                              <a:gd name="connsiteX1436" fmla="*/ 6632130 w 12192000"/>
                              <a:gd name="connsiteY1436" fmla="*/ 4988860 h 6858000"/>
                              <a:gd name="connsiteX1437" fmla="*/ 6716933 w 12192000"/>
                              <a:gd name="connsiteY1437" fmla="*/ 4904057 h 6858000"/>
                              <a:gd name="connsiteX1438" fmla="*/ 6324655 w 12192000"/>
                              <a:gd name="connsiteY1438" fmla="*/ 4904057 h 6858000"/>
                              <a:gd name="connsiteX1439" fmla="*/ 6409459 w 12192000"/>
                              <a:gd name="connsiteY1439" fmla="*/ 4988860 h 6858000"/>
                              <a:gd name="connsiteX1440" fmla="*/ 6324655 w 12192000"/>
                              <a:gd name="connsiteY1440" fmla="*/ 5073663 h 6858000"/>
                              <a:gd name="connsiteX1441" fmla="*/ 6239852 w 12192000"/>
                              <a:gd name="connsiteY1441" fmla="*/ 4988860 h 6858000"/>
                              <a:gd name="connsiteX1442" fmla="*/ 6324655 w 12192000"/>
                              <a:gd name="connsiteY1442" fmla="*/ 4904057 h 6858000"/>
                              <a:gd name="connsiteX1443" fmla="*/ 5932381 w 12192000"/>
                              <a:gd name="connsiteY1443" fmla="*/ 4904057 h 6858000"/>
                              <a:gd name="connsiteX1444" fmla="*/ 6017182 w 12192000"/>
                              <a:gd name="connsiteY1444" fmla="*/ 4988860 h 6858000"/>
                              <a:gd name="connsiteX1445" fmla="*/ 5932381 w 12192000"/>
                              <a:gd name="connsiteY1445" fmla="*/ 5073663 h 6858000"/>
                              <a:gd name="connsiteX1446" fmla="*/ 5847575 w 12192000"/>
                              <a:gd name="connsiteY1446" fmla="*/ 4988860 h 6858000"/>
                              <a:gd name="connsiteX1447" fmla="*/ 5932381 w 12192000"/>
                              <a:gd name="connsiteY1447" fmla="*/ 4904057 h 6858000"/>
                              <a:gd name="connsiteX1448" fmla="*/ 5540103 w 12192000"/>
                              <a:gd name="connsiteY1448" fmla="*/ 4904057 h 6858000"/>
                              <a:gd name="connsiteX1449" fmla="*/ 5624908 w 12192000"/>
                              <a:gd name="connsiteY1449" fmla="*/ 4988860 h 6858000"/>
                              <a:gd name="connsiteX1450" fmla="*/ 5540103 w 12192000"/>
                              <a:gd name="connsiteY1450" fmla="*/ 5073663 h 6858000"/>
                              <a:gd name="connsiteX1451" fmla="*/ 5455300 w 12192000"/>
                              <a:gd name="connsiteY1451" fmla="*/ 4988860 h 6858000"/>
                              <a:gd name="connsiteX1452" fmla="*/ 5540103 w 12192000"/>
                              <a:gd name="connsiteY1452" fmla="*/ 4904057 h 6858000"/>
                              <a:gd name="connsiteX1453" fmla="*/ 5147826 w 12192000"/>
                              <a:gd name="connsiteY1453" fmla="*/ 4904057 h 6858000"/>
                              <a:gd name="connsiteX1454" fmla="*/ 5232628 w 12192000"/>
                              <a:gd name="connsiteY1454" fmla="*/ 4988860 h 6858000"/>
                              <a:gd name="connsiteX1455" fmla="*/ 5147826 w 12192000"/>
                              <a:gd name="connsiteY1455" fmla="*/ 5073663 h 6858000"/>
                              <a:gd name="connsiteX1456" fmla="*/ 5063022 w 12192000"/>
                              <a:gd name="connsiteY1456" fmla="*/ 4988860 h 6858000"/>
                              <a:gd name="connsiteX1457" fmla="*/ 5147826 w 12192000"/>
                              <a:gd name="connsiteY1457" fmla="*/ 4904057 h 6858000"/>
                              <a:gd name="connsiteX1458" fmla="*/ 4755547 w 12192000"/>
                              <a:gd name="connsiteY1458" fmla="*/ 4904057 h 6858000"/>
                              <a:gd name="connsiteX1459" fmla="*/ 4840350 w 12192000"/>
                              <a:gd name="connsiteY1459" fmla="*/ 4988860 h 6858000"/>
                              <a:gd name="connsiteX1460" fmla="*/ 4755547 w 12192000"/>
                              <a:gd name="connsiteY1460" fmla="*/ 5073663 h 6858000"/>
                              <a:gd name="connsiteX1461" fmla="*/ 4670745 w 12192000"/>
                              <a:gd name="connsiteY1461" fmla="*/ 4988860 h 6858000"/>
                              <a:gd name="connsiteX1462" fmla="*/ 4755547 w 12192000"/>
                              <a:gd name="connsiteY1462" fmla="*/ 4904057 h 6858000"/>
                              <a:gd name="connsiteX1463" fmla="*/ 4363267 w 12192000"/>
                              <a:gd name="connsiteY1463" fmla="*/ 4904057 h 6858000"/>
                              <a:gd name="connsiteX1464" fmla="*/ 4448071 w 12192000"/>
                              <a:gd name="connsiteY1464" fmla="*/ 4988860 h 6858000"/>
                              <a:gd name="connsiteX1465" fmla="*/ 4363267 w 12192000"/>
                              <a:gd name="connsiteY1465" fmla="*/ 5073663 h 6858000"/>
                              <a:gd name="connsiteX1466" fmla="*/ 4278469 w 12192000"/>
                              <a:gd name="connsiteY1466" fmla="*/ 4988860 h 6858000"/>
                              <a:gd name="connsiteX1467" fmla="*/ 4363267 w 12192000"/>
                              <a:gd name="connsiteY1467" fmla="*/ 4904057 h 6858000"/>
                              <a:gd name="connsiteX1468" fmla="*/ 3970993 w 12192000"/>
                              <a:gd name="connsiteY1468" fmla="*/ 4904057 h 6858000"/>
                              <a:gd name="connsiteX1469" fmla="*/ 4055795 w 12192000"/>
                              <a:gd name="connsiteY1469" fmla="*/ 4988860 h 6858000"/>
                              <a:gd name="connsiteX1470" fmla="*/ 3970993 w 12192000"/>
                              <a:gd name="connsiteY1470" fmla="*/ 5073663 h 6858000"/>
                              <a:gd name="connsiteX1471" fmla="*/ 3886191 w 12192000"/>
                              <a:gd name="connsiteY1471" fmla="*/ 4988860 h 6858000"/>
                              <a:gd name="connsiteX1472" fmla="*/ 3970993 w 12192000"/>
                              <a:gd name="connsiteY1472" fmla="*/ 4904057 h 6858000"/>
                              <a:gd name="connsiteX1473" fmla="*/ 3578715 w 12192000"/>
                              <a:gd name="connsiteY1473" fmla="*/ 4904057 h 6858000"/>
                              <a:gd name="connsiteX1474" fmla="*/ 3663519 w 12192000"/>
                              <a:gd name="connsiteY1474" fmla="*/ 4988860 h 6858000"/>
                              <a:gd name="connsiteX1475" fmla="*/ 3578715 w 12192000"/>
                              <a:gd name="connsiteY1475" fmla="*/ 5073663 h 6858000"/>
                              <a:gd name="connsiteX1476" fmla="*/ 3493912 w 12192000"/>
                              <a:gd name="connsiteY1476" fmla="*/ 4988860 h 6858000"/>
                              <a:gd name="connsiteX1477" fmla="*/ 3578715 w 12192000"/>
                              <a:gd name="connsiteY1477" fmla="*/ 4904057 h 6858000"/>
                              <a:gd name="connsiteX1478" fmla="*/ 3186438 w 12192000"/>
                              <a:gd name="connsiteY1478" fmla="*/ 4904057 h 6858000"/>
                              <a:gd name="connsiteX1479" fmla="*/ 3271241 w 12192000"/>
                              <a:gd name="connsiteY1479" fmla="*/ 4988860 h 6858000"/>
                              <a:gd name="connsiteX1480" fmla="*/ 3186438 w 12192000"/>
                              <a:gd name="connsiteY1480" fmla="*/ 5073663 h 6858000"/>
                              <a:gd name="connsiteX1481" fmla="*/ 3101635 w 12192000"/>
                              <a:gd name="connsiteY1481" fmla="*/ 4988860 h 6858000"/>
                              <a:gd name="connsiteX1482" fmla="*/ 3186438 w 12192000"/>
                              <a:gd name="connsiteY1482" fmla="*/ 4904057 h 6858000"/>
                              <a:gd name="connsiteX1483" fmla="*/ 2794160 w 12192000"/>
                              <a:gd name="connsiteY1483" fmla="*/ 4904057 h 6858000"/>
                              <a:gd name="connsiteX1484" fmla="*/ 2878963 w 12192000"/>
                              <a:gd name="connsiteY1484" fmla="*/ 4988860 h 6858000"/>
                              <a:gd name="connsiteX1485" fmla="*/ 2794160 w 12192000"/>
                              <a:gd name="connsiteY1485" fmla="*/ 5073663 h 6858000"/>
                              <a:gd name="connsiteX1486" fmla="*/ 2709357 w 12192000"/>
                              <a:gd name="connsiteY1486" fmla="*/ 4988860 h 6858000"/>
                              <a:gd name="connsiteX1487" fmla="*/ 2794160 w 12192000"/>
                              <a:gd name="connsiteY1487" fmla="*/ 4904057 h 6858000"/>
                              <a:gd name="connsiteX1488" fmla="*/ 2401882 w 12192000"/>
                              <a:gd name="connsiteY1488" fmla="*/ 4904057 h 6858000"/>
                              <a:gd name="connsiteX1489" fmla="*/ 2486685 w 12192000"/>
                              <a:gd name="connsiteY1489" fmla="*/ 4988860 h 6858000"/>
                              <a:gd name="connsiteX1490" fmla="*/ 2401882 w 12192000"/>
                              <a:gd name="connsiteY1490" fmla="*/ 5073663 h 6858000"/>
                              <a:gd name="connsiteX1491" fmla="*/ 2317079 w 12192000"/>
                              <a:gd name="connsiteY1491" fmla="*/ 4988860 h 6858000"/>
                              <a:gd name="connsiteX1492" fmla="*/ 2401882 w 12192000"/>
                              <a:gd name="connsiteY1492" fmla="*/ 4904057 h 6858000"/>
                              <a:gd name="connsiteX1493" fmla="*/ 2009603 w 12192000"/>
                              <a:gd name="connsiteY1493" fmla="*/ 4904057 h 6858000"/>
                              <a:gd name="connsiteX1494" fmla="*/ 2094406 w 12192000"/>
                              <a:gd name="connsiteY1494" fmla="*/ 4988860 h 6858000"/>
                              <a:gd name="connsiteX1495" fmla="*/ 2009603 w 12192000"/>
                              <a:gd name="connsiteY1495" fmla="*/ 5073663 h 6858000"/>
                              <a:gd name="connsiteX1496" fmla="*/ 1924799 w 12192000"/>
                              <a:gd name="connsiteY1496" fmla="*/ 4988860 h 6858000"/>
                              <a:gd name="connsiteX1497" fmla="*/ 2009603 w 12192000"/>
                              <a:gd name="connsiteY1497" fmla="*/ 4904057 h 6858000"/>
                              <a:gd name="connsiteX1498" fmla="*/ 1617325 w 12192000"/>
                              <a:gd name="connsiteY1498" fmla="*/ 4904057 h 6858000"/>
                              <a:gd name="connsiteX1499" fmla="*/ 1702127 w 12192000"/>
                              <a:gd name="connsiteY1499" fmla="*/ 4988860 h 6858000"/>
                              <a:gd name="connsiteX1500" fmla="*/ 1617325 w 12192000"/>
                              <a:gd name="connsiteY1500" fmla="*/ 5073663 h 6858000"/>
                              <a:gd name="connsiteX1501" fmla="*/ 1532522 w 12192000"/>
                              <a:gd name="connsiteY1501" fmla="*/ 4988860 h 6858000"/>
                              <a:gd name="connsiteX1502" fmla="*/ 1617325 w 12192000"/>
                              <a:gd name="connsiteY1502" fmla="*/ 4904057 h 6858000"/>
                              <a:gd name="connsiteX1503" fmla="*/ 1225048 w 12192000"/>
                              <a:gd name="connsiteY1503" fmla="*/ 4904057 h 6858000"/>
                              <a:gd name="connsiteX1504" fmla="*/ 1309851 w 12192000"/>
                              <a:gd name="connsiteY1504" fmla="*/ 4988860 h 6858000"/>
                              <a:gd name="connsiteX1505" fmla="*/ 1225048 w 12192000"/>
                              <a:gd name="connsiteY1505" fmla="*/ 5073663 h 6858000"/>
                              <a:gd name="connsiteX1506" fmla="*/ 1140245 w 12192000"/>
                              <a:gd name="connsiteY1506" fmla="*/ 4988860 h 6858000"/>
                              <a:gd name="connsiteX1507" fmla="*/ 1225048 w 12192000"/>
                              <a:gd name="connsiteY1507" fmla="*/ 4904057 h 6858000"/>
                              <a:gd name="connsiteX1508" fmla="*/ 832770 w 12192000"/>
                              <a:gd name="connsiteY1508" fmla="*/ 4904057 h 6858000"/>
                              <a:gd name="connsiteX1509" fmla="*/ 917573 w 12192000"/>
                              <a:gd name="connsiteY1509" fmla="*/ 4988860 h 6858000"/>
                              <a:gd name="connsiteX1510" fmla="*/ 832770 w 12192000"/>
                              <a:gd name="connsiteY1510" fmla="*/ 5073663 h 6858000"/>
                              <a:gd name="connsiteX1511" fmla="*/ 747967 w 12192000"/>
                              <a:gd name="connsiteY1511" fmla="*/ 4988860 h 6858000"/>
                              <a:gd name="connsiteX1512" fmla="*/ 832770 w 12192000"/>
                              <a:gd name="connsiteY1512" fmla="*/ 4904057 h 6858000"/>
                              <a:gd name="connsiteX1513" fmla="*/ 440492 w 12192000"/>
                              <a:gd name="connsiteY1513" fmla="*/ 4904057 h 6858000"/>
                              <a:gd name="connsiteX1514" fmla="*/ 525295 w 12192000"/>
                              <a:gd name="connsiteY1514" fmla="*/ 4988860 h 6858000"/>
                              <a:gd name="connsiteX1515" fmla="*/ 440492 w 12192000"/>
                              <a:gd name="connsiteY1515" fmla="*/ 5073663 h 6858000"/>
                              <a:gd name="connsiteX1516" fmla="*/ 355689 w 12192000"/>
                              <a:gd name="connsiteY1516" fmla="*/ 4988860 h 6858000"/>
                              <a:gd name="connsiteX1517" fmla="*/ 440492 w 12192000"/>
                              <a:gd name="connsiteY1517" fmla="*/ 4904057 h 6858000"/>
                              <a:gd name="connsiteX1518" fmla="*/ 48215 w 12192000"/>
                              <a:gd name="connsiteY1518" fmla="*/ 4904057 h 6858000"/>
                              <a:gd name="connsiteX1519" fmla="*/ 133018 w 12192000"/>
                              <a:gd name="connsiteY1519" fmla="*/ 4988860 h 6858000"/>
                              <a:gd name="connsiteX1520" fmla="*/ 48215 w 12192000"/>
                              <a:gd name="connsiteY1520" fmla="*/ 5073663 h 6858000"/>
                              <a:gd name="connsiteX1521" fmla="*/ 15206 w 12192000"/>
                              <a:gd name="connsiteY1521" fmla="*/ 5066999 h 6858000"/>
                              <a:gd name="connsiteX1522" fmla="*/ 0 w 12192000"/>
                              <a:gd name="connsiteY1522" fmla="*/ 5056746 h 6858000"/>
                              <a:gd name="connsiteX1523" fmla="*/ 0 w 12192000"/>
                              <a:gd name="connsiteY1523" fmla="*/ 4920973 h 6858000"/>
                              <a:gd name="connsiteX1524" fmla="*/ 15206 w 12192000"/>
                              <a:gd name="connsiteY1524" fmla="*/ 4910721 h 6858000"/>
                              <a:gd name="connsiteX1525" fmla="*/ 48215 w 12192000"/>
                              <a:gd name="connsiteY1525" fmla="*/ 4904057 h 6858000"/>
                              <a:gd name="connsiteX1526" fmla="*/ 12039941 w 12192000"/>
                              <a:gd name="connsiteY1526" fmla="*/ 4678444 h 6858000"/>
                              <a:gd name="connsiteX1527" fmla="*/ 12124744 w 12192000"/>
                              <a:gd name="connsiteY1527" fmla="*/ 4763247 h 6858000"/>
                              <a:gd name="connsiteX1528" fmla="*/ 12039941 w 12192000"/>
                              <a:gd name="connsiteY1528" fmla="*/ 4848051 h 6858000"/>
                              <a:gd name="connsiteX1529" fmla="*/ 11955138 w 12192000"/>
                              <a:gd name="connsiteY1529" fmla="*/ 4763247 h 6858000"/>
                              <a:gd name="connsiteX1530" fmla="*/ 12039941 w 12192000"/>
                              <a:gd name="connsiteY1530" fmla="*/ 4678444 h 6858000"/>
                              <a:gd name="connsiteX1531" fmla="*/ 11647663 w 12192000"/>
                              <a:gd name="connsiteY1531" fmla="*/ 4678444 h 6858000"/>
                              <a:gd name="connsiteX1532" fmla="*/ 11732466 w 12192000"/>
                              <a:gd name="connsiteY1532" fmla="*/ 4763247 h 6858000"/>
                              <a:gd name="connsiteX1533" fmla="*/ 11647663 w 12192000"/>
                              <a:gd name="connsiteY1533" fmla="*/ 4848051 h 6858000"/>
                              <a:gd name="connsiteX1534" fmla="*/ 11562860 w 12192000"/>
                              <a:gd name="connsiteY1534" fmla="*/ 4763247 h 6858000"/>
                              <a:gd name="connsiteX1535" fmla="*/ 11647663 w 12192000"/>
                              <a:gd name="connsiteY1535" fmla="*/ 4678444 h 6858000"/>
                              <a:gd name="connsiteX1536" fmla="*/ 11255385 w 12192000"/>
                              <a:gd name="connsiteY1536" fmla="*/ 4678444 h 6858000"/>
                              <a:gd name="connsiteX1537" fmla="*/ 11340188 w 12192000"/>
                              <a:gd name="connsiteY1537" fmla="*/ 4763247 h 6858000"/>
                              <a:gd name="connsiteX1538" fmla="*/ 11255385 w 12192000"/>
                              <a:gd name="connsiteY1538" fmla="*/ 4848051 h 6858000"/>
                              <a:gd name="connsiteX1539" fmla="*/ 11170582 w 12192000"/>
                              <a:gd name="connsiteY1539" fmla="*/ 4763247 h 6858000"/>
                              <a:gd name="connsiteX1540" fmla="*/ 11255385 w 12192000"/>
                              <a:gd name="connsiteY1540" fmla="*/ 4678444 h 6858000"/>
                              <a:gd name="connsiteX1541" fmla="*/ 10863107 w 12192000"/>
                              <a:gd name="connsiteY1541" fmla="*/ 4678444 h 6858000"/>
                              <a:gd name="connsiteX1542" fmla="*/ 10947910 w 12192000"/>
                              <a:gd name="connsiteY1542" fmla="*/ 4763247 h 6858000"/>
                              <a:gd name="connsiteX1543" fmla="*/ 10863107 w 12192000"/>
                              <a:gd name="connsiteY1543" fmla="*/ 4848051 h 6858000"/>
                              <a:gd name="connsiteX1544" fmla="*/ 10778304 w 12192000"/>
                              <a:gd name="connsiteY1544" fmla="*/ 4763247 h 6858000"/>
                              <a:gd name="connsiteX1545" fmla="*/ 10863107 w 12192000"/>
                              <a:gd name="connsiteY1545" fmla="*/ 4678444 h 6858000"/>
                              <a:gd name="connsiteX1546" fmla="*/ 10470829 w 12192000"/>
                              <a:gd name="connsiteY1546" fmla="*/ 4678444 h 6858000"/>
                              <a:gd name="connsiteX1547" fmla="*/ 10555632 w 12192000"/>
                              <a:gd name="connsiteY1547" fmla="*/ 4763247 h 6858000"/>
                              <a:gd name="connsiteX1548" fmla="*/ 10470829 w 12192000"/>
                              <a:gd name="connsiteY1548" fmla="*/ 4848051 h 6858000"/>
                              <a:gd name="connsiteX1549" fmla="*/ 10386026 w 12192000"/>
                              <a:gd name="connsiteY1549" fmla="*/ 4763247 h 6858000"/>
                              <a:gd name="connsiteX1550" fmla="*/ 10470829 w 12192000"/>
                              <a:gd name="connsiteY1550" fmla="*/ 4678444 h 6858000"/>
                              <a:gd name="connsiteX1551" fmla="*/ 10078551 w 12192000"/>
                              <a:gd name="connsiteY1551" fmla="*/ 4678444 h 6858000"/>
                              <a:gd name="connsiteX1552" fmla="*/ 10163354 w 12192000"/>
                              <a:gd name="connsiteY1552" fmla="*/ 4763247 h 6858000"/>
                              <a:gd name="connsiteX1553" fmla="*/ 10078551 w 12192000"/>
                              <a:gd name="connsiteY1553" fmla="*/ 4848051 h 6858000"/>
                              <a:gd name="connsiteX1554" fmla="*/ 9993748 w 12192000"/>
                              <a:gd name="connsiteY1554" fmla="*/ 4763247 h 6858000"/>
                              <a:gd name="connsiteX1555" fmla="*/ 10078551 w 12192000"/>
                              <a:gd name="connsiteY1555" fmla="*/ 4678444 h 6858000"/>
                              <a:gd name="connsiteX1556" fmla="*/ 9686273 w 12192000"/>
                              <a:gd name="connsiteY1556" fmla="*/ 4678444 h 6858000"/>
                              <a:gd name="connsiteX1557" fmla="*/ 9771076 w 12192000"/>
                              <a:gd name="connsiteY1557" fmla="*/ 4763247 h 6858000"/>
                              <a:gd name="connsiteX1558" fmla="*/ 9686273 w 12192000"/>
                              <a:gd name="connsiteY1558" fmla="*/ 4848051 h 6858000"/>
                              <a:gd name="connsiteX1559" fmla="*/ 9601470 w 12192000"/>
                              <a:gd name="connsiteY1559" fmla="*/ 4763247 h 6858000"/>
                              <a:gd name="connsiteX1560" fmla="*/ 9686273 w 12192000"/>
                              <a:gd name="connsiteY1560" fmla="*/ 4678444 h 6858000"/>
                              <a:gd name="connsiteX1561" fmla="*/ 9293995 w 12192000"/>
                              <a:gd name="connsiteY1561" fmla="*/ 4678444 h 6858000"/>
                              <a:gd name="connsiteX1562" fmla="*/ 9378798 w 12192000"/>
                              <a:gd name="connsiteY1562" fmla="*/ 4763247 h 6858000"/>
                              <a:gd name="connsiteX1563" fmla="*/ 9293995 w 12192000"/>
                              <a:gd name="connsiteY1563" fmla="*/ 4848051 h 6858000"/>
                              <a:gd name="connsiteX1564" fmla="*/ 9209192 w 12192000"/>
                              <a:gd name="connsiteY1564" fmla="*/ 4763247 h 6858000"/>
                              <a:gd name="connsiteX1565" fmla="*/ 9293995 w 12192000"/>
                              <a:gd name="connsiteY1565" fmla="*/ 4678444 h 6858000"/>
                              <a:gd name="connsiteX1566" fmla="*/ 8901717 w 12192000"/>
                              <a:gd name="connsiteY1566" fmla="*/ 4678444 h 6858000"/>
                              <a:gd name="connsiteX1567" fmla="*/ 8986520 w 12192000"/>
                              <a:gd name="connsiteY1567" fmla="*/ 4763247 h 6858000"/>
                              <a:gd name="connsiteX1568" fmla="*/ 8901717 w 12192000"/>
                              <a:gd name="connsiteY1568" fmla="*/ 4848051 h 6858000"/>
                              <a:gd name="connsiteX1569" fmla="*/ 8816914 w 12192000"/>
                              <a:gd name="connsiteY1569" fmla="*/ 4763247 h 6858000"/>
                              <a:gd name="connsiteX1570" fmla="*/ 8901717 w 12192000"/>
                              <a:gd name="connsiteY1570" fmla="*/ 4678444 h 6858000"/>
                              <a:gd name="connsiteX1571" fmla="*/ 8509439 w 12192000"/>
                              <a:gd name="connsiteY1571" fmla="*/ 4678444 h 6858000"/>
                              <a:gd name="connsiteX1572" fmla="*/ 8594242 w 12192000"/>
                              <a:gd name="connsiteY1572" fmla="*/ 4763247 h 6858000"/>
                              <a:gd name="connsiteX1573" fmla="*/ 8509439 w 12192000"/>
                              <a:gd name="connsiteY1573" fmla="*/ 4848051 h 6858000"/>
                              <a:gd name="connsiteX1574" fmla="*/ 8424636 w 12192000"/>
                              <a:gd name="connsiteY1574" fmla="*/ 4763247 h 6858000"/>
                              <a:gd name="connsiteX1575" fmla="*/ 8509439 w 12192000"/>
                              <a:gd name="connsiteY1575" fmla="*/ 4678444 h 6858000"/>
                              <a:gd name="connsiteX1576" fmla="*/ 8117161 w 12192000"/>
                              <a:gd name="connsiteY1576" fmla="*/ 4678444 h 6858000"/>
                              <a:gd name="connsiteX1577" fmla="*/ 8201964 w 12192000"/>
                              <a:gd name="connsiteY1577" fmla="*/ 4763247 h 6858000"/>
                              <a:gd name="connsiteX1578" fmla="*/ 8117161 w 12192000"/>
                              <a:gd name="connsiteY1578" fmla="*/ 4848051 h 6858000"/>
                              <a:gd name="connsiteX1579" fmla="*/ 8032358 w 12192000"/>
                              <a:gd name="connsiteY1579" fmla="*/ 4763247 h 6858000"/>
                              <a:gd name="connsiteX1580" fmla="*/ 8117161 w 12192000"/>
                              <a:gd name="connsiteY1580" fmla="*/ 4678444 h 6858000"/>
                              <a:gd name="connsiteX1581" fmla="*/ 7724883 w 12192000"/>
                              <a:gd name="connsiteY1581" fmla="*/ 4678444 h 6858000"/>
                              <a:gd name="connsiteX1582" fmla="*/ 7809686 w 12192000"/>
                              <a:gd name="connsiteY1582" fmla="*/ 4763247 h 6858000"/>
                              <a:gd name="connsiteX1583" fmla="*/ 7724883 w 12192000"/>
                              <a:gd name="connsiteY1583" fmla="*/ 4848051 h 6858000"/>
                              <a:gd name="connsiteX1584" fmla="*/ 7640080 w 12192000"/>
                              <a:gd name="connsiteY1584" fmla="*/ 4763247 h 6858000"/>
                              <a:gd name="connsiteX1585" fmla="*/ 7724883 w 12192000"/>
                              <a:gd name="connsiteY1585" fmla="*/ 4678444 h 6858000"/>
                              <a:gd name="connsiteX1586" fmla="*/ 7332605 w 12192000"/>
                              <a:gd name="connsiteY1586" fmla="*/ 4678444 h 6858000"/>
                              <a:gd name="connsiteX1587" fmla="*/ 7417408 w 12192000"/>
                              <a:gd name="connsiteY1587" fmla="*/ 4763247 h 6858000"/>
                              <a:gd name="connsiteX1588" fmla="*/ 7332605 w 12192000"/>
                              <a:gd name="connsiteY1588" fmla="*/ 4848051 h 6858000"/>
                              <a:gd name="connsiteX1589" fmla="*/ 7247802 w 12192000"/>
                              <a:gd name="connsiteY1589" fmla="*/ 4763247 h 6858000"/>
                              <a:gd name="connsiteX1590" fmla="*/ 7332605 w 12192000"/>
                              <a:gd name="connsiteY1590" fmla="*/ 4678444 h 6858000"/>
                              <a:gd name="connsiteX1591" fmla="*/ 6940327 w 12192000"/>
                              <a:gd name="connsiteY1591" fmla="*/ 4678444 h 6858000"/>
                              <a:gd name="connsiteX1592" fmla="*/ 7025130 w 12192000"/>
                              <a:gd name="connsiteY1592" fmla="*/ 4763247 h 6858000"/>
                              <a:gd name="connsiteX1593" fmla="*/ 6940327 w 12192000"/>
                              <a:gd name="connsiteY1593" fmla="*/ 4848051 h 6858000"/>
                              <a:gd name="connsiteX1594" fmla="*/ 6855524 w 12192000"/>
                              <a:gd name="connsiteY1594" fmla="*/ 4763247 h 6858000"/>
                              <a:gd name="connsiteX1595" fmla="*/ 6940327 w 12192000"/>
                              <a:gd name="connsiteY1595" fmla="*/ 4678444 h 6858000"/>
                              <a:gd name="connsiteX1596" fmla="*/ 6548049 w 12192000"/>
                              <a:gd name="connsiteY1596" fmla="*/ 4678444 h 6858000"/>
                              <a:gd name="connsiteX1597" fmla="*/ 6632852 w 12192000"/>
                              <a:gd name="connsiteY1597" fmla="*/ 4763247 h 6858000"/>
                              <a:gd name="connsiteX1598" fmla="*/ 6548049 w 12192000"/>
                              <a:gd name="connsiteY1598" fmla="*/ 4848051 h 6858000"/>
                              <a:gd name="connsiteX1599" fmla="*/ 6463246 w 12192000"/>
                              <a:gd name="connsiteY1599" fmla="*/ 4763247 h 6858000"/>
                              <a:gd name="connsiteX1600" fmla="*/ 6548049 w 12192000"/>
                              <a:gd name="connsiteY1600" fmla="*/ 4678444 h 6858000"/>
                              <a:gd name="connsiteX1601" fmla="*/ 6155772 w 12192000"/>
                              <a:gd name="connsiteY1601" fmla="*/ 4678444 h 6858000"/>
                              <a:gd name="connsiteX1602" fmla="*/ 6240574 w 12192000"/>
                              <a:gd name="connsiteY1602" fmla="*/ 4763247 h 6858000"/>
                              <a:gd name="connsiteX1603" fmla="*/ 6155772 w 12192000"/>
                              <a:gd name="connsiteY1603" fmla="*/ 4848051 h 6858000"/>
                              <a:gd name="connsiteX1604" fmla="*/ 6070970 w 12192000"/>
                              <a:gd name="connsiteY1604" fmla="*/ 4763247 h 6858000"/>
                              <a:gd name="connsiteX1605" fmla="*/ 6155772 w 12192000"/>
                              <a:gd name="connsiteY1605" fmla="*/ 4678444 h 6858000"/>
                              <a:gd name="connsiteX1606" fmla="*/ 5763496 w 12192000"/>
                              <a:gd name="connsiteY1606" fmla="*/ 4678444 h 6858000"/>
                              <a:gd name="connsiteX1607" fmla="*/ 5848298 w 12192000"/>
                              <a:gd name="connsiteY1607" fmla="*/ 4763247 h 6858000"/>
                              <a:gd name="connsiteX1608" fmla="*/ 5763496 w 12192000"/>
                              <a:gd name="connsiteY1608" fmla="*/ 4848051 h 6858000"/>
                              <a:gd name="connsiteX1609" fmla="*/ 5678694 w 12192000"/>
                              <a:gd name="connsiteY1609" fmla="*/ 4763247 h 6858000"/>
                              <a:gd name="connsiteX1610" fmla="*/ 5763496 w 12192000"/>
                              <a:gd name="connsiteY1610" fmla="*/ 4678444 h 6858000"/>
                              <a:gd name="connsiteX1611" fmla="*/ 5371219 w 12192000"/>
                              <a:gd name="connsiteY1611" fmla="*/ 4678444 h 6858000"/>
                              <a:gd name="connsiteX1612" fmla="*/ 5456021 w 12192000"/>
                              <a:gd name="connsiteY1612" fmla="*/ 4763247 h 6858000"/>
                              <a:gd name="connsiteX1613" fmla="*/ 5371219 w 12192000"/>
                              <a:gd name="connsiteY1613" fmla="*/ 4848051 h 6858000"/>
                              <a:gd name="connsiteX1614" fmla="*/ 5286415 w 12192000"/>
                              <a:gd name="connsiteY1614" fmla="*/ 4763247 h 6858000"/>
                              <a:gd name="connsiteX1615" fmla="*/ 5371219 w 12192000"/>
                              <a:gd name="connsiteY1615" fmla="*/ 4678444 h 6858000"/>
                              <a:gd name="connsiteX1616" fmla="*/ 4978939 w 12192000"/>
                              <a:gd name="connsiteY1616" fmla="*/ 4678444 h 6858000"/>
                              <a:gd name="connsiteX1617" fmla="*/ 5063742 w 12192000"/>
                              <a:gd name="connsiteY1617" fmla="*/ 4763247 h 6858000"/>
                              <a:gd name="connsiteX1618" fmla="*/ 4978939 w 12192000"/>
                              <a:gd name="connsiteY1618" fmla="*/ 4848051 h 6858000"/>
                              <a:gd name="connsiteX1619" fmla="*/ 4894138 w 12192000"/>
                              <a:gd name="connsiteY1619" fmla="*/ 4763247 h 6858000"/>
                              <a:gd name="connsiteX1620" fmla="*/ 4978939 w 12192000"/>
                              <a:gd name="connsiteY1620" fmla="*/ 4678444 h 6858000"/>
                              <a:gd name="connsiteX1621" fmla="*/ 4586665 w 12192000"/>
                              <a:gd name="connsiteY1621" fmla="*/ 4678444 h 6858000"/>
                              <a:gd name="connsiteX1622" fmla="*/ 4671466 w 12192000"/>
                              <a:gd name="connsiteY1622" fmla="*/ 4763247 h 6858000"/>
                              <a:gd name="connsiteX1623" fmla="*/ 4586665 w 12192000"/>
                              <a:gd name="connsiteY1623" fmla="*/ 4848051 h 6858000"/>
                              <a:gd name="connsiteX1624" fmla="*/ 4501858 w 12192000"/>
                              <a:gd name="connsiteY1624" fmla="*/ 4763247 h 6858000"/>
                              <a:gd name="connsiteX1625" fmla="*/ 4586665 w 12192000"/>
                              <a:gd name="connsiteY1625" fmla="*/ 4678444 h 6858000"/>
                              <a:gd name="connsiteX1626" fmla="*/ 4194384 w 12192000"/>
                              <a:gd name="connsiteY1626" fmla="*/ 4678444 h 6858000"/>
                              <a:gd name="connsiteX1627" fmla="*/ 4279190 w 12192000"/>
                              <a:gd name="connsiteY1627" fmla="*/ 4763247 h 6858000"/>
                              <a:gd name="connsiteX1628" fmla="*/ 4194384 w 12192000"/>
                              <a:gd name="connsiteY1628" fmla="*/ 4848051 h 6858000"/>
                              <a:gd name="connsiteX1629" fmla="*/ 4109583 w 12192000"/>
                              <a:gd name="connsiteY1629" fmla="*/ 4763247 h 6858000"/>
                              <a:gd name="connsiteX1630" fmla="*/ 4194384 w 12192000"/>
                              <a:gd name="connsiteY1630" fmla="*/ 4678444 h 6858000"/>
                              <a:gd name="connsiteX1631" fmla="*/ 3802108 w 12192000"/>
                              <a:gd name="connsiteY1631" fmla="*/ 4678444 h 6858000"/>
                              <a:gd name="connsiteX1632" fmla="*/ 3886911 w 12192000"/>
                              <a:gd name="connsiteY1632" fmla="*/ 4763247 h 6858000"/>
                              <a:gd name="connsiteX1633" fmla="*/ 3802108 w 12192000"/>
                              <a:gd name="connsiteY1633" fmla="*/ 4848051 h 6858000"/>
                              <a:gd name="connsiteX1634" fmla="*/ 3717305 w 12192000"/>
                              <a:gd name="connsiteY1634" fmla="*/ 4763247 h 6858000"/>
                              <a:gd name="connsiteX1635" fmla="*/ 3802108 w 12192000"/>
                              <a:gd name="connsiteY1635" fmla="*/ 4678444 h 6858000"/>
                              <a:gd name="connsiteX1636" fmla="*/ 3409829 w 12192000"/>
                              <a:gd name="connsiteY1636" fmla="*/ 4678444 h 6858000"/>
                              <a:gd name="connsiteX1637" fmla="*/ 3494633 w 12192000"/>
                              <a:gd name="connsiteY1637" fmla="*/ 4763247 h 6858000"/>
                              <a:gd name="connsiteX1638" fmla="*/ 3409829 w 12192000"/>
                              <a:gd name="connsiteY1638" fmla="*/ 4848051 h 6858000"/>
                              <a:gd name="connsiteX1639" fmla="*/ 3325026 w 12192000"/>
                              <a:gd name="connsiteY1639" fmla="*/ 4763247 h 6858000"/>
                              <a:gd name="connsiteX1640" fmla="*/ 3409829 w 12192000"/>
                              <a:gd name="connsiteY1640" fmla="*/ 4678444 h 6858000"/>
                              <a:gd name="connsiteX1641" fmla="*/ 3017552 w 12192000"/>
                              <a:gd name="connsiteY1641" fmla="*/ 4678444 h 6858000"/>
                              <a:gd name="connsiteX1642" fmla="*/ 3102355 w 12192000"/>
                              <a:gd name="connsiteY1642" fmla="*/ 4763247 h 6858000"/>
                              <a:gd name="connsiteX1643" fmla="*/ 3017552 w 12192000"/>
                              <a:gd name="connsiteY1643" fmla="*/ 4848051 h 6858000"/>
                              <a:gd name="connsiteX1644" fmla="*/ 2932748 w 12192000"/>
                              <a:gd name="connsiteY1644" fmla="*/ 4763247 h 6858000"/>
                              <a:gd name="connsiteX1645" fmla="*/ 3017552 w 12192000"/>
                              <a:gd name="connsiteY1645" fmla="*/ 4678444 h 6858000"/>
                              <a:gd name="connsiteX1646" fmla="*/ 2625274 w 12192000"/>
                              <a:gd name="connsiteY1646" fmla="*/ 4678444 h 6858000"/>
                              <a:gd name="connsiteX1647" fmla="*/ 2710077 w 12192000"/>
                              <a:gd name="connsiteY1647" fmla="*/ 4763247 h 6858000"/>
                              <a:gd name="connsiteX1648" fmla="*/ 2625274 w 12192000"/>
                              <a:gd name="connsiteY1648" fmla="*/ 4848051 h 6858000"/>
                              <a:gd name="connsiteX1649" fmla="*/ 2540470 w 12192000"/>
                              <a:gd name="connsiteY1649" fmla="*/ 4763247 h 6858000"/>
                              <a:gd name="connsiteX1650" fmla="*/ 2625274 w 12192000"/>
                              <a:gd name="connsiteY1650" fmla="*/ 4678444 h 6858000"/>
                              <a:gd name="connsiteX1651" fmla="*/ 2232996 w 12192000"/>
                              <a:gd name="connsiteY1651" fmla="*/ 4678444 h 6858000"/>
                              <a:gd name="connsiteX1652" fmla="*/ 2317798 w 12192000"/>
                              <a:gd name="connsiteY1652" fmla="*/ 4763247 h 6858000"/>
                              <a:gd name="connsiteX1653" fmla="*/ 2232996 w 12192000"/>
                              <a:gd name="connsiteY1653" fmla="*/ 4848051 h 6858000"/>
                              <a:gd name="connsiteX1654" fmla="*/ 2148193 w 12192000"/>
                              <a:gd name="connsiteY1654" fmla="*/ 4763247 h 6858000"/>
                              <a:gd name="connsiteX1655" fmla="*/ 2232996 w 12192000"/>
                              <a:gd name="connsiteY1655" fmla="*/ 4678444 h 6858000"/>
                              <a:gd name="connsiteX1656" fmla="*/ 1840718 w 12192000"/>
                              <a:gd name="connsiteY1656" fmla="*/ 4678444 h 6858000"/>
                              <a:gd name="connsiteX1657" fmla="*/ 1925521 w 12192000"/>
                              <a:gd name="connsiteY1657" fmla="*/ 4763247 h 6858000"/>
                              <a:gd name="connsiteX1658" fmla="*/ 1840718 w 12192000"/>
                              <a:gd name="connsiteY1658" fmla="*/ 4848051 h 6858000"/>
                              <a:gd name="connsiteX1659" fmla="*/ 1755915 w 12192000"/>
                              <a:gd name="connsiteY1659" fmla="*/ 4763247 h 6858000"/>
                              <a:gd name="connsiteX1660" fmla="*/ 1840718 w 12192000"/>
                              <a:gd name="connsiteY1660" fmla="*/ 4678444 h 6858000"/>
                              <a:gd name="connsiteX1661" fmla="*/ 1448440 w 12192000"/>
                              <a:gd name="connsiteY1661" fmla="*/ 4678444 h 6858000"/>
                              <a:gd name="connsiteX1662" fmla="*/ 1533243 w 12192000"/>
                              <a:gd name="connsiteY1662" fmla="*/ 4763247 h 6858000"/>
                              <a:gd name="connsiteX1663" fmla="*/ 1448440 w 12192000"/>
                              <a:gd name="connsiteY1663" fmla="*/ 4848051 h 6858000"/>
                              <a:gd name="connsiteX1664" fmla="*/ 1363637 w 12192000"/>
                              <a:gd name="connsiteY1664" fmla="*/ 4763247 h 6858000"/>
                              <a:gd name="connsiteX1665" fmla="*/ 1448440 w 12192000"/>
                              <a:gd name="connsiteY1665" fmla="*/ 4678444 h 6858000"/>
                              <a:gd name="connsiteX1666" fmla="*/ 1056162 w 12192000"/>
                              <a:gd name="connsiteY1666" fmla="*/ 4678444 h 6858000"/>
                              <a:gd name="connsiteX1667" fmla="*/ 1140965 w 12192000"/>
                              <a:gd name="connsiteY1667" fmla="*/ 4763247 h 6858000"/>
                              <a:gd name="connsiteX1668" fmla="*/ 1056162 w 12192000"/>
                              <a:gd name="connsiteY1668" fmla="*/ 4848051 h 6858000"/>
                              <a:gd name="connsiteX1669" fmla="*/ 971359 w 12192000"/>
                              <a:gd name="connsiteY1669" fmla="*/ 4763247 h 6858000"/>
                              <a:gd name="connsiteX1670" fmla="*/ 1056162 w 12192000"/>
                              <a:gd name="connsiteY1670" fmla="*/ 4678444 h 6858000"/>
                              <a:gd name="connsiteX1671" fmla="*/ 663884 w 12192000"/>
                              <a:gd name="connsiteY1671" fmla="*/ 4678444 h 6858000"/>
                              <a:gd name="connsiteX1672" fmla="*/ 748687 w 12192000"/>
                              <a:gd name="connsiteY1672" fmla="*/ 4763247 h 6858000"/>
                              <a:gd name="connsiteX1673" fmla="*/ 663884 w 12192000"/>
                              <a:gd name="connsiteY1673" fmla="*/ 4848051 h 6858000"/>
                              <a:gd name="connsiteX1674" fmla="*/ 579081 w 12192000"/>
                              <a:gd name="connsiteY1674" fmla="*/ 4763247 h 6858000"/>
                              <a:gd name="connsiteX1675" fmla="*/ 663884 w 12192000"/>
                              <a:gd name="connsiteY1675" fmla="*/ 4678444 h 6858000"/>
                              <a:gd name="connsiteX1676" fmla="*/ 271606 w 12192000"/>
                              <a:gd name="connsiteY1676" fmla="*/ 4678444 h 6858000"/>
                              <a:gd name="connsiteX1677" fmla="*/ 356409 w 12192000"/>
                              <a:gd name="connsiteY1677" fmla="*/ 4763247 h 6858000"/>
                              <a:gd name="connsiteX1678" fmla="*/ 271606 w 12192000"/>
                              <a:gd name="connsiteY1678" fmla="*/ 4848051 h 6858000"/>
                              <a:gd name="connsiteX1679" fmla="*/ 186803 w 12192000"/>
                              <a:gd name="connsiteY1679" fmla="*/ 4763247 h 6858000"/>
                              <a:gd name="connsiteX1680" fmla="*/ 271606 w 12192000"/>
                              <a:gd name="connsiteY1680" fmla="*/ 4678444 h 6858000"/>
                              <a:gd name="connsiteX1681" fmla="*/ 12192000 w 12192000"/>
                              <a:gd name="connsiteY1681" fmla="*/ 4456989 h 6858000"/>
                              <a:gd name="connsiteX1682" fmla="*/ 12192000 w 12192000"/>
                              <a:gd name="connsiteY1682" fmla="*/ 4618282 h 6858000"/>
                              <a:gd name="connsiteX1683" fmla="*/ 12179580 w 12192000"/>
                              <a:gd name="connsiteY1683" fmla="*/ 4615775 h 6858000"/>
                              <a:gd name="connsiteX1684" fmla="*/ 12127786 w 12192000"/>
                              <a:gd name="connsiteY1684" fmla="*/ 4537635 h 6858000"/>
                              <a:gd name="connsiteX1685" fmla="*/ 12179580 w 12192000"/>
                              <a:gd name="connsiteY1685" fmla="*/ 4459497 h 6858000"/>
                              <a:gd name="connsiteX1686" fmla="*/ 11820306 w 12192000"/>
                              <a:gd name="connsiteY1686" fmla="*/ 4452832 h 6858000"/>
                              <a:gd name="connsiteX1687" fmla="*/ 11905109 w 12192000"/>
                              <a:gd name="connsiteY1687" fmla="*/ 4537635 h 6858000"/>
                              <a:gd name="connsiteX1688" fmla="*/ 11820306 w 12192000"/>
                              <a:gd name="connsiteY1688" fmla="*/ 4622439 h 6858000"/>
                              <a:gd name="connsiteX1689" fmla="*/ 11735503 w 12192000"/>
                              <a:gd name="connsiteY1689" fmla="*/ 4537635 h 6858000"/>
                              <a:gd name="connsiteX1690" fmla="*/ 11820306 w 12192000"/>
                              <a:gd name="connsiteY1690" fmla="*/ 4452832 h 6858000"/>
                              <a:gd name="connsiteX1691" fmla="*/ 11428028 w 12192000"/>
                              <a:gd name="connsiteY1691" fmla="*/ 4452832 h 6858000"/>
                              <a:gd name="connsiteX1692" fmla="*/ 11512831 w 12192000"/>
                              <a:gd name="connsiteY1692" fmla="*/ 4537635 h 6858000"/>
                              <a:gd name="connsiteX1693" fmla="*/ 11428028 w 12192000"/>
                              <a:gd name="connsiteY1693" fmla="*/ 4622439 h 6858000"/>
                              <a:gd name="connsiteX1694" fmla="*/ 11343225 w 12192000"/>
                              <a:gd name="connsiteY1694" fmla="*/ 4537635 h 6858000"/>
                              <a:gd name="connsiteX1695" fmla="*/ 11428028 w 12192000"/>
                              <a:gd name="connsiteY1695" fmla="*/ 4452832 h 6858000"/>
                              <a:gd name="connsiteX1696" fmla="*/ 11035750 w 12192000"/>
                              <a:gd name="connsiteY1696" fmla="*/ 4452832 h 6858000"/>
                              <a:gd name="connsiteX1697" fmla="*/ 11120553 w 12192000"/>
                              <a:gd name="connsiteY1697" fmla="*/ 4537635 h 6858000"/>
                              <a:gd name="connsiteX1698" fmla="*/ 11035750 w 12192000"/>
                              <a:gd name="connsiteY1698" fmla="*/ 4622439 h 6858000"/>
                              <a:gd name="connsiteX1699" fmla="*/ 10950947 w 12192000"/>
                              <a:gd name="connsiteY1699" fmla="*/ 4537635 h 6858000"/>
                              <a:gd name="connsiteX1700" fmla="*/ 11035750 w 12192000"/>
                              <a:gd name="connsiteY1700" fmla="*/ 4452832 h 6858000"/>
                              <a:gd name="connsiteX1701" fmla="*/ 10643472 w 12192000"/>
                              <a:gd name="connsiteY1701" fmla="*/ 4452832 h 6858000"/>
                              <a:gd name="connsiteX1702" fmla="*/ 10728275 w 12192000"/>
                              <a:gd name="connsiteY1702" fmla="*/ 4537635 h 6858000"/>
                              <a:gd name="connsiteX1703" fmla="*/ 10643472 w 12192000"/>
                              <a:gd name="connsiteY1703" fmla="*/ 4622439 h 6858000"/>
                              <a:gd name="connsiteX1704" fmla="*/ 10558669 w 12192000"/>
                              <a:gd name="connsiteY1704" fmla="*/ 4537635 h 6858000"/>
                              <a:gd name="connsiteX1705" fmla="*/ 10643472 w 12192000"/>
                              <a:gd name="connsiteY1705" fmla="*/ 4452832 h 6858000"/>
                              <a:gd name="connsiteX1706" fmla="*/ 10251194 w 12192000"/>
                              <a:gd name="connsiteY1706" fmla="*/ 4452832 h 6858000"/>
                              <a:gd name="connsiteX1707" fmla="*/ 10335997 w 12192000"/>
                              <a:gd name="connsiteY1707" fmla="*/ 4537635 h 6858000"/>
                              <a:gd name="connsiteX1708" fmla="*/ 10251194 w 12192000"/>
                              <a:gd name="connsiteY1708" fmla="*/ 4622439 h 6858000"/>
                              <a:gd name="connsiteX1709" fmla="*/ 10166391 w 12192000"/>
                              <a:gd name="connsiteY1709" fmla="*/ 4537635 h 6858000"/>
                              <a:gd name="connsiteX1710" fmla="*/ 10251194 w 12192000"/>
                              <a:gd name="connsiteY1710" fmla="*/ 4452832 h 6858000"/>
                              <a:gd name="connsiteX1711" fmla="*/ 9858916 w 12192000"/>
                              <a:gd name="connsiteY1711" fmla="*/ 4452832 h 6858000"/>
                              <a:gd name="connsiteX1712" fmla="*/ 9943719 w 12192000"/>
                              <a:gd name="connsiteY1712" fmla="*/ 4537635 h 6858000"/>
                              <a:gd name="connsiteX1713" fmla="*/ 9858916 w 12192000"/>
                              <a:gd name="connsiteY1713" fmla="*/ 4622439 h 6858000"/>
                              <a:gd name="connsiteX1714" fmla="*/ 9774113 w 12192000"/>
                              <a:gd name="connsiteY1714" fmla="*/ 4537635 h 6858000"/>
                              <a:gd name="connsiteX1715" fmla="*/ 9858916 w 12192000"/>
                              <a:gd name="connsiteY1715" fmla="*/ 4452832 h 6858000"/>
                              <a:gd name="connsiteX1716" fmla="*/ 9466638 w 12192000"/>
                              <a:gd name="connsiteY1716" fmla="*/ 4452832 h 6858000"/>
                              <a:gd name="connsiteX1717" fmla="*/ 9551441 w 12192000"/>
                              <a:gd name="connsiteY1717" fmla="*/ 4537635 h 6858000"/>
                              <a:gd name="connsiteX1718" fmla="*/ 9466638 w 12192000"/>
                              <a:gd name="connsiteY1718" fmla="*/ 4622439 h 6858000"/>
                              <a:gd name="connsiteX1719" fmla="*/ 9381835 w 12192000"/>
                              <a:gd name="connsiteY1719" fmla="*/ 4537635 h 6858000"/>
                              <a:gd name="connsiteX1720" fmla="*/ 9466638 w 12192000"/>
                              <a:gd name="connsiteY1720" fmla="*/ 4452832 h 6858000"/>
                              <a:gd name="connsiteX1721" fmla="*/ 9074360 w 12192000"/>
                              <a:gd name="connsiteY1721" fmla="*/ 4452832 h 6858000"/>
                              <a:gd name="connsiteX1722" fmla="*/ 9159163 w 12192000"/>
                              <a:gd name="connsiteY1722" fmla="*/ 4537635 h 6858000"/>
                              <a:gd name="connsiteX1723" fmla="*/ 9074360 w 12192000"/>
                              <a:gd name="connsiteY1723" fmla="*/ 4622439 h 6858000"/>
                              <a:gd name="connsiteX1724" fmla="*/ 8989557 w 12192000"/>
                              <a:gd name="connsiteY1724" fmla="*/ 4537635 h 6858000"/>
                              <a:gd name="connsiteX1725" fmla="*/ 9074360 w 12192000"/>
                              <a:gd name="connsiteY1725" fmla="*/ 4452832 h 6858000"/>
                              <a:gd name="connsiteX1726" fmla="*/ 8682082 w 12192000"/>
                              <a:gd name="connsiteY1726" fmla="*/ 4452832 h 6858000"/>
                              <a:gd name="connsiteX1727" fmla="*/ 8766885 w 12192000"/>
                              <a:gd name="connsiteY1727" fmla="*/ 4537635 h 6858000"/>
                              <a:gd name="connsiteX1728" fmla="*/ 8682082 w 12192000"/>
                              <a:gd name="connsiteY1728" fmla="*/ 4622439 h 6858000"/>
                              <a:gd name="connsiteX1729" fmla="*/ 8597279 w 12192000"/>
                              <a:gd name="connsiteY1729" fmla="*/ 4537635 h 6858000"/>
                              <a:gd name="connsiteX1730" fmla="*/ 8682082 w 12192000"/>
                              <a:gd name="connsiteY1730" fmla="*/ 4452832 h 6858000"/>
                              <a:gd name="connsiteX1731" fmla="*/ 8289804 w 12192000"/>
                              <a:gd name="connsiteY1731" fmla="*/ 4452832 h 6858000"/>
                              <a:gd name="connsiteX1732" fmla="*/ 8374607 w 12192000"/>
                              <a:gd name="connsiteY1732" fmla="*/ 4537635 h 6858000"/>
                              <a:gd name="connsiteX1733" fmla="*/ 8289804 w 12192000"/>
                              <a:gd name="connsiteY1733" fmla="*/ 4622439 h 6858000"/>
                              <a:gd name="connsiteX1734" fmla="*/ 8205001 w 12192000"/>
                              <a:gd name="connsiteY1734" fmla="*/ 4537635 h 6858000"/>
                              <a:gd name="connsiteX1735" fmla="*/ 8289804 w 12192000"/>
                              <a:gd name="connsiteY1735" fmla="*/ 4452832 h 6858000"/>
                              <a:gd name="connsiteX1736" fmla="*/ 7897526 w 12192000"/>
                              <a:gd name="connsiteY1736" fmla="*/ 4452832 h 6858000"/>
                              <a:gd name="connsiteX1737" fmla="*/ 7982329 w 12192000"/>
                              <a:gd name="connsiteY1737" fmla="*/ 4537635 h 6858000"/>
                              <a:gd name="connsiteX1738" fmla="*/ 7897526 w 12192000"/>
                              <a:gd name="connsiteY1738" fmla="*/ 4622439 h 6858000"/>
                              <a:gd name="connsiteX1739" fmla="*/ 7812723 w 12192000"/>
                              <a:gd name="connsiteY1739" fmla="*/ 4537635 h 6858000"/>
                              <a:gd name="connsiteX1740" fmla="*/ 7897526 w 12192000"/>
                              <a:gd name="connsiteY1740" fmla="*/ 4452832 h 6858000"/>
                              <a:gd name="connsiteX1741" fmla="*/ 7505248 w 12192000"/>
                              <a:gd name="connsiteY1741" fmla="*/ 4452832 h 6858000"/>
                              <a:gd name="connsiteX1742" fmla="*/ 7590051 w 12192000"/>
                              <a:gd name="connsiteY1742" fmla="*/ 4537635 h 6858000"/>
                              <a:gd name="connsiteX1743" fmla="*/ 7505248 w 12192000"/>
                              <a:gd name="connsiteY1743" fmla="*/ 4622439 h 6858000"/>
                              <a:gd name="connsiteX1744" fmla="*/ 7420445 w 12192000"/>
                              <a:gd name="connsiteY1744" fmla="*/ 4537635 h 6858000"/>
                              <a:gd name="connsiteX1745" fmla="*/ 7505248 w 12192000"/>
                              <a:gd name="connsiteY1745" fmla="*/ 4452832 h 6858000"/>
                              <a:gd name="connsiteX1746" fmla="*/ 7112970 w 12192000"/>
                              <a:gd name="connsiteY1746" fmla="*/ 4452832 h 6858000"/>
                              <a:gd name="connsiteX1747" fmla="*/ 7197773 w 12192000"/>
                              <a:gd name="connsiteY1747" fmla="*/ 4537635 h 6858000"/>
                              <a:gd name="connsiteX1748" fmla="*/ 7112970 w 12192000"/>
                              <a:gd name="connsiteY1748" fmla="*/ 4622439 h 6858000"/>
                              <a:gd name="connsiteX1749" fmla="*/ 7028167 w 12192000"/>
                              <a:gd name="connsiteY1749" fmla="*/ 4537635 h 6858000"/>
                              <a:gd name="connsiteX1750" fmla="*/ 7112970 w 12192000"/>
                              <a:gd name="connsiteY1750" fmla="*/ 4452832 h 6858000"/>
                              <a:gd name="connsiteX1751" fmla="*/ 6720692 w 12192000"/>
                              <a:gd name="connsiteY1751" fmla="*/ 4452832 h 6858000"/>
                              <a:gd name="connsiteX1752" fmla="*/ 6805495 w 12192000"/>
                              <a:gd name="connsiteY1752" fmla="*/ 4537635 h 6858000"/>
                              <a:gd name="connsiteX1753" fmla="*/ 6720692 w 12192000"/>
                              <a:gd name="connsiteY1753" fmla="*/ 4622439 h 6858000"/>
                              <a:gd name="connsiteX1754" fmla="*/ 6635889 w 12192000"/>
                              <a:gd name="connsiteY1754" fmla="*/ 4537635 h 6858000"/>
                              <a:gd name="connsiteX1755" fmla="*/ 6720692 w 12192000"/>
                              <a:gd name="connsiteY1755" fmla="*/ 4452832 h 6858000"/>
                              <a:gd name="connsiteX1756" fmla="*/ 6328414 w 12192000"/>
                              <a:gd name="connsiteY1756" fmla="*/ 4452832 h 6858000"/>
                              <a:gd name="connsiteX1757" fmla="*/ 6413217 w 12192000"/>
                              <a:gd name="connsiteY1757" fmla="*/ 4537635 h 6858000"/>
                              <a:gd name="connsiteX1758" fmla="*/ 6328414 w 12192000"/>
                              <a:gd name="connsiteY1758" fmla="*/ 4622439 h 6858000"/>
                              <a:gd name="connsiteX1759" fmla="*/ 6243611 w 12192000"/>
                              <a:gd name="connsiteY1759" fmla="*/ 4537635 h 6858000"/>
                              <a:gd name="connsiteX1760" fmla="*/ 6328414 w 12192000"/>
                              <a:gd name="connsiteY1760" fmla="*/ 4452832 h 6858000"/>
                              <a:gd name="connsiteX1761" fmla="*/ 5936140 w 12192000"/>
                              <a:gd name="connsiteY1761" fmla="*/ 4452832 h 6858000"/>
                              <a:gd name="connsiteX1762" fmla="*/ 6020941 w 12192000"/>
                              <a:gd name="connsiteY1762" fmla="*/ 4537635 h 6858000"/>
                              <a:gd name="connsiteX1763" fmla="*/ 5936140 w 12192000"/>
                              <a:gd name="connsiteY1763" fmla="*/ 4622439 h 6858000"/>
                              <a:gd name="connsiteX1764" fmla="*/ 5851334 w 12192000"/>
                              <a:gd name="connsiteY1764" fmla="*/ 4537635 h 6858000"/>
                              <a:gd name="connsiteX1765" fmla="*/ 5936140 w 12192000"/>
                              <a:gd name="connsiteY1765" fmla="*/ 4452832 h 6858000"/>
                              <a:gd name="connsiteX1766" fmla="*/ 5543863 w 12192000"/>
                              <a:gd name="connsiteY1766" fmla="*/ 4452832 h 6858000"/>
                              <a:gd name="connsiteX1767" fmla="*/ 5628664 w 12192000"/>
                              <a:gd name="connsiteY1767" fmla="*/ 4537635 h 6858000"/>
                              <a:gd name="connsiteX1768" fmla="*/ 5543863 w 12192000"/>
                              <a:gd name="connsiteY1768" fmla="*/ 4622439 h 6858000"/>
                              <a:gd name="connsiteX1769" fmla="*/ 5459061 w 12192000"/>
                              <a:gd name="connsiteY1769" fmla="*/ 4537635 h 6858000"/>
                              <a:gd name="connsiteX1770" fmla="*/ 5543863 w 12192000"/>
                              <a:gd name="connsiteY1770" fmla="*/ 4452832 h 6858000"/>
                              <a:gd name="connsiteX1771" fmla="*/ 5151585 w 12192000"/>
                              <a:gd name="connsiteY1771" fmla="*/ 4452832 h 6858000"/>
                              <a:gd name="connsiteX1772" fmla="*/ 5236388 w 12192000"/>
                              <a:gd name="connsiteY1772" fmla="*/ 4537635 h 6858000"/>
                              <a:gd name="connsiteX1773" fmla="*/ 5151585 w 12192000"/>
                              <a:gd name="connsiteY1773" fmla="*/ 4622439 h 6858000"/>
                              <a:gd name="connsiteX1774" fmla="*/ 5066782 w 12192000"/>
                              <a:gd name="connsiteY1774" fmla="*/ 4537635 h 6858000"/>
                              <a:gd name="connsiteX1775" fmla="*/ 5151585 w 12192000"/>
                              <a:gd name="connsiteY1775" fmla="*/ 4452832 h 6858000"/>
                              <a:gd name="connsiteX1776" fmla="*/ 4759305 w 12192000"/>
                              <a:gd name="connsiteY1776" fmla="*/ 4452832 h 6858000"/>
                              <a:gd name="connsiteX1777" fmla="*/ 4844109 w 12192000"/>
                              <a:gd name="connsiteY1777" fmla="*/ 4537635 h 6858000"/>
                              <a:gd name="connsiteX1778" fmla="*/ 4759305 w 12192000"/>
                              <a:gd name="connsiteY1778" fmla="*/ 4622439 h 6858000"/>
                              <a:gd name="connsiteX1779" fmla="*/ 4674505 w 12192000"/>
                              <a:gd name="connsiteY1779" fmla="*/ 4537635 h 6858000"/>
                              <a:gd name="connsiteX1780" fmla="*/ 4759305 w 12192000"/>
                              <a:gd name="connsiteY1780" fmla="*/ 4452832 h 6858000"/>
                              <a:gd name="connsiteX1781" fmla="*/ 4367030 w 12192000"/>
                              <a:gd name="connsiteY1781" fmla="*/ 4452832 h 6858000"/>
                              <a:gd name="connsiteX1782" fmla="*/ 4451833 w 12192000"/>
                              <a:gd name="connsiteY1782" fmla="*/ 4537635 h 6858000"/>
                              <a:gd name="connsiteX1783" fmla="*/ 4367030 w 12192000"/>
                              <a:gd name="connsiteY1783" fmla="*/ 4622439 h 6858000"/>
                              <a:gd name="connsiteX1784" fmla="*/ 4282223 w 12192000"/>
                              <a:gd name="connsiteY1784" fmla="*/ 4537635 h 6858000"/>
                              <a:gd name="connsiteX1785" fmla="*/ 4367030 w 12192000"/>
                              <a:gd name="connsiteY1785" fmla="*/ 4452832 h 6858000"/>
                              <a:gd name="connsiteX1786" fmla="*/ 3974752 w 12192000"/>
                              <a:gd name="connsiteY1786" fmla="*/ 4452832 h 6858000"/>
                              <a:gd name="connsiteX1787" fmla="*/ 4059554 w 12192000"/>
                              <a:gd name="connsiteY1787" fmla="*/ 4537635 h 6858000"/>
                              <a:gd name="connsiteX1788" fmla="*/ 3974752 w 12192000"/>
                              <a:gd name="connsiteY1788" fmla="*/ 4622439 h 6858000"/>
                              <a:gd name="connsiteX1789" fmla="*/ 3889951 w 12192000"/>
                              <a:gd name="connsiteY1789" fmla="*/ 4537635 h 6858000"/>
                              <a:gd name="connsiteX1790" fmla="*/ 3974752 w 12192000"/>
                              <a:gd name="connsiteY1790" fmla="*/ 4452832 h 6858000"/>
                              <a:gd name="connsiteX1791" fmla="*/ 3582474 w 12192000"/>
                              <a:gd name="connsiteY1791" fmla="*/ 4452832 h 6858000"/>
                              <a:gd name="connsiteX1792" fmla="*/ 3667278 w 12192000"/>
                              <a:gd name="connsiteY1792" fmla="*/ 4537635 h 6858000"/>
                              <a:gd name="connsiteX1793" fmla="*/ 3582474 w 12192000"/>
                              <a:gd name="connsiteY1793" fmla="*/ 4622439 h 6858000"/>
                              <a:gd name="connsiteX1794" fmla="*/ 3497672 w 12192000"/>
                              <a:gd name="connsiteY1794" fmla="*/ 4537635 h 6858000"/>
                              <a:gd name="connsiteX1795" fmla="*/ 3582474 w 12192000"/>
                              <a:gd name="connsiteY1795" fmla="*/ 4452832 h 6858000"/>
                              <a:gd name="connsiteX1796" fmla="*/ 3190197 w 12192000"/>
                              <a:gd name="connsiteY1796" fmla="*/ 4452832 h 6858000"/>
                              <a:gd name="connsiteX1797" fmla="*/ 3275001 w 12192000"/>
                              <a:gd name="connsiteY1797" fmla="*/ 4537635 h 6858000"/>
                              <a:gd name="connsiteX1798" fmla="*/ 3190197 w 12192000"/>
                              <a:gd name="connsiteY1798" fmla="*/ 4622439 h 6858000"/>
                              <a:gd name="connsiteX1799" fmla="*/ 3105394 w 12192000"/>
                              <a:gd name="connsiteY1799" fmla="*/ 4537635 h 6858000"/>
                              <a:gd name="connsiteX1800" fmla="*/ 3190197 w 12192000"/>
                              <a:gd name="connsiteY1800" fmla="*/ 4452832 h 6858000"/>
                              <a:gd name="connsiteX1801" fmla="*/ 2797920 w 12192000"/>
                              <a:gd name="connsiteY1801" fmla="*/ 4452832 h 6858000"/>
                              <a:gd name="connsiteX1802" fmla="*/ 2882722 w 12192000"/>
                              <a:gd name="connsiteY1802" fmla="*/ 4537635 h 6858000"/>
                              <a:gd name="connsiteX1803" fmla="*/ 2797920 w 12192000"/>
                              <a:gd name="connsiteY1803" fmla="*/ 4622439 h 6858000"/>
                              <a:gd name="connsiteX1804" fmla="*/ 2713116 w 12192000"/>
                              <a:gd name="connsiteY1804" fmla="*/ 4537635 h 6858000"/>
                              <a:gd name="connsiteX1805" fmla="*/ 2797920 w 12192000"/>
                              <a:gd name="connsiteY1805" fmla="*/ 4452832 h 6858000"/>
                              <a:gd name="connsiteX1806" fmla="*/ 2405641 w 12192000"/>
                              <a:gd name="connsiteY1806" fmla="*/ 4452832 h 6858000"/>
                              <a:gd name="connsiteX1807" fmla="*/ 2490444 w 12192000"/>
                              <a:gd name="connsiteY1807" fmla="*/ 4537635 h 6858000"/>
                              <a:gd name="connsiteX1808" fmla="*/ 2405641 w 12192000"/>
                              <a:gd name="connsiteY1808" fmla="*/ 4622439 h 6858000"/>
                              <a:gd name="connsiteX1809" fmla="*/ 2320839 w 12192000"/>
                              <a:gd name="connsiteY1809" fmla="*/ 4537635 h 6858000"/>
                              <a:gd name="connsiteX1810" fmla="*/ 2405641 w 12192000"/>
                              <a:gd name="connsiteY1810" fmla="*/ 4452832 h 6858000"/>
                              <a:gd name="connsiteX1811" fmla="*/ 2013362 w 12192000"/>
                              <a:gd name="connsiteY1811" fmla="*/ 4452832 h 6858000"/>
                              <a:gd name="connsiteX1812" fmla="*/ 2098165 w 12192000"/>
                              <a:gd name="connsiteY1812" fmla="*/ 4537635 h 6858000"/>
                              <a:gd name="connsiteX1813" fmla="*/ 2013362 w 12192000"/>
                              <a:gd name="connsiteY1813" fmla="*/ 4622439 h 6858000"/>
                              <a:gd name="connsiteX1814" fmla="*/ 1928559 w 12192000"/>
                              <a:gd name="connsiteY1814" fmla="*/ 4537635 h 6858000"/>
                              <a:gd name="connsiteX1815" fmla="*/ 2013362 w 12192000"/>
                              <a:gd name="connsiteY1815" fmla="*/ 4452832 h 6858000"/>
                              <a:gd name="connsiteX1816" fmla="*/ 1621084 w 12192000"/>
                              <a:gd name="connsiteY1816" fmla="*/ 4452832 h 6858000"/>
                              <a:gd name="connsiteX1817" fmla="*/ 1705887 w 12192000"/>
                              <a:gd name="connsiteY1817" fmla="*/ 4537635 h 6858000"/>
                              <a:gd name="connsiteX1818" fmla="*/ 1621084 w 12192000"/>
                              <a:gd name="connsiteY1818" fmla="*/ 4622439 h 6858000"/>
                              <a:gd name="connsiteX1819" fmla="*/ 1536281 w 12192000"/>
                              <a:gd name="connsiteY1819" fmla="*/ 4537635 h 6858000"/>
                              <a:gd name="connsiteX1820" fmla="*/ 1621084 w 12192000"/>
                              <a:gd name="connsiteY1820" fmla="*/ 4452832 h 6858000"/>
                              <a:gd name="connsiteX1821" fmla="*/ 1228807 w 12192000"/>
                              <a:gd name="connsiteY1821" fmla="*/ 4452832 h 6858000"/>
                              <a:gd name="connsiteX1822" fmla="*/ 1313610 w 12192000"/>
                              <a:gd name="connsiteY1822" fmla="*/ 4537635 h 6858000"/>
                              <a:gd name="connsiteX1823" fmla="*/ 1228807 w 12192000"/>
                              <a:gd name="connsiteY1823" fmla="*/ 4622439 h 6858000"/>
                              <a:gd name="connsiteX1824" fmla="*/ 1144004 w 12192000"/>
                              <a:gd name="connsiteY1824" fmla="*/ 4537635 h 6858000"/>
                              <a:gd name="connsiteX1825" fmla="*/ 1228807 w 12192000"/>
                              <a:gd name="connsiteY1825" fmla="*/ 4452832 h 6858000"/>
                              <a:gd name="connsiteX1826" fmla="*/ 836529 w 12192000"/>
                              <a:gd name="connsiteY1826" fmla="*/ 4452832 h 6858000"/>
                              <a:gd name="connsiteX1827" fmla="*/ 921332 w 12192000"/>
                              <a:gd name="connsiteY1827" fmla="*/ 4537635 h 6858000"/>
                              <a:gd name="connsiteX1828" fmla="*/ 836529 w 12192000"/>
                              <a:gd name="connsiteY1828" fmla="*/ 4622439 h 6858000"/>
                              <a:gd name="connsiteX1829" fmla="*/ 751726 w 12192000"/>
                              <a:gd name="connsiteY1829" fmla="*/ 4537635 h 6858000"/>
                              <a:gd name="connsiteX1830" fmla="*/ 836529 w 12192000"/>
                              <a:gd name="connsiteY1830" fmla="*/ 4452832 h 6858000"/>
                              <a:gd name="connsiteX1831" fmla="*/ 444251 w 12192000"/>
                              <a:gd name="connsiteY1831" fmla="*/ 4452832 h 6858000"/>
                              <a:gd name="connsiteX1832" fmla="*/ 529054 w 12192000"/>
                              <a:gd name="connsiteY1832" fmla="*/ 4537635 h 6858000"/>
                              <a:gd name="connsiteX1833" fmla="*/ 444251 w 12192000"/>
                              <a:gd name="connsiteY1833" fmla="*/ 4622439 h 6858000"/>
                              <a:gd name="connsiteX1834" fmla="*/ 359448 w 12192000"/>
                              <a:gd name="connsiteY1834" fmla="*/ 4537635 h 6858000"/>
                              <a:gd name="connsiteX1835" fmla="*/ 444251 w 12192000"/>
                              <a:gd name="connsiteY1835" fmla="*/ 4452832 h 6858000"/>
                              <a:gd name="connsiteX1836" fmla="*/ 51974 w 12192000"/>
                              <a:gd name="connsiteY1836" fmla="*/ 4452832 h 6858000"/>
                              <a:gd name="connsiteX1837" fmla="*/ 136777 w 12192000"/>
                              <a:gd name="connsiteY1837" fmla="*/ 4537635 h 6858000"/>
                              <a:gd name="connsiteX1838" fmla="*/ 51974 w 12192000"/>
                              <a:gd name="connsiteY1838" fmla="*/ 4622439 h 6858000"/>
                              <a:gd name="connsiteX1839" fmla="*/ 18965 w 12192000"/>
                              <a:gd name="connsiteY1839" fmla="*/ 4615775 h 6858000"/>
                              <a:gd name="connsiteX1840" fmla="*/ 0 w 12192000"/>
                              <a:gd name="connsiteY1840" fmla="*/ 4602988 h 6858000"/>
                              <a:gd name="connsiteX1841" fmla="*/ 0 w 12192000"/>
                              <a:gd name="connsiteY1841" fmla="*/ 4472283 h 6858000"/>
                              <a:gd name="connsiteX1842" fmla="*/ 18965 w 12192000"/>
                              <a:gd name="connsiteY1842" fmla="*/ 4459497 h 6858000"/>
                              <a:gd name="connsiteX1843" fmla="*/ 51974 w 12192000"/>
                              <a:gd name="connsiteY1843" fmla="*/ 4452832 h 6858000"/>
                              <a:gd name="connsiteX1844" fmla="*/ 12027223 w 12192000"/>
                              <a:gd name="connsiteY1844" fmla="*/ 4227221 h 6858000"/>
                              <a:gd name="connsiteX1845" fmla="*/ 12112026 w 12192000"/>
                              <a:gd name="connsiteY1845" fmla="*/ 4312024 h 6858000"/>
                              <a:gd name="connsiteX1846" fmla="*/ 12027223 w 12192000"/>
                              <a:gd name="connsiteY1846" fmla="*/ 4396827 h 6858000"/>
                              <a:gd name="connsiteX1847" fmla="*/ 11942420 w 12192000"/>
                              <a:gd name="connsiteY1847" fmla="*/ 4312024 h 6858000"/>
                              <a:gd name="connsiteX1848" fmla="*/ 12027223 w 12192000"/>
                              <a:gd name="connsiteY1848" fmla="*/ 4227221 h 6858000"/>
                              <a:gd name="connsiteX1849" fmla="*/ 11634945 w 12192000"/>
                              <a:gd name="connsiteY1849" fmla="*/ 4227221 h 6858000"/>
                              <a:gd name="connsiteX1850" fmla="*/ 11719748 w 12192000"/>
                              <a:gd name="connsiteY1850" fmla="*/ 4312024 h 6858000"/>
                              <a:gd name="connsiteX1851" fmla="*/ 11634945 w 12192000"/>
                              <a:gd name="connsiteY1851" fmla="*/ 4396827 h 6858000"/>
                              <a:gd name="connsiteX1852" fmla="*/ 11550142 w 12192000"/>
                              <a:gd name="connsiteY1852" fmla="*/ 4312024 h 6858000"/>
                              <a:gd name="connsiteX1853" fmla="*/ 11634945 w 12192000"/>
                              <a:gd name="connsiteY1853" fmla="*/ 4227221 h 6858000"/>
                              <a:gd name="connsiteX1854" fmla="*/ 11242667 w 12192000"/>
                              <a:gd name="connsiteY1854" fmla="*/ 4227221 h 6858000"/>
                              <a:gd name="connsiteX1855" fmla="*/ 11327470 w 12192000"/>
                              <a:gd name="connsiteY1855" fmla="*/ 4312024 h 6858000"/>
                              <a:gd name="connsiteX1856" fmla="*/ 11242667 w 12192000"/>
                              <a:gd name="connsiteY1856" fmla="*/ 4396827 h 6858000"/>
                              <a:gd name="connsiteX1857" fmla="*/ 11157864 w 12192000"/>
                              <a:gd name="connsiteY1857" fmla="*/ 4312024 h 6858000"/>
                              <a:gd name="connsiteX1858" fmla="*/ 11242667 w 12192000"/>
                              <a:gd name="connsiteY1858" fmla="*/ 4227221 h 6858000"/>
                              <a:gd name="connsiteX1859" fmla="*/ 10850389 w 12192000"/>
                              <a:gd name="connsiteY1859" fmla="*/ 4227221 h 6858000"/>
                              <a:gd name="connsiteX1860" fmla="*/ 10935192 w 12192000"/>
                              <a:gd name="connsiteY1860" fmla="*/ 4312024 h 6858000"/>
                              <a:gd name="connsiteX1861" fmla="*/ 10850389 w 12192000"/>
                              <a:gd name="connsiteY1861" fmla="*/ 4396827 h 6858000"/>
                              <a:gd name="connsiteX1862" fmla="*/ 10765586 w 12192000"/>
                              <a:gd name="connsiteY1862" fmla="*/ 4312024 h 6858000"/>
                              <a:gd name="connsiteX1863" fmla="*/ 10850389 w 12192000"/>
                              <a:gd name="connsiteY1863" fmla="*/ 4227221 h 6858000"/>
                              <a:gd name="connsiteX1864" fmla="*/ 10458111 w 12192000"/>
                              <a:gd name="connsiteY1864" fmla="*/ 4227221 h 6858000"/>
                              <a:gd name="connsiteX1865" fmla="*/ 10542914 w 12192000"/>
                              <a:gd name="connsiteY1865" fmla="*/ 4312024 h 6858000"/>
                              <a:gd name="connsiteX1866" fmla="*/ 10458111 w 12192000"/>
                              <a:gd name="connsiteY1866" fmla="*/ 4396827 h 6858000"/>
                              <a:gd name="connsiteX1867" fmla="*/ 10373308 w 12192000"/>
                              <a:gd name="connsiteY1867" fmla="*/ 4312024 h 6858000"/>
                              <a:gd name="connsiteX1868" fmla="*/ 10458111 w 12192000"/>
                              <a:gd name="connsiteY1868" fmla="*/ 4227221 h 6858000"/>
                              <a:gd name="connsiteX1869" fmla="*/ 10065833 w 12192000"/>
                              <a:gd name="connsiteY1869" fmla="*/ 4227221 h 6858000"/>
                              <a:gd name="connsiteX1870" fmla="*/ 10150636 w 12192000"/>
                              <a:gd name="connsiteY1870" fmla="*/ 4312024 h 6858000"/>
                              <a:gd name="connsiteX1871" fmla="*/ 10065833 w 12192000"/>
                              <a:gd name="connsiteY1871" fmla="*/ 4396827 h 6858000"/>
                              <a:gd name="connsiteX1872" fmla="*/ 9981030 w 12192000"/>
                              <a:gd name="connsiteY1872" fmla="*/ 4312024 h 6858000"/>
                              <a:gd name="connsiteX1873" fmla="*/ 10065833 w 12192000"/>
                              <a:gd name="connsiteY1873" fmla="*/ 4227221 h 6858000"/>
                              <a:gd name="connsiteX1874" fmla="*/ 9673555 w 12192000"/>
                              <a:gd name="connsiteY1874" fmla="*/ 4227221 h 6858000"/>
                              <a:gd name="connsiteX1875" fmla="*/ 9758358 w 12192000"/>
                              <a:gd name="connsiteY1875" fmla="*/ 4312024 h 6858000"/>
                              <a:gd name="connsiteX1876" fmla="*/ 9673555 w 12192000"/>
                              <a:gd name="connsiteY1876" fmla="*/ 4396827 h 6858000"/>
                              <a:gd name="connsiteX1877" fmla="*/ 9588752 w 12192000"/>
                              <a:gd name="connsiteY1877" fmla="*/ 4312024 h 6858000"/>
                              <a:gd name="connsiteX1878" fmla="*/ 9673555 w 12192000"/>
                              <a:gd name="connsiteY1878" fmla="*/ 4227221 h 6858000"/>
                              <a:gd name="connsiteX1879" fmla="*/ 9281277 w 12192000"/>
                              <a:gd name="connsiteY1879" fmla="*/ 4227221 h 6858000"/>
                              <a:gd name="connsiteX1880" fmla="*/ 9366080 w 12192000"/>
                              <a:gd name="connsiteY1880" fmla="*/ 4312024 h 6858000"/>
                              <a:gd name="connsiteX1881" fmla="*/ 9281277 w 12192000"/>
                              <a:gd name="connsiteY1881" fmla="*/ 4396827 h 6858000"/>
                              <a:gd name="connsiteX1882" fmla="*/ 9196474 w 12192000"/>
                              <a:gd name="connsiteY1882" fmla="*/ 4312024 h 6858000"/>
                              <a:gd name="connsiteX1883" fmla="*/ 9281277 w 12192000"/>
                              <a:gd name="connsiteY1883" fmla="*/ 4227221 h 6858000"/>
                              <a:gd name="connsiteX1884" fmla="*/ 8888999 w 12192000"/>
                              <a:gd name="connsiteY1884" fmla="*/ 4227221 h 6858000"/>
                              <a:gd name="connsiteX1885" fmla="*/ 8973802 w 12192000"/>
                              <a:gd name="connsiteY1885" fmla="*/ 4312024 h 6858000"/>
                              <a:gd name="connsiteX1886" fmla="*/ 8888999 w 12192000"/>
                              <a:gd name="connsiteY1886" fmla="*/ 4396827 h 6858000"/>
                              <a:gd name="connsiteX1887" fmla="*/ 8804196 w 12192000"/>
                              <a:gd name="connsiteY1887" fmla="*/ 4312024 h 6858000"/>
                              <a:gd name="connsiteX1888" fmla="*/ 8888999 w 12192000"/>
                              <a:gd name="connsiteY1888" fmla="*/ 4227221 h 6858000"/>
                              <a:gd name="connsiteX1889" fmla="*/ 8496721 w 12192000"/>
                              <a:gd name="connsiteY1889" fmla="*/ 4227221 h 6858000"/>
                              <a:gd name="connsiteX1890" fmla="*/ 8581524 w 12192000"/>
                              <a:gd name="connsiteY1890" fmla="*/ 4312024 h 6858000"/>
                              <a:gd name="connsiteX1891" fmla="*/ 8496721 w 12192000"/>
                              <a:gd name="connsiteY1891" fmla="*/ 4396827 h 6858000"/>
                              <a:gd name="connsiteX1892" fmla="*/ 8411918 w 12192000"/>
                              <a:gd name="connsiteY1892" fmla="*/ 4312024 h 6858000"/>
                              <a:gd name="connsiteX1893" fmla="*/ 8496721 w 12192000"/>
                              <a:gd name="connsiteY1893" fmla="*/ 4227221 h 6858000"/>
                              <a:gd name="connsiteX1894" fmla="*/ 8104443 w 12192000"/>
                              <a:gd name="connsiteY1894" fmla="*/ 4227221 h 6858000"/>
                              <a:gd name="connsiteX1895" fmla="*/ 8189246 w 12192000"/>
                              <a:gd name="connsiteY1895" fmla="*/ 4312024 h 6858000"/>
                              <a:gd name="connsiteX1896" fmla="*/ 8104443 w 12192000"/>
                              <a:gd name="connsiteY1896" fmla="*/ 4396827 h 6858000"/>
                              <a:gd name="connsiteX1897" fmla="*/ 8019640 w 12192000"/>
                              <a:gd name="connsiteY1897" fmla="*/ 4312024 h 6858000"/>
                              <a:gd name="connsiteX1898" fmla="*/ 8104443 w 12192000"/>
                              <a:gd name="connsiteY1898" fmla="*/ 4227221 h 6858000"/>
                              <a:gd name="connsiteX1899" fmla="*/ 7712165 w 12192000"/>
                              <a:gd name="connsiteY1899" fmla="*/ 4227221 h 6858000"/>
                              <a:gd name="connsiteX1900" fmla="*/ 7796968 w 12192000"/>
                              <a:gd name="connsiteY1900" fmla="*/ 4312024 h 6858000"/>
                              <a:gd name="connsiteX1901" fmla="*/ 7712165 w 12192000"/>
                              <a:gd name="connsiteY1901" fmla="*/ 4396827 h 6858000"/>
                              <a:gd name="connsiteX1902" fmla="*/ 7627362 w 12192000"/>
                              <a:gd name="connsiteY1902" fmla="*/ 4312024 h 6858000"/>
                              <a:gd name="connsiteX1903" fmla="*/ 7712165 w 12192000"/>
                              <a:gd name="connsiteY1903" fmla="*/ 4227221 h 6858000"/>
                              <a:gd name="connsiteX1904" fmla="*/ 7319887 w 12192000"/>
                              <a:gd name="connsiteY1904" fmla="*/ 4227221 h 6858000"/>
                              <a:gd name="connsiteX1905" fmla="*/ 7404690 w 12192000"/>
                              <a:gd name="connsiteY1905" fmla="*/ 4312024 h 6858000"/>
                              <a:gd name="connsiteX1906" fmla="*/ 7319887 w 12192000"/>
                              <a:gd name="connsiteY1906" fmla="*/ 4396827 h 6858000"/>
                              <a:gd name="connsiteX1907" fmla="*/ 7235084 w 12192000"/>
                              <a:gd name="connsiteY1907" fmla="*/ 4312024 h 6858000"/>
                              <a:gd name="connsiteX1908" fmla="*/ 7319887 w 12192000"/>
                              <a:gd name="connsiteY1908" fmla="*/ 4227221 h 6858000"/>
                              <a:gd name="connsiteX1909" fmla="*/ 6927609 w 12192000"/>
                              <a:gd name="connsiteY1909" fmla="*/ 4227221 h 6858000"/>
                              <a:gd name="connsiteX1910" fmla="*/ 7012412 w 12192000"/>
                              <a:gd name="connsiteY1910" fmla="*/ 4312024 h 6858000"/>
                              <a:gd name="connsiteX1911" fmla="*/ 6927609 w 12192000"/>
                              <a:gd name="connsiteY1911" fmla="*/ 4396827 h 6858000"/>
                              <a:gd name="connsiteX1912" fmla="*/ 6842806 w 12192000"/>
                              <a:gd name="connsiteY1912" fmla="*/ 4312024 h 6858000"/>
                              <a:gd name="connsiteX1913" fmla="*/ 6927609 w 12192000"/>
                              <a:gd name="connsiteY1913" fmla="*/ 4227221 h 6858000"/>
                              <a:gd name="connsiteX1914" fmla="*/ 6535332 w 12192000"/>
                              <a:gd name="connsiteY1914" fmla="*/ 4227221 h 6858000"/>
                              <a:gd name="connsiteX1915" fmla="*/ 6620135 w 12192000"/>
                              <a:gd name="connsiteY1915" fmla="*/ 4312024 h 6858000"/>
                              <a:gd name="connsiteX1916" fmla="*/ 6535332 w 12192000"/>
                              <a:gd name="connsiteY1916" fmla="*/ 4396827 h 6858000"/>
                              <a:gd name="connsiteX1917" fmla="*/ 6450528 w 12192000"/>
                              <a:gd name="connsiteY1917" fmla="*/ 4312024 h 6858000"/>
                              <a:gd name="connsiteX1918" fmla="*/ 6535332 w 12192000"/>
                              <a:gd name="connsiteY1918" fmla="*/ 4227221 h 6858000"/>
                              <a:gd name="connsiteX1919" fmla="*/ 6143054 w 12192000"/>
                              <a:gd name="connsiteY1919" fmla="*/ 4227221 h 6858000"/>
                              <a:gd name="connsiteX1920" fmla="*/ 6227857 w 12192000"/>
                              <a:gd name="connsiteY1920" fmla="*/ 4312024 h 6858000"/>
                              <a:gd name="connsiteX1921" fmla="*/ 6143054 w 12192000"/>
                              <a:gd name="connsiteY1921" fmla="*/ 4396827 h 6858000"/>
                              <a:gd name="connsiteX1922" fmla="*/ 6058251 w 12192000"/>
                              <a:gd name="connsiteY1922" fmla="*/ 4312024 h 6858000"/>
                              <a:gd name="connsiteX1923" fmla="*/ 6143054 w 12192000"/>
                              <a:gd name="connsiteY1923" fmla="*/ 4227221 h 6858000"/>
                              <a:gd name="connsiteX1924" fmla="*/ 5750778 w 12192000"/>
                              <a:gd name="connsiteY1924" fmla="*/ 4227221 h 6858000"/>
                              <a:gd name="connsiteX1925" fmla="*/ 5835581 w 12192000"/>
                              <a:gd name="connsiteY1925" fmla="*/ 4312024 h 6858000"/>
                              <a:gd name="connsiteX1926" fmla="*/ 5750778 w 12192000"/>
                              <a:gd name="connsiteY1926" fmla="*/ 4396827 h 6858000"/>
                              <a:gd name="connsiteX1927" fmla="*/ 5665975 w 12192000"/>
                              <a:gd name="connsiteY1927" fmla="*/ 4312024 h 6858000"/>
                              <a:gd name="connsiteX1928" fmla="*/ 5750778 w 12192000"/>
                              <a:gd name="connsiteY1928" fmla="*/ 4227221 h 6858000"/>
                              <a:gd name="connsiteX1929" fmla="*/ 5358501 w 12192000"/>
                              <a:gd name="connsiteY1929" fmla="*/ 4227221 h 6858000"/>
                              <a:gd name="connsiteX1930" fmla="*/ 5443303 w 12192000"/>
                              <a:gd name="connsiteY1930" fmla="*/ 4312024 h 6858000"/>
                              <a:gd name="connsiteX1931" fmla="*/ 5358501 w 12192000"/>
                              <a:gd name="connsiteY1931" fmla="*/ 4396827 h 6858000"/>
                              <a:gd name="connsiteX1932" fmla="*/ 5273698 w 12192000"/>
                              <a:gd name="connsiteY1932" fmla="*/ 4312024 h 6858000"/>
                              <a:gd name="connsiteX1933" fmla="*/ 5358501 w 12192000"/>
                              <a:gd name="connsiteY1933" fmla="*/ 4227221 h 6858000"/>
                              <a:gd name="connsiteX1934" fmla="*/ 4966223 w 12192000"/>
                              <a:gd name="connsiteY1934" fmla="*/ 4227221 h 6858000"/>
                              <a:gd name="connsiteX1935" fmla="*/ 5051025 w 12192000"/>
                              <a:gd name="connsiteY1935" fmla="*/ 4312024 h 6858000"/>
                              <a:gd name="connsiteX1936" fmla="*/ 4966223 w 12192000"/>
                              <a:gd name="connsiteY1936" fmla="*/ 4396827 h 6858000"/>
                              <a:gd name="connsiteX1937" fmla="*/ 4881418 w 12192000"/>
                              <a:gd name="connsiteY1937" fmla="*/ 4312024 h 6858000"/>
                              <a:gd name="connsiteX1938" fmla="*/ 4966223 w 12192000"/>
                              <a:gd name="connsiteY1938" fmla="*/ 4227221 h 6858000"/>
                              <a:gd name="connsiteX1939" fmla="*/ 4573946 w 12192000"/>
                              <a:gd name="connsiteY1939" fmla="*/ 4227221 h 6858000"/>
                              <a:gd name="connsiteX1940" fmla="*/ 4658745 w 12192000"/>
                              <a:gd name="connsiteY1940" fmla="*/ 4312024 h 6858000"/>
                              <a:gd name="connsiteX1941" fmla="*/ 4573946 w 12192000"/>
                              <a:gd name="connsiteY1941" fmla="*/ 4396827 h 6858000"/>
                              <a:gd name="connsiteX1942" fmla="*/ 4489141 w 12192000"/>
                              <a:gd name="connsiteY1942" fmla="*/ 4312024 h 6858000"/>
                              <a:gd name="connsiteX1943" fmla="*/ 4573946 w 12192000"/>
                              <a:gd name="connsiteY1943" fmla="*/ 4227221 h 6858000"/>
                              <a:gd name="connsiteX1944" fmla="*/ 4181665 w 12192000"/>
                              <a:gd name="connsiteY1944" fmla="*/ 4227221 h 6858000"/>
                              <a:gd name="connsiteX1945" fmla="*/ 4266472 w 12192000"/>
                              <a:gd name="connsiteY1945" fmla="*/ 4312024 h 6858000"/>
                              <a:gd name="connsiteX1946" fmla="*/ 4181665 w 12192000"/>
                              <a:gd name="connsiteY1946" fmla="*/ 4396827 h 6858000"/>
                              <a:gd name="connsiteX1947" fmla="*/ 4096865 w 12192000"/>
                              <a:gd name="connsiteY1947" fmla="*/ 4312024 h 6858000"/>
                              <a:gd name="connsiteX1948" fmla="*/ 4181665 w 12192000"/>
                              <a:gd name="connsiteY1948" fmla="*/ 4227221 h 6858000"/>
                              <a:gd name="connsiteX1949" fmla="*/ 3789391 w 12192000"/>
                              <a:gd name="connsiteY1949" fmla="*/ 4227221 h 6858000"/>
                              <a:gd name="connsiteX1950" fmla="*/ 3874194 w 12192000"/>
                              <a:gd name="connsiteY1950" fmla="*/ 4312024 h 6858000"/>
                              <a:gd name="connsiteX1951" fmla="*/ 3789391 w 12192000"/>
                              <a:gd name="connsiteY1951" fmla="*/ 4396827 h 6858000"/>
                              <a:gd name="connsiteX1952" fmla="*/ 3704588 w 12192000"/>
                              <a:gd name="connsiteY1952" fmla="*/ 4312024 h 6858000"/>
                              <a:gd name="connsiteX1953" fmla="*/ 3789391 w 12192000"/>
                              <a:gd name="connsiteY1953" fmla="*/ 4227221 h 6858000"/>
                              <a:gd name="connsiteX1954" fmla="*/ 3397111 w 12192000"/>
                              <a:gd name="connsiteY1954" fmla="*/ 4227221 h 6858000"/>
                              <a:gd name="connsiteX1955" fmla="*/ 3481916 w 12192000"/>
                              <a:gd name="connsiteY1955" fmla="*/ 4312024 h 6858000"/>
                              <a:gd name="connsiteX1956" fmla="*/ 3397111 w 12192000"/>
                              <a:gd name="connsiteY1956" fmla="*/ 4396827 h 6858000"/>
                              <a:gd name="connsiteX1957" fmla="*/ 3312308 w 12192000"/>
                              <a:gd name="connsiteY1957" fmla="*/ 4312024 h 6858000"/>
                              <a:gd name="connsiteX1958" fmla="*/ 3397111 w 12192000"/>
                              <a:gd name="connsiteY1958" fmla="*/ 4227221 h 6858000"/>
                              <a:gd name="connsiteX1959" fmla="*/ 3004835 w 12192000"/>
                              <a:gd name="connsiteY1959" fmla="*/ 4227221 h 6858000"/>
                              <a:gd name="connsiteX1960" fmla="*/ 3089637 w 12192000"/>
                              <a:gd name="connsiteY1960" fmla="*/ 4312024 h 6858000"/>
                              <a:gd name="connsiteX1961" fmla="*/ 3004835 w 12192000"/>
                              <a:gd name="connsiteY1961" fmla="*/ 4396827 h 6858000"/>
                              <a:gd name="connsiteX1962" fmla="*/ 2920030 w 12192000"/>
                              <a:gd name="connsiteY1962" fmla="*/ 4312024 h 6858000"/>
                              <a:gd name="connsiteX1963" fmla="*/ 3004835 w 12192000"/>
                              <a:gd name="connsiteY1963" fmla="*/ 4227221 h 6858000"/>
                              <a:gd name="connsiteX1964" fmla="*/ 2612556 w 12192000"/>
                              <a:gd name="connsiteY1964" fmla="*/ 4227221 h 6858000"/>
                              <a:gd name="connsiteX1965" fmla="*/ 2697360 w 12192000"/>
                              <a:gd name="connsiteY1965" fmla="*/ 4312024 h 6858000"/>
                              <a:gd name="connsiteX1966" fmla="*/ 2612556 w 12192000"/>
                              <a:gd name="connsiteY1966" fmla="*/ 4396827 h 6858000"/>
                              <a:gd name="connsiteX1967" fmla="*/ 2527753 w 12192000"/>
                              <a:gd name="connsiteY1967" fmla="*/ 4312024 h 6858000"/>
                              <a:gd name="connsiteX1968" fmla="*/ 2612556 w 12192000"/>
                              <a:gd name="connsiteY1968" fmla="*/ 4227221 h 6858000"/>
                              <a:gd name="connsiteX1969" fmla="*/ 2220278 w 12192000"/>
                              <a:gd name="connsiteY1969" fmla="*/ 4227221 h 6858000"/>
                              <a:gd name="connsiteX1970" fmla="*/ 2305081 w 12192000"/>
                              <a:gd name="connsiteY1970" fmla="*/ 4312024 h 6858000"/>
                              <a:gd name="connsiteX1971" fmla="*/ 2220278 w 12192000"/>
                              <a:gd name="connsiteY1971" fmla="*/ 4396827 h 6858000"/>
                              <a:gd name="connsiteX1972" fmla="*/ 2135475 w 12192000"/>
                              <a:gd name="connsiteY1972" fmla="*/ 4312024 h 6858000"/>
                              <a:gd name="connsiteX1973" fmla="*/ 2220278 w 12192000"/>
                              <a:gd name="connsiteY1973" fmla="*/ 4227221 h 6858000"/>
                              <a:gd name="connsiteX1974" fmla="*/ 1828000 w 12192000"/>
                              <a:gd name="connsiteY1974" fmla="*/ 4227221 h 6858000"/>
                              <a:gd name="connsiteX1975" fmla="*/ 1912803 w 12192000"/>
                              <a:gd name="connsiteY1975" fmla="*/ 4312024 h 6858000"/>
                              <a:gd name="connsiteX1976" fmla="*/ 1828000 w 12192000"/>
                              <a:gd name="connsiteY1976" fmla="*/ 4396827 h 6858000"/>
                              <a:gd name="connsiteX1977" fmla="*/ 1743197 w 12192000"/>
                              <a:gd name="connsiteY1977" fmla="*/ 4312024 h 6858000"/>
                              <a:gd name="connsiteX1978" fmla="*/ 1828000 w 12192000"/>
                              <a:gd name="connsiteY1978" fmla="*/ 4227221 h 6858000"/>
                              <a:gd name="connsiteX1979" fmla="*/ 1435722 w 12192000"/>
                              <a:gd name="connsiteY1979" fmla="*/ 4227221 h 6858000"/>
                              <a:gd name="connsiteX1980" fmla="*/ 1520525 w 12192000"/>
                              <a:gd name="connsiteY1980" fmla="*/ 4312024 h 6858000"/>
                              <a:gd name="connsiteX1981" fmla="*/ 1435722 w 12192000"/>
                              <a:gd name="connsiteY1981" fmla="*/ 4396827 h 6858000"/>
                              <a:gd name="connsiteX1982" fmla="*/ 1350919 w 12192000"/>
                              <a:gd name="connsiteY1982" fmla="*/ 4312024 h 6858000"/>
                              <a:gd name="connsiteX1983" fmla="*/ 1435722 w 12192000"/>
                              <a:gd name="connsiteY1983" fmla="*/ 4227221 h 6858000"/>
                              <a:gd name="connsiteX1984" fmla="*/ 1043444 w 12192000"/>
                              <a:gd name="connsiteY1984" fmla="*/ 4227221 h 6858000"/>
                              <a:gd name="connsiteX1985" fmla="*/ 1128247 w 12192000"/>
                              <a:gd name="connsiteY1985" fmla="*/ 4312024 h 6858000"/>
                              <a:gd name="connsiteX1986" fmla="*/ 1043444 w 12192000"/>
                              <a:gd name="connsiteY1986" fmla="*/ 4396827 h 6858000"/>
                              <a:gd name="connsiteX1987" fmla="*/ 958641 w 12192000"/>
                              <a:gd name="connsiteY1987" fmla="*/ 4312024 h 6858000"/>
                              <a:gd name="connsiteX1988" fmla="*/ 1043444 w 12192000"/>
                              <a:gd name="connsiteY1988" fmla="*/ 4227221 h 6858000"/>
                              <a:gd name="connsiteX1989" fmla="*/ 651166 w 12192000"/>
                              <a:gd name="connsiteY1989" fmla="*/ 4227221 h 6858000"/>
                              <a:gd name="connsiteX1990" fmla="*/ 735969 w 12192000"/>
                              <a:gd name="connsiteY1990" fmla="*/ 4312024 h 6858000"/>
                              <a:gd name="connsiteX1991" fmla="*/ 651166 w 12192000"/>
                              <a:gd name="connsiteY1991" fmla="*/ 4396827 h 6858000"/>
                              <a:gd name="connsiteX1992" fmla="*/ 566363 w 12192000"/>
                              <a:gd name="connsiteY1992" fmla="*/ 4312024 h 6858000"/>
                              <a:gd name="connsiteX1993" fmla="*/ 651166 w 12192000"/>
                              <a:gd name="connsiteY1993" fmla="*/ 4227221 h 6858000"/>
                              <a:gd name="connsiteX1994" fmla="*/ 258888 w 12192000"/>
                              <a:gd name="connsiteY1994" fmla="*/ 4227221 h 6858000"/>
                              <a:gd name="connsiteX1995" fmla="*/ 343691 w 12192000"/>
                              <a:gd name="connsiteY1995" fmla="*/ 4312024 h 6858000"/>
                              <a:gd name="connsiteX1996" fmla="*/ 258888 w 12192000"/>
                              <a:gd name="connsiteY1996" fmla="*/ 4396827 h 6858000"/>
                              <a:gd name="connsiteX1997" fmla="*/ 174085 w 12192000"/>
                              <a:gd name="connsiteY1997" fmla="*/ 4312024 h 6858000"/>
                              <a:gd name="connsiteX1998" fmla="*/ 258888 w 12192000"/>
                              <a:gd name="connsiteY1998" fmla="*/ 4227221 h 6858000"/>
                              <a:gd name="connsiteX1999" fmla="*/ 12191630 w 12192000"/>
                              <a:gd name="connsiteY1999" fmla="*/ 4001608 h 6858000"/>
                              <a:gd name="connsiteX2000" fmla="*/ 12192000 w 12192000"/>
                              <a:gd name="connsiteY2000" fmla="*/ 4001683 h 6858000"/>
                              <a:gd name="connsiteX2001" fmla="*/ 12192000 w 12192000"/>
                              <a:gd name="connsiteY2001" fmla="*/ 4171139 h 6858000"/>
                              <a:gd name="connsiteX2002" fmla="*/ 12191630 w 12192000"/>
                              <a:gd name="connsiteY2002" fmla="*/ 4171214 h 6858000"/>
                              <a:gd name="connsiteX2003" fmla="*/ 12106827 w 12192000"/>
                              <a:gd name="connsiteY2003" fmla="*/ 4086411 h 6858000"/>
                              <a:gd name="connsiteX2004" fmla="*/ 12191630 w 12192000"/>
                              <a:gd name="connsiteY2004" fmla="*/ 4001608 h 6858000"/>
                              <a:gd name="connsiteX2005" fmla="*/ 11799347 w 12192000"/>
                              <a:gd name="connsiteY2005" fmla="*/ 4001608 h 6858000"/>
                              <a:gd name="connsiteX2006" fmla="*/ 11884150 w 12192000"/>
                              <a:gd name="connsiteY2006" fmla="*/ 4086411 h 6858000"/>
                              <a:gd name="connsiteX2007" fmla="*/ 11799347 w 12192000"/>
                              <a:gd name="connsiteY2007" fmla="*/ 4171214 h 6858000"/>
                              <a:gd name="connsiteX2008" fmla="*/ 11714544 w 12192000"/>
                              <a:gd name="connsiteY2008" fmla="*/ 4086411 h 6858000"/>
                              <a:gd name="connsiteX2009" fmla="*/ 11799347 w 12192000"/>
                              <a:gd name="connsiteY2009" fmla="*/ 4001608 h 6858000"/>
                              <a:gd name="connsiteX2010" fmla="*/ 11407069 w 12192000"/>
                              <a:gd name="connsiteY2010" fmla="*/ 4001608 h 6858000"/>
                              <a:gd name="connsiteX2011" fmla="*/ 11491872 w 12192000"/>
                              <a:gd name="connsiteY2011" fmla="*/ 4086411 h 6858000"/>
                              <a:gd name="connsiteX2012" fmla="*/ 11407069 w 12192000"/>
                              <a:gd name="connsiteY2012" fmla="*/ 4171214 h 6858000"/>
                              <a:gd name="connsiteX2013" fmla="*/ 11322266 w 12192000"/>
                              <a:gd name="connsiteY2013" fmla="*/ 4086411 h 6858000"/>
                              <a:gd name="connsiteX2014" fmla="*/ 11407069 w 12192000"/>
                              <a:gd name="connsiteY2014" fmla="*/ 4001608 h 6858000"/>
                              <a:gd name="connsiteX2015" fmla="*/ 11014791 w 12192000"/>
                              <a:gd name="connsiteY2015" fmla="*/ 4001608 h 6858000"/>
                              <a:gd name="connsiteX2016" fmla="*/ 11099594 w 12192000"/>
                              <a:gd name="connsiteY2016" fmla="*/ 4086411 h 6858000"/>
                              <a:gd name="connsiteX2017" fmla="*/ 11014791 w 12192000"/>
                              <a:gd name="connsiteY2017" fmla="*/ 4171214 h 6858000"/>
                              <a:gd name="connsiteX2018" fmla="*/ 10929988 w 12192000"/>
                              <a:gd name="connsiteY2018" fmla="*/ 4086411 h 6858000"/>
                              <a:gd name="connsiteX2019" fmla="*/ 11014791 w 12192000"/>
                              <a:gd name="connsiteY2019" fmla="*/ 4001608 h 6858000"/>
                              <a:gd name="connsiteX2020" fmla="*/ 10622513 w 12192000"/>
                              <a:gd name="connsiteY2020" fmla="*/ 4001608 h 6858000"/>
                              <a:gd name="connsiteX2021" fmla="*/ 10707316 w 12192000"/>
                              <a:gd name="connsiteY2021" fmla="*/ 4086411 h 6858000"/>
                              <a:gd name="connsiteX2022" fmla="*/ 10622513 w 12192000"/>
                              <a:gd name="connsiteY2022" fmla="*/ 4171214 h 6858000"/>
                              <a:gd name="connsiteX2023" fmla="*/ 10537710 w 12192000"/>
                              <a:gd name="connsiteY2023" fmla="*/ 4086411 h 6858000"/>
                              <a:gd name="connsiteX2024" fmla="*/ 10622513 w 12192000"/>
                              <a:gd name="connsiteY2024" fmla="*/ 4001608 h 6858000"/>
                              <a:gd name="connsiteX2025" fmla="*/ 10230235 w 12192000"/>
                              <a:gd name="connsiteY2025" fmla="*/ 4001608 h 6858000"/>
                              <a:gd name="connsiteX2026" fmla="*/ 10315038 w 12192000"/>
                              <a:gd name="connsiteY2026" fmla="*/ 4086411 h 6858000"/>
                              <a:gd name="connsiteX2027" fmla="*/ 10230235 w 12192000"/>
                              <a:gd name="connsiteY2027" fmla="*/ 4171214 h 6858000"/>
                              <a:gd name="connsiteX2028" fmla="*/ 10145432 w 12192000"/>
                              <a:gd name="connsiteY2028" fmla="*/ 4086411 h 6858000"/>
                              <a:gd name="connsiteX2029" fmla="*/ 10230235 w 12192000"/>
                              <a:gd name="connsiteY2029" fmla="*/ 4001608 h 6858000"/>
                              <a:gd name="connsiteX2030" fmla="*/ 9837957 w 12192000"/>
                              <a:gd name="connsiteY2030" fmla="*/ 4001608 h 6858000"/>
                              <a:gd name="connsiteX2031" fmla="*/ 9922760 w 12192000"/>
                              <a:gd name="connsiteY2031" fmla="*/ 4086411 h 6858000"/>
                              <a:gd name="connsiteX2032" fmla="*/ 9837957 w 12192000"/>
                              <a:gd name="connsiteY2032" fmla="*/ 4171214 h 6858000"/>
                              <a:gd name="connsiteX2033" fmla="*/ 9753154 w 12192000"/>
                              <a:gd name="connsiteY2033" fmla="*/ 4086411 h 6858000"/>
                              <a:gd name="connsiteX2034" fmla="*/ 9837957 w 12192000"/>
                              <a:gd name="connsiteY2034" fmla="*/ 4001608 h 6858000"/>
                              <a:gd name="connsiteX2035" fmla="*/ 9445679 w 12192000"/>
                              <a:gd name="connsiteY2035" fmla="*/ 4001608 h 6858000"/>
                              <a:gd name="connsiteX2036" fmla="*/ 9530482 w 12192000"/>
                              <a:gd name="connsiteY2036" fmla="*/ 4086411 h 6858000"/>
                              <a:gd name="connsiteX2037" fmla="*/ 9445679 w 12192000"/>
                              <a:gd name="connsiteY2037" fmla="*/ 4171214 h 6858000"/>
                              <a:gd name="connsiteX2038" fmla="*/ 9360876 w 12192000"/>
                              <a:gd name="connsiteY2038" fmla="*/ 4086411 h 6858000"/>
                              <a:gd name="connsiteX2039" fmla="*/ 9445679 w 12192000"/>
                              <a:gd name="connsiteY2039" fmla="*/ 4001608 h 6858000"/>
                              <a:gd name="connsiteX2040" fmla="*/ 9053401 w 12192000"/>
                              <a:gd name="connsiteY2040" fmla="*/ 4001608 h 6858000"/>
                              <a:gd name="connsiteX2041" fmla="*/ 9138204 w 12192000"/>
                              <a:gd name="connsiteY2041" fmla="*/ 4086411 h 6858000"/>
                              <a:gd name="connsiteX2042" fmla="*/ 9053401 w 12192000"/>
                              <a:gd name="connsiteY2042" fmla="*/ 4171214 h 6858000"/>
                              <a:gd name="connsiteX2043" fmla="*/ 8968598 w 12192000"/>
                              <a:gd name="connsiteY2043" fmla="*/ 4086411 h 6858000"/>
                              <a:gd name="connsiteX2044" fmla="*/ 9053401 w 12192000"/>
                              <a:gd name="connsiteY2044" fmla="*/ 4001608 h 6858000"/>
                              <a:gd name="connsiteX2045" fmla="*/ 8661123 w 12192000"/>
                              <a:gd name="connsiteY2045" fmla="*/ 4001608 h 6858000"/>
                              <a:gd name="connsiteX2046" fmla="*/ 8745926 w 12192000"/>
                              <a:gd name="connsiteY2046" fmla="*/ 4086411 h 6858000"/>
                              <a:gd name="connsiteX2047" fmla="*/ 8661123 w 12192000"/>
                              <a:gd name="connsiteY2047" fmla="*/ 4171214 h 6858000"/>
                              <a:gd name="connsiteX2048" fmla="*/ 8576320 w 12192000"/>
                              <a:gd name="connsiteY2048" fmla="*/ 4086411 h 6858000"/>
                              <a:gd name="connsiteX2049" fmla="*/ 8661123 w 12192000"/>
                              <a:gd name="connsiteY2049" fmla="*/ 4001608 h 6858000"/>
                              <a:gd name="connsiteX2050" fmla="*/ 8268845 w 12192000"/>
                              <a:gd name="connsiteY2050" fmla="*/ 4001608 h 6858000"/>
                              <a:gd name="connsiteX2051" fmla="*/ 8353648 w 12192000"/>
                              <a:gd name="connsiteY2051" fmla="*/ 4086411 h 6858000"/>
                              <a:gd name="connsiteX2052" fmla="*/ 8268845 w 12192000"/>
                              <a:gd name="connsiteY2052" fmla="*/ 4171214 h 6858000"/>
                              <a:gd name="connsiteX2053" fmla="*/ 8184042 w 12192000"/>
                              <a:gd name="connsiteY2053" fmla="*/ 4086411 h 6858000"/>
                              <a:gd name="connsiteX2054" fmla="*/ 8268845 w 12192000"/>
                              <a:gd name="connsiteY2054" fmla="*/ 4001608 h 6858000"/>
                              <a:gd name="connsiteX2055" fmla="*/ 7876567 w 12192000"/>
                              <a:gd name="connsiteY2055" fmla="*/ 4001608 h 6858000"/>
                              <a:gd name="connsiteX2056" fmla="*/ 7961370 w 12192000"/>
                              <a:gd name="connsiteY2056" fmla="*/ 4086411 h 6858000"/>
                              <a:gd name="connsiteX2057" fmla="*/ 7876567 w 12192000"/>
                              <a:gd name="connsiteY2057" fmla="*/ 4171214 h 6858000"/>
                              <a:gd name="connsiteX2058" fmla="*/ 7791764 w 12192000"/>
                              <a:gd name="connsiteY2058" fmla="*/ 4086411 h 6858000"/>
                              <a:gd name="connsiteX2059" fmla="*/ 7876567 w 12192000"/>
                              <a:gd name="connsiteY2059" fmla="*/ 4001608 h 6858000"/>
                              <a:gd name="connsiteX2060" fmla="*/ 7484289 w 12192000"/>
                              <a:gd name="connsiteY2060" fmla="*/ 4001608 h 6858000"/>
                              <a:gd name="connsiteX2061" fmla="*/ 7569092 w 12192000"/>
                              <a:gd name="connsiteY2061" fmla="*/ 4086411 h 6858000"/>
                              <a:gd name="connsiteX2062" fmla="*/ 7484289 w 12192000"/>
                              <a:gd name="connsiteY2062" fmla="*/ 4171214 h 6858000"/>
                              <a:gd name="connsiteX2063" fmla="*/ 7399486 w 12192000"/>
                              <a:gd name="connsiteY2063" fmla="*/ 4086411 h 6858000"/>
                              <a:gd name="connsiteX2064" fmla="*/ 7484289 w 12192000"/>
                              <a:gd name="connsiteY2064" fmla="*/ 4001608 h 6858000"/>
                              <a:gd name="connsiteX2065" fmla="*/ 7092011 w 12192000"/>
                              <a:gd name="connsiteY2065" fmla="*/ 4001608 h 6858000"/>
                              <a:gd name="connsiteX2066" fmla="*/ 7176814 w 12192000"/>
                              <a:gd name="connsiteY2066" fmla="*/ 4086411 h 6858000"/>
                              <a:gd name="connsiteX2067" fmla="*/ 7092011 w 12192000"/>
                              <a:gd name="connsiteY2067" fmla="*/ 4171214 h 6858000"/>
                              <a:gd name="connsiteX2068" fmla="*/ 7007208 w 12192000"/>
                              <a:gd name="connsiteY2068" fmla="*/ 4086411 h 6858000"/>
                              <a:gd name="connsiteX2069" fmla="*/ 7092011 w 12192000"/>
                              <a:gd name="connsiteY2069" fmla="*/ 4001608 h 6858000"/>
                              <a:gd name="connsiteX2070" fmla="*/ 6699733 w 12192000"/>
                              <a:gd name="connsiteY2070" fmla="*/ 4001608 h 6858000"/>
                              <a:gd name="connsiteX2071" fmla="*/ 6784536 w 12192000"/>
                              <a:gd name="connsiteY2071" fmla="*/ 4086411 h 6858000"/>
                              <a:gd name="connsiteX2072" fmla="*/ 6699733 w 12192000"/>
                              <a:gd name="connsiteY2072" fmla="*/ 4171214 h 6858000"/>
                              <a:gd name="connsiteX2073" fmla="*/ 6614931 w 12192000"/>
                              <a:gd name="connsiteY2073" fmla="*/ 4086411 h 6858000"/>
                              <a:gd name="connsiteX2074" fmla="*/ 6699733 w 12192000"/>
                              <a:gd name="connsiteY2074" fmla="*/ 4001608 h 6858000"/>
                              <a:gd name="connsiteX2075" fmla="*/ 6307455 w 12192000"/>
                              <a:gd name="connsiteY2075" fmla="*/ 4001608 h 6858000"/>
                              <a:gd name="connsiteX2076" fmla="*/ 6392259 w 12192000"/>
                              <a:gd name="connsiteY2076" fmla="*/ 4086411 h 6858000"/>
                              <a:gd name="connsiteX2077" fmla="*/ 6307455 w 12192000"/>
                              <a:gd name="connsiteY2077" fmla="*/ 4171214 h 6858000"/>
                              <a:gd name="connsiteX2078" fmla="*/ 6222653 w 12192000"/>
                              <a:gd name="connsiteY2078" fmla="*/ 4086411 h 6858000"/>
                              <a:gd name="connsiteX2079" fmla="*/ 6307455 w 12192000"/>
                              <a:gd name="connsiteY2079" fmla="*/ 4001608 h 6858000"/>
                              <a:gd name="connsiteX2080" fmla="*/ 5915179 w 12192000"/>
                              <a:gd name="connsiteY2080" fmla="*/ 4001608 h 6858000"/>
                              <a:gd name="connsiteX2081" fmla="*/ 5999984 w 12192000"/>
                              <a:gd name="connsiteY2081" fmla="*/ 4086411 h 6858000"/>
                              <a:gd name="connsiteX2082" fmla="*/ 5915179 w 12192000"/>
                              <a:gd name="connsiteY2082" fmla="*/ 4171214 h 6858000"/>
                              <a:gd name="connsiteX2083" fmla="*/ 5830376 w 12192000"/>
                              <a:gd name="connsiteY2083" fmla="*/ 4086411 h 6858000"/>
                              <a:gd name="connsiteX2084" fmla="*/ 5915179 w 12192000"/>
                              <a:gd name="connsiteY2084" fmla="*/ 4001608 h 6858000"/>
                              <a:gd name="connsiteX2085" fmla="*/ 5522904 w 12192000"/>
                              <a:gd name="connsiteY2085" fmla="*/ 4001608 h 6858000"/>
                              <a:gd name="connsiteX2086" fmla="*/ 5607707 w 12192000"/>
                              <a:gd name="connsiteY2086" fmla="*/ 4086411 h 6858000"/>
                              <a:gd name="connsiteX2087" fmla="*/ 5522904 w 12192000"/>
                              <a:gd name="connsiteY2087" fmla="*/ 4171214 h 6858000"/>
                              <a:gd name="connsiteX2088" fmla="*/ 5438101 w 12192000"/>
                              <a:gd name="connsiteY2088" fmla="*/ 4086411 h 6858000"/>
                              <a:gd name="connsiteX2089" fmla="*/ 5522904 w 12192000"/>
                              <a:gd name="connsiteY2089" fmla="*/ 4001608 h 6858000"/>
                              <a:gd name="connsiteX2090" fmla="*/ 5130627 w 12192000"/>
                              <a:gd name="connsiteY2090" fmla="*/ 4001608 h 6858000"/>
                              <a:gd name="connsiteX2091" fmla="*/ 5215431 w 12192000"/>
                              <a:gd name="connsiteY2091" fmla="*/ 4086411 h 6858000"/>
                              <a:gd name="connsiteX2092" fmla="*/ 5130627 w 12192000"/>
                              <a:gd name="connsiteY2092" fmla="*/ 4171214 h 6858000"/>
                              <a:gd name="connsiteX2093" fmla="*/ 5045821 w 12192000"/>
                              <a:gd name="connsiteY2093" fmla="*/ 4086411 h 6858000"/>
                              <a:gd name="connsiteX2094" fmla="*/ 5130627 w 12192000"/>
                              <a:gd name="connsiteY2094" fmla="*/ 4001608 h 6858000"/>
                              <a:gd name="connsiteX2095" fmla="*/ 4738347 w 12192000"/>
                              <a:gd name="connsiteY2095" fmla="*/ 4001608 h 6858000"/>
                              <a:gd name="connsiteX2096" fmla="*/ 4823151 w 12192000"/>
                              <a:gd name="connsiteY2096" fmla="*/ 4086411 h 6858000"/>
                              <a:gd name="connsiteX2097" fmla="*/ 4738347 w 12192000"/>
                              <a:gd name="connsiteY2097" fmla="*/ 4171214 h 6858000"/>
                              <a:gd name="connsiteX2098" fmla="*/ 4653545 w 12192000"/>
                              <a:gd name="connsiteY2098" fmla="*/ 4086411 h 6858000"/>
                              <a:gd name="connsiteX2099" fmla="*/ 4738347 w 12192000"/>
                              <a:gd name="connsiteY2099" fmla="*/ 4001608 h 6858000"/>
                              <a:gd name="connsiteX2100" fmla="*/ 4346071 w 12192000"/>
                              <a:gd name="connsiteY2100" fmla="*/ 4001608 h 6858000"/>
                              <a:gd name="connsiteX2101" fmla="*/ 4430873 w 12192000"/>
                              <a:gd name="connsiteY2101" fmla="*/ 4086411 h 6858000"/>
                              <a:gd name="connsiteX2102" fmla="*/ 4346071 w 12192000"/>
                              <a:gd name="connsiteY2102" fmla="*/ 4171214 h 6858000"/>
                              <a:gd name="connsiteX2103" fmla="*/ 4261265 w 12192000"/>
                              <a:gd name="connsiteY2103" fmla="*/ 4086411 h 6858000"/>
                              <a:gd name="connsiteX2104" fmla="*/ 4346071 w 12192000"/>
                              <a:gd name="connsiteY2104" fmla="*/ 4001608 h 6858000"/>
                              <a:gd name="connsiteX2105" fmla="*/ 3953794 w 12192000"/>
                              <a:gd name="connsiteY2105" fmla="*/ 4001608 h 6858000"/>
                              <a:gd name="connsiteX2106" fmla="*/ 4038596 w 12192000"/>
                              <a:gd name="connsiteY2106" fmla="*/ 4086411 h 6858000"/>
                              <a:gd name="connsiteX2107" fmla="*/ 3953794 w 12192000"/>
                              <a:gd name="connsiteY2107" fmla="*/ 4171214 h 6858000"/>
                              <a:gd name="connsiteX2108" fmla="*/ 3868992 w 12192000"/>
                              <a:gd name="connsiteY2108" fmla="*/ 4086411 h 6858000"/>
                              <a:gd name="connsiteX2109" fmla="*/ 3953794 w 12192000"/>
                              <a:gd name="connsiteY2109" fmla="*/ 4001608 h 6858000"/>
                              <a:gd name="connsiteX2110" fmla="*/ 3561516 w 12192000"/>
                              <a:gd name="connsiteY2110" fmla="*/ 4001608 h 6858000"/>
                              <a:gd name="connsiteX2111" fmla="*/ 3646320 w 12192000"/>
                              <a:gd name="connsiteY2111" fmla="*/ 4086411 h 6858000"/>
                              <a:gd name="connsiteX2112" fmla="*/ 3561516 w 12192000"/>
                              <a:gd name="connsiteY2112" fmla="*/ 4171214 h 6858000"/>
                              <a:gd name="connsiteX2113" fmla="*/ 3476713 w 12192000"/>
                              <a:gd name="connsiteY2113" fmla="*/ 4086411 h 6858000"/>
                              <a:gd name="connsiteX2114" fmla="*/ 3561516 w 12192000"/>
                              <a:gd name="connsiteY2114" fmla="*/ 4001608 h 6858000"/>
                              <a:gd name="connsiteX2115" fmla="*/ 3169239 w 12192000"/>
                              <a:gd name="connsiteY2115" fmla="*/ 4001608 h 6858000"/>
                              <a:gd name="connsiteX2116" fmla="*/ 3254042 w 12192000"/>
                              <a:gd name="connsiteY2116" fmla="*/ 4086411 h 6858000"/>
                              <a:gd name="connsiteX2117" fmla="*/ 3169239 w 12192000"/>
                              <a:gd name="connsiteY2117" fmla="*/ 4171214 h 6858000"/>
                              <a:gd name="connsiteX2118" fmla="*/ 3084436 w 12192000"/>
                              <a:gd name="connsiteY2118" fmla="*/ 4086411 h 6858000"/>
                              <a:gd name="connsiteX2119" fmla="*/ 3169239 w 12192000"/>
                              <a:gd name="connsiteY2119" fmla="*/ 4001608 h 6858000"/>
                              <a:gd name="connsiteX2120" fmla="*/ 2776961 w 12192000"/>
                              <a:gd name="connsiteY2120" fmla="*/ 4001608 h 6858000"/>
                              <a:gd name="connsiteX2121" fmla="*/ 2861764 w 12192000"/>
                              <a:gd name="connsiteY2121" fmla="*/ 4086411 h 6858000"/>
                              <a:gd name="connsiteX2122" fmla="*/ 2776961 w 12192000"/>
                              <a:gd name="connsiteY2122" fmla="*/ 4171214 h 6858000"/>
                              <a:gd name="connsiteX2123" fmla="*/ 2692158 w 12192000"/>
                              <a:gd name="connsiteY2123" fmla="*/ 4086411 h 6858000"/>
                              <a:gd name="connsiteX2124" fmla="*/ 2776961 w 12192000"/>
                              <a:gd name="connsiteY2124" fmla="*/ 4001608 h 6858000"/>
                              <a:gd name="connsiteX2125" fmla="*/ 2384683 w 12192000"/>
                              <a:gd name="connsiteY2125" fmla="*/ 4001608 h 6858000"/>
                              <a:gd name="connsiteX2126" fmla="*/ 2469486 w 12192000"/>
                              <a:gd name="connsiteY2126" fmla="*/ 4086411 h 6858000"/>
                              <a:gd name="connsiteX2127" fmla="*/ 2384683 w 12192000"/>
                              <a:gd name="connsiteY2127" fmla="*/ 4171214 h 6858000"/>
                              <a:gd name="connsiteX2128" fmla="*/ 2299880 w 12192000"/>
                              <a:gd name="connsiteY2128" fmla="*/ 4086411 h 6858000"/>
                              <a:gd name="connsiteX2129" fmla="*/ 2384683 w 12192000"/>
                              <a:gd name="connsiteY2129" fmla="*/ 4001608 h 6858000"/>
                              <a:gd name="connsiteX2130" fmla="*/ 1992403 w 12192000"/>
                              <a:gd name="connsiteY2130" fmla="*/ 4001608 h 6858000"/>
                              <a:gd name="connsiteX2131" fmla="*/ 2077206 w 12192000"/>
                              <a:gd name="connsiteY2131" fmla="*/ 4086411 h 6858000"/>
                              <a:gd name="connsiteX2132" fmla="*/ 1992403 w 12192000"/>
                              <a:gd name="connsiteY2132" fmla="*/ 4171214 h 6858000"/>
                              <a:gd name="connsiteX2133" fmla="*/ 1907600 w 12192000"/>
                              <a:gd name="connsiteY2133" fmla="*/ 4086411 h 6858000"/>
                              <a:gd name="connsiteX2134" fmla="*/ 1992403 w 12192000"/>
                              <a:gd name="connsiteY2134" fmla="*/ 4001608 h 6858000"/>
                              <a:gd name="connsiteX2135" fmla="*/ 1600125 w 12192000"/>
                              <a:gd name="connsiteY2135" fmla="*/ 4001608 h 6858000"/>
                              <a:gd name="connsiteX2136" fmla="*/ 1684928 w 12192000"/>
                              <a:gd name="connsiteY2136" fmla="*/ 4086411 h 6858000"/>
                              <a:gd name="connsiteX2137" fmla="*/ 1600125 w 12192000"/>
                              <a:gd name="connsiteY2137" fmla="*/ 4171214 h 6858000"/>
                              <a:gd name="connsiteX2138" fmla="*/ 1515322 w 12192000"/>
                              <a:gd name="connsiteY2138" fmla="*/ 4086411 h 6858000"/>
                              <a:gd name="connsiteX2139" fmla="*/ 1600125 w 12192000"/>
                              <a:gd name="connsiteY2139" fmla="*/ 4001608 h 6858000"/>
                              <a:gd name="connsiteX2140" fmla="*/ 1207848 w 12192000"/>
                              <a:gd name="connsiteY2140" fmla="*/ 4001608 h 6858000"/>
                              <a:gd name="connsiteX2141" fmla="*/ 1292651 w 12192000"/>
                              <a:gd name="connsiteY2141" fmla="*/ 4086411 h 6858000"/>
                              <a:gd name="connsiteX2142" fmla="*/ 1207848 w 12192000"/>
                              <a:gd name="connsiteY2142" fmla="*/ 4171214 h 6858000"/>
                              <a:gd name="connsiteX2143" fmla="*/ 1123045 w 12192000"/>
                              <a:gd name="connsiteY2143" fmla="*/ 4086411 h 6858000"/>
                              <a:gd name="connsiteX2144" fmla="*/ 1207848 w 12192000"/>
                              <a:gd name="connsiteY2144" fmla="*/ 4001608 h 6858000"/>
                              <a:gd name="connsiteX2145" fmla="*/ 815570 w 12192000"/>
                              <a:gd name="connsiteY2145" fmla="*/ 4001608 h 6858000"/>
                              <a:gd name="connsiteX2146" fmla="*/ 900373 w 12192000"/>
                              <a:gd name="connsiteY2146" fmla="*/ 4086411 h 6858000"/>
                              <a:gd name="connsiteX2147" fmla="*/ 815570 w 12192000"/>
                              <a:gd name="connsiteY2147" fmla="*/ 4171214 h 6858000"/>
                              <a:gd name="connsiteX2148" fmla="*/ 730767 w 12192000"/>
                              <a:gd name="connsiteY2148" fmla="*/ 4086411 h 6858000"/>
                              <a:gd name="connsiteX2149" fmla="*/ 815570 w 12192000"/>
                              <a:gd name="connsiteY2149" fmla="*/ 4001608 h 6858000"/>
                              <a:gd name="connsiteX2150" fmla="*/ 423292 w 12192000"/>
                              <a:gd name="connsiteY2150" fmla="*/ 4001608 h 6858000"/>
                              <a:gd name="connsiteX2151" fmla="*/ 508095 w 12192000"/>
                              <a:gd name="connsiteY2151" fmla="*/ 4086411 h 6858000"/>
                              <a:gd name="connsiteX2152" fmla="*/ 423292 w 12192000"/>
                              <a:gd name="connsiteY2152" fmla="*/ 4171214 h 6858000"/>
                              <a:gd name="connsiteX2153" fmla="*/ 338489 w 12192000"/>
                              <a:gd name="connsiteY2153" fmla="*/ 4086411 h 6858000"/>
                              <a:gd name="connsiteX2154" fmla="*/ 423292 w 12192000"/>
                              <a:gd name="connsiteY2154" fmla="*/ 4001608 h 6858000"/>
                              <a:gd name="connsiteX2155" fmla="*/ 31015 w 12192000"/>
                              <a:gd name="connsiteY2155" fmla="*/ 4001608 h 6858000"/>
                              <a:gd name="connsiteX2156" fmla="*/ 115818 w 12192000"/>
                              <a:gd name="connsiteY2156" fmla="*/ 4086411 h 6858000"/>
                              <a:gd name="connsiteX2157" fmla="*/ 31015 w 12192000"/>
                              <a:gd name="connsiteY2157" fmla="*/ 4171214 h 6858000"/>
                              <a:gd name="connsiteX2158" fmla="*/ 0 w 12192000"/>
                              <a:gd name="connsiteY2158" fmla="*/ 4164952 h 6858000"/>
                              <a:gd name="connsiteX2159" fmla="*/ 0 w 12192000"/>
                              <a:gd name="connsiteY2159" fmla="*/ 4007870 h 6858000"/>
                              <a:gd name="connsiteX2160" fmla="*/ 12022741 w 12192000"/>
                              <a:gd name="connsiteY2160" fmla="*/ 3775997 h 6858000"/>
                              <a:gd name="connsiteX2161" fmla="*/ 12107544 w 12192000"/>
                              <a:gd name="connsiteY2161" fmla="*/ 3860800 h 6858000"/>
                              <a:gd name="connsiteX2162" fmla="*/ 12022741 w 12192000"/>
                              <a:gd name="connsiteY2162" fmla="*/ 3945603 h 6858000"/>
                              <a:gd name="connsiteX2163" fmla="*/ 11937938 w 12192000"/>
                              <a:gd name="connsiteY2163" fmla="*/ 3860800 h 6858000"/>
                              <a:gd name="connsiteX2164" fmla="*/ 12022741 w 12192000"/>
                              <a:gd name="connsiteY2164" fmla="*/ 3775997 h 6858000"/>
                              <a:gd name="connsiteX2165" fmla="*/ 11630463 w 12192000"/>
                              <a:gd name="connsiteY2165" fmla="*/ 3775997 h 6858000"/>
                              <a:gd name="connsiteX2166" fmla="*/ 11715266 w 12192000"/>
                              <a:gd name="connsiteY2166" fmla="*/ 3860800 h 6858000"/>
                              <a:gd name="connsiteX2167" fmla="*/ 11630463 w 12192000"/>
                              <a:gd name="connsiteY2167" fmla="*/ 3945603 h 6858000"/>
                              <a:gd name="connsiteX2168" fmla="*/ 11545660 w 12192000"/>
                              <a:gd name="connsiteY2168" fmla="*/ 3860800 h 6858000"/>
                              <a:gd name="connsiteX2169" fmla="*/ 11630463 w 12192000"/>
                              <a:gd name="connsiteY2169" fmla="*/ 3775997 h 6858000"/>
                              <a:gd name="connsiteX2170" fmla="*/ 11238185 w 12192000"/>
                              <a:gd name="connsiteY2170" fmla="*/ 3775997 h 6858000"/>
                              <a:gd name="connsiteX2171" fmla="*/ 11322988 w 12192000"/>
                              <a:gd name="connsiteY2171" fmla="*/ 3860800 h 6858000"/>
                              <a:gd name="connsiteX2172" fmla="*/ 11238185 w 12192000"/>
                              <a:gd name="connsiteY2172" fmla="*/ 3945603 h 6858000"/>
                              <a:gd name="connsiteX2173" fmla="*/ 11153382 w 12192000"/>
                              <a:gd name="connsiteY2173" fmla="*/ 3860800 h 6858000"/>
                              <a:gd name="connsiteX2174" fmla="*/ 11238185 w 12192000"/>
                              <a:gd name="connsiteY2174" fmla="*/ 3775997 h 6858000"/>
                              <a:gd name="connsiteX2175" fmla="*/ 10845907 w 12192000"/>
                              <a:gd name="connsiteY2175" fmla="*/ 3775997 h 6858000"/>
                              <a:gd name="connsiteX2176" fmla="*/ 10930710 w 12192000"/>
                              <a:gd name="connsiteY2176" fmla="*/ 3860800 h 6858000"/>
                              <a:gd name="connsiteX2177" fmla="*/ 10845907 w 12192000"/>
                              <a:gd name="connsiteY2177" fmla="*/ 3945603 h 6858000"/>
                              <a:gd name="connsiteX2178" fmla="*/ 10761104 w 12192000"/>
                              <a:gd name="connsiteY2178" fmla="*/ 3860800 h 6858000"/>
                              <a:gd name="connsiteX2179" fmla="*/ 10845907 w 12192000"/>
                              <a:gd name="connsiteY2179" fmla="*/ 3775997 h 6858000"/>
                              <a:gd name="connsiteX2180" fmla="*/ 10453629 w 12192000"/>
                              <a:gd name="connsiteY2180" fmla="*/ 3775997 h 6858000"/>
                              <a:gd name="connsiteX2181" fmla="*/ 10538432 w 12192000"/>
                              <a:gd name="connsiteY2181" fmla="*/ 3860800 h 6858000"/>
                              <a:gd name="connsiteX2182" fmla="*/ 10453629 w 12192000"/>
                              <a:gd name="connsiteY2182" fmla="*/ 3945603 h 6858000"/>
                              <a:gd name="connsiteX2183" fmla="*/ 10368826 w 12192000"/>
                              <a:gd name="connsiteY2183" fmla="*/ 3860800 h 6858000"/>
                              <a:gd name="connsiteX2184" fmla="*/ 10453629 w 12192000"/>
                              <a:gd name="connsiteY2184" fmla="*/ 3775997 h 6858000"/>
                              <a:gd name="connsiteX2185" fmla="*/ 10061351 w 12192000"/>
                              <a:gd name="connsiteY2185" fmla="*/ 3775997 h 6858000"/>
                              <a:gd name="connsiteX2186" fmla="*/ 10146154 w 12192000"/>
                              <a:gd name="connsiteY2186" fmla="*/ 3860800 h 6858000"/>
                              <a:gd name="connsiteX2187" fmla="*/ 10061351 w 12192000"/>
                              <a:gd name="connsiteY2187" fmla="*/ 3945603 h 6858000"/>
                              <a:gd name="connsiteX2188" fmla="*/ 9976548 w 12192000"/>
                              <a:gd name="connsiteY2188" fmla="*/ 3860800 h 6858000"/>
                              <a:gd name="connsiteX2189" fmla="*/ 10061351 w 12192000"/>
                              <a:gd name="connsiteY2189" fmla="*/ 3775997 h 6858000"/>
                              <a:gd name="connsiteX2190" fmla="*/ 9669073 w 12192000"/>
                              <a:gd name="connsiteY2190" fmla="*/ 3775997 h 6858000"/>
                              <a:gd name="connsiteX2191" fmla="*/ 9753876 w 12192000"/>
                              <a:gd name="connsiteY2191" fmla="*/ 3860800 h 6858000"/>
                              <a:gd name="connsiteX2192" fmla="*/ 9669073 w 12192000"/>
                              <a:gd name="connsiteY2192" fmla="*/ 3945603 h 6858000"/>
                              <a:gd name="connsiteX2193" fmla="*/ 9584270 w 12192000"/>
                              <a:gd name="connsiteY2193" fmla="*/ 3860800 h 6858000"/>
                              <a:gd name="connsiteX2194" fmla="*/ 9669073 w 12192000"/>
                              <a:gd name="connsiteY2194" fmla="*/ 3775997 h 6858000"/>
                              <a:gd name="connsiteX2195" fmla="*/ 9276795 w 12192000"/>
                              <a:gd name="connsiteY2195" fmla="*/ 3775997 h 6858000"/>
                              <a:gd name="connsiteX2196" fmla="*/ 9361598 w 12192000"/>
                              <a:gd name="connsiteY2196" fmla="*/ 3860800 h 6858000"/>
                              <a:gd name="connsiteX2197" fmla="*/ 9276795 w 12192000"/>
                              <a:gd name="connsiteY2197" fmla="*/ 3945603 h 6858000"/>
                              <a:gd name="connsiteX2198" fmla="*/ 9191992 w 12192000"/>
                              <a:gd name="connsiteY2198" fmla="*/ 3860800 h 6858000"/>
                              <a:gd name="connsiteX2199" fmla="*/ 9276795 w 12192000"/>
                              <a:gd name="connsiteY2199" fmla="*/ 3775997 h 6858000"/>
                              <a:gd name="connsiteX2200" fmla="*/ 8884517 w 12192000"/>
                              <a:gd name="connsiteY2200" fmla="*/ 3775997 h 6858000"/>
                              <a:gd name="connsiteX2201" fmla="*/ 8969320 w 12192000"/>
                              <a:gd name="connsiteY2201" fmla="*/ 3860800 h 6858000"/>
                              <a:gd name="connsiteX2202" fmla="*/ 8884517 w 12192000"/>
                              <a:gd name="connsiteY2202" fmla="*/ 3945603 h 6858000"/>
                              <a:gd name="connsiteX2203" fmla="*/ 8799714 w 12192000"/>
                              <a:gd name="connsiteY2203" fmla="*/ 3860800 h 6858000"/>
                              <a:gd name="connsiteX2204" fmla="*/ 8884517 w 12192000"/>
                              <a:gd name="connsiteY2204" fmla="*/ 3775997 h 6858000"/>
                              <a:gd name="connsiteX2205" fmla="*/ 8492239 w 12192000"/>
                              <a:gd name="connsiteY2205" fmla="*/ 3775997 h 6858000"/>
                              <a:gd name="connsiteX2206" fmla="*/ 8577042 w 12192000"/>
                              <a:gd name="connsiteY2206" fmla="*/ 3860800 h 6858000"/>
                              <a:gd name="connsiteX2207" fmla="*/ 8492239 w 12192000"/>
                              <a:gd name="connsiteY2207" fmla="*/ 3945603 h 6858000"/>
                              <a:gd name="connsiteX2208" fmla="*/ 8407436 w 12192000"/>
                              <a:gd name="connsiteY2208" fmla="*/ 3860800 h 6858000"/>
                              <a:gd name="connsiteX2209" fmla="*/ 8492239 w 12192000"/>
                              <a:gd name="connsiteY2209" fmla="*/ 3775997 h 6858000"/>
                              <a:gd name="connsiteX2210" fmla="*/ 8099961 w 12192000"/>
                              <a:gd name="connsiteY2210" fmla="*/ 3775997 h 6858000"/>
                              <a:gd name="connsiteX2211" fmla="*/ 8184764 w 12192000"/>
                              <a:gd name="connsiteY2211" fmla="*/ 3860800 h 6858000"/>
                              <a:gd name="connsiteX2212" fmla="*/ 8099961 w 12192000"/>
                              <a:gd name="connsiteY2212" fmla="*/ 3945603 h 6858000"/>
                              <a:gd name="connsiteX2213" fmla="*/ 8015158 w 12192000"/>
                              <a:gd name="connsiteY2213" fmla="*/ 3860800 h 6858000"/>
                              <a:gd name="connsiteX2214" fmla="*/ 8099961 w 12192000"/>
                              <a:gd name="connsiteY2214" fmla="*/ 3775997 h 6858000"/>
                              <a:gd name="connsiteX2215" fmla="*/ 7707683 w 12192000"/>
                              <a:gd name="connsiteY2215" fmla="*/ 3775997 h 6858000"/>
                              <a:gd name="connsiteX2216" fmla="*/ 7792486 w 12192000"/>
                              <a:gd name="connsiteY2216" fmla="*/ 3860800 h 6858000"/>
                              <a:gd name="connsiteX2217" fmla="*/ 7707683 w 12192000"/>
                              <a:gd name="connsiteY2217" fmla="*/ 3945603 h 6858000"/>
                              <a:gd name="connsiteX2218" fmla="*/ 7622880 w 12192000"/>
                              <a:gd name="connsiteY2218" fmla="*/ 3860800 h 6858000"/>
                              <a:gd name="connsiteX2219" fmla="*/ 7707683 w 12192000"/>
                              <a:gd name="connsiteY2219" fmla="*/ 3775997 h 6858000"/>
                              <a:gd name="connsiteX2220" fmla="*/ 7315405 w 12192000"/>
                              <a:gd name="connsiteY2220" fmla="*/ 3775997 h 6858000"/>
                              <a:gd name="connsiteX2221" fmla="*/ 7400208 w 12192000"/>
                              <a:gd name="connsiteY2221" fmla="*/ 3860800 h 6858000"/>
                              <a:gd name="connsiteX2222" fmla="*/ 7315405 w 12192000"/>
                              <a:gd name="connsiteY2222" fmla="*/ 3945603 h 6858000"/>
                              <a:gd name="connsiteX2223" fmla="*/ 7230602 w 12192000"/>
                              <a:gd name="connsiteY2223" fmla="*/ 3860800 h 6858000"/>
                              <a:gd name="connsiteX2224" fmla="*/ 7315405 w 12192000"/>
                              <a:gd name="connsiteY2224" fmla="*/ 3775997 h 6858000"/>
                              <a:gd name="connsiteX2225" fmla="*/ 6923127 w 12192000"/>
                              <a:gd name="connsiteY2225" fmla="*/ 3775997 h 6858000"/>
                              <a:gd name="connsiteX2226" fmla="*/ 7007930 w 12192000"/>
                              <a:gd name="connsiteY2226" fmla="*/ 3860800 h 6858000"/>
                              <a:gd name="connsiteX2227" fmla="*/ 6923127 w 12192000"/>
                              <a:gd name="connsiteY2227" fmla="*/ 3945603 h 6858000"/>
                              <a:gd name="connsiteX2228" fmla="*/ 6838324 w 12192000"/>
                              <a:gd name="connsiteY2228" fmla="*/ 3860800 h 6858000"/>
                              <a:gd name="connsiteX2229" fmla="*/ 6923127 w 12192000"/>
                              <a:gd name="connsiteY2229" fmla="*/ 3775997 h 6858000"/>
                              <a:gd name="connsiteX2230" fmla="*/ 6530849 w 12192000"/>
                              <a:gd name="connsiteY2230" fmla="*/ 3775997 h 6858000"/>
                              <a:gd name="connsiteX2231" fmla="*/ 6615652 w 12192000"/>
                              <a:gd name="connsiteY2231" fmla="*/ 3860800 h 6858000"/>
                              <a:gd name="connsiteX2232" fmla="*/ 6530849 w 12192000"/>
                              <a:gd name="connsiteY2232" fmla="*/ 3945603 h 6858000"/>
                              <a:gd name="connsiteX2233" fmla="*/ 6446046 w 12192000"/>
                              <a:gd name="connsiteY2233" fmla="*/ 3860800 h 6858000"/>
                              <a:gd name="connsiteX2234" fmla="*/ 6530849 w 12192000"/>
                              <a:gd name="connsiteY2234" fmla="*/ 3775997 h 6858000"/>
                              <a:gd name="connsiteX2235" fmla="*/ 6138576 w 12192000"/>
                              <a:gd name="connsiteY2235" fmla="*/ 3775997 h 6858000"/>
                              <a:gd name="connsiteX2236" fmla="*/ 6223375 w 12192000"/>
                              <a:gd name="connsiteY2236" fmla="*/ 3860800 h 6858000"/>
                              <a:gd name="connsiteX2237" fmla="*/ 6138576 w 12192000"/>
                              <a:gd name="connsiteY2237" fmla="*/ 3945603 h 6858000"/>
                              <a:gd name="connsiteX2238" fmla="*/ 6053769 w 12192000"/>
                              <a:gd name="connsiteY2238" fmla="*/ 3860800 h 6858000"/>
                              <a:gd name="connsiteX2239" fmla="*/ 6138576 w 12192000"/>
                              <a:gd name="connsiteY2239" fmla="*/ 3775997 h 6858000"/>
                              <a:gd name="connsiteX2240" fmla="*/ 5746297 w 12192000"/>
                              <a:gd name="connsiteY2240" fmla="*/ 3775997 h 6858000"/>
                              <a:gd name="connsiteX2241" fmla="*/ 5831099 w 12192000"/>
                              <a:gd name="connsiteY2241" fmla="*/ 3860800 h 6858000"/>
                              <a:gd name="connsiteX2242" fmla="*/ 5746297 w 12192000"/>
                              <a:gd name="connsiteY2242" fmla="*/ 3945603 h 6858000"/>
                              <a:gd name="connsiteX2243" fmla="*/ 5661495 w 12192000"/>
                              <a:gd name="connsiteY2243" fmla="*/ 3860800 h 6858000"/>
                              <a:gd name="connsiteX2244" fmla="*/ 5746297 w 12192000"/>
                              <a:gd name="connsiteY2244" fmla="*/ 3775997 h 6858000"/>
                              <a:gd name="connsiteX2245" fmla="*/ 5354019 w 12192000"/>
                              <a:gd name="connsiteY2245" fmla="*/ 3775997 h 6858000"/>
                              <a:gd name="connsiteX2246" fmla="*/ 5438819 w 12192000"/>
                              <a:gd name="connsiteY2246" fmla="*/ 3860800 h 6858000"/>
                              <a:gd name="connsiteX2247" fmla="*/ 5354019 w 12192000"/>
                              <a:gd name="connsiteY2247" fmla="*/ 3945603 h 6858000"/>
                              <a:gd name="connsiteX2248" fmla="*/ 5269214 w 12192000"/>
                              <a:gd name="connsiteY2248" fmla="*/ 3860800 h 6858000"/>
                              <a:gd name="connsiteX2249" fmla="*/ 5354019 w 12192000"/>
                              <a:gd name="connsiteY2249" fmla="*/ 3775997 h 6858000"/>
                              <a:gd name="connsiteX2250" fmla="*/ 4961739 w 12192000"/>
                              <a:gd name="connsiteY2250" fmla="*/ 3775997 h 6858000"/>
                              <a:gd name="connsiteX2251" fmla="*/ 5046545 w 12192000"/>
                              <a:gd name="connsiteY2251" fmla="*/ 3860800 h 6858000"/>
                              <a:gd name="connsiteX2252" fmla="*/ 4961739 w 12192000"/>
                              <a:gd name="connsiteY2252" fmla="*/ 3945603 h 6858000"/>
                              <a:gd name="connsiteX2253" fmla="*/ 4876938 w 12192000"/>
                              <a:gd name="connsiteY2253" fmla="*/ 3860800 h 6858000"/>
                              <a:gd name="connsiteX2254" fmla="*/ 4961739 w 12192000"/>
                              <a:gd name="connsiteY2254" fmla="*/ 3775997 h 6858000"/>
                              <a:gd name="connsiteX2255" fmla="*/ 4569465 w 12192000"/>
                              <a:gd name="connsiteY2255" fmla="*/ 3775997 h 6858000"/>
                              <a:gd name="connsiteX2256" fmla="*/ 4654267 w 12192000"/>
                              <a:gd name="connsiteY2256" fmla="*/ 3860800 h 6858000"/>
                              <a:gd name="connsiteX2257" fmla="*/ 4569465 w 12192000"/>
                              <a:gd name="connsiteY2257" fmla="*/ 3945603 h 6858000"/>
                              <a:gd name="connsiteX2258" fmla="*/ 4484660 w 12192000"/>
                              <a:gd name="connsiteY2258" fmla="*/ 3860800 h 6858000"/>
                              <a:gd name="connsiteX2259" fmla="*/ 4569465 w 12192000"/>
                              <a:gd name="connsiteY2259" fmla="*/ 3775997 h 6858000"/>
                              <a:gd name="connsiteX2260" fmla="*/ 4177184 w 12192000"/>
                              <a:gd name="connsiteY2260" fmla="*/ 3775997 h 6858000"/>
                              <a:gd name="connsiteX2261" fmla="*/ 4261986 w 12192000"/>
                              <a:gd name="connsiteY2261" fmla="*/ 3860800 h 6858000"/>
                              <a:gd name="connsiteX2262" fmla="*/ 4177184 w 12192000"/>
                              <a:gd name="connsiteY2262" fmla="*/ 3945603 h 6858000"/>
                              <a:gd name="connsiteX2263" fmla="*/ 4092383 w 12192000"/>
                              <a:gd name="connsiteY2263" fmla="*/ 3860800 h 6858000"/>
                              <a:gd name="connsiteX2264" fmla="*/ 4177184 w 12192000"/>
                              <a:gd name="connsiteY2264" fmla="*/ 3775997 h 6858000"/>
                              <a:gd name="connsiteX2265" fmla="*/ 3784909 w 12192000"/>
                              <a:gd name="connsiteY2265" fmla="*/ 3775997 h 6858000"/>
                              <a:gd name="connsiteX2266" fmla="*/ 3869712 w 12192000"/>
                              <a:gd name="connsiteY2266" fmla="*/ 3860800 h 6858000"/>
                              <a:gd name="connsiteX2267" fmla="*/ 3784909 w 12192000"/>
                              <a:gd name="connsiteY2267" fmla="*/ 3945603 h 6858000"/>
                              <a:gd name="connsiteX2268" fmla="*/ 3700106 w 12192000"/>
                              <a:gd name="connsiteY2268" fmla="*/ 3860800 h 6858000"/>
                              <a:gd name="connsiteX2269" fmla="*/ 3784909 w 12192000"/>
                              <a:gd name="connsiteY2269" fmla="*/ 3775997 h 6858000"/>
                              <a:gd name="connsiteX2270" fmla="*/ 3392630 w 12192000"/>
                              <a:gd name="connsiteY2270" fmla="*/ 3775997 h 6858000"/>
                              <a:gd name="connsiteX2271" fmla="*/ 3477434 w 12192000"/>
                              <a:gd name="connsiteY2271" fmla="*/ 3860800 h 6858000"/>
                              <a:gd name="connsiteX2272" fmla="*/ 3392630 w 12192000"/>
                              <a:gd name="connsiteY2272" fmla="*/ 3945603 h 6858000"/>
                              <a:gd name="connsiteX2273" fmla="*/ 3307827 w 12192000"/>
                              <a:gd name="connsiteY2273" fmla="*/ 3860800 h 6858000"/>
                              <a:gd name="connsiteX2274" fmla="*/ 3392630 w 12192000"/>
                              <a:gd name="connsiteY2274" fmla="*/ 3775997 h 6858000"/>
                              <a:gd name="connsiteX2275" fmla="*/ 3000353 w 12192000"/>
                              <a:gd name="connsiteY2275" fmla="*/ 3775997 h 6858000"/>
                              <a:gd name="connsiteX2276" fmla="*/ 3085156 w 12192000"/>
                              <a:gd name="connsiteY2276" fmla="*/ 3860800 h 6858000"/>
                              <a:gd name="connsiteX2277" fmla="*/ 3000353 w 12192000"/>
                              <a:gd name="connsiteY2277" fmla="*/ 3945603 h 6858000"/>
                              <a:gd name="connsiteX2278" fmla="*/ 2915549 w 12192000"/>
                              <a:gd name="connsiteY2278" fmla="*/ 3860800 h 6858000"/>
                              <a:gd name="connsiteX2279" fmla="*/ 3000353 w 12192000"/>
                              <a:gd name="connsiteY2279" fmla="*/ 3775997 h 6858000"/>
                              <a:gd name="connsiteX2280" fmla="*/ 2608075 w 12192000"/>
                              <a:gd name="connsiteY2280" fmla="*/ 3775997 h 6858000"/>
                              <a:gd name="connsiteX2281" fmla="*/ 2692878 w 12192000"/>
                              <a:gd name="connsiteY2281" fmla="*/ 3860800 h 6858000"/>
                              <a:gd name="connsiteX2282" fmla="*/ 2608075 w 12192000"/>
                              <a:gd name="connsiteY2282" fmla="*/ 3945603 h 6858000"/>
                              <a:gd name="connsiteX2283" fmla="*/ 2523271 w 12192000"/>
                              <a:gd name="connsiteY2283" fmla="*/ 3860800 h 6858000"/>
                              <a:gd name="connsiteX2284" fmla="*/ 2608075 w 12192000"/>
                              <a:gd name="connsiteY2284" fmla="*/ 3775997 h 6858000"/>
                              <a:gd name="connsiteX2285" fmla="*/ 2215796 w 12192000"/>
                              <a:gd name="connsiteY2285" fmla="*/ 3775997 h 6858000"/>
                              <a:gd name="connsiteX2286" fmla="*/ 2300599 w 12192000"/>
                              <a:gd name="connsiteY2286" fmla="*/ 3860800 h 6858000"/>
                              <a:gd name="connsiteX2287" fmla="*/ 2215796 w 12192000"/>
                              <a:gd name="connsiteY2287" fmla="*/ 3945603 h 6858000"/>
                              <a:gd name="connsiteX2288" fmla="*/ 2130994 w 12192000"/>
                              <a:gd name="connsiteY2288" fmla="*/ 3860800 h 6858000"/>
                              <a:gd name="connsiteX2289" fmla="*/ 2215796 w 12192000"/>
                              <a:gd name="connsiteY2289" fmla="*/ 3775997 h 6858000"/>
                              <a:gd name="connsiteX2290" fmla="*/ 1823518 w 12192000"/>
                              <a:gd name="connsiteY2290" fmla="*/ 3775997 h 6858000"/>
                              <a:gd name="connsiteX2291" fmla="*/ 1908321 w 12192000"/>
                              <a:gd name="connsiteY2291" fmla="*/ 3860800 h 6858000"/>
                              <a:gd name="connsiteX2292" fmla="*/ 1823518 w 12192000"/>
                              <a:gd name="connsiteY2292" fmla="*/ 3945603 h 6858000"/>
                              <a:gd name="connsiteX2293" fmla="*/ 1738715 w 12192000"/>
                              <a:gd name="connsiteY2293" fmla="*/ 3860800 h 6858000"/>
                              <a:gd name="connsiteX2294" fmla="*/ 1823518 w 12192000"/>
                              <a:gd name="connsiteY2294" fmla="*/ 3775997 h 6858000"/>
                              <a:gd name="connsiteX2295" fmla="*/ 1431240 w 12192000"/>
                              <a:gd name="connsiteY2295" fmla="*/ 3775997 h 6858000"/>
                              <a:gd name="connsiteX2296" fmla="*/ 1516043 w 12192000"/>
                              <a:gd name="connsiteY2296" fmla="*/ 3860800 h 6858000"/>
                              <a:gd name="connsiteX2297" fmla="*/ 1431240 w 12192000"/>
                              <a:gd name="connsiteY2297" fmla="*/ 3945603 h 6858000"/>
                              <a:gd name="connsiteX2298" fmla="*/ 1346438 w 12192000"/>
                              <a:gd name="connsiteY2298" fmla="*/ 3860800 h 6858000"/>
                              <a:gd name="connsiteX2299" fmla="*/ 1431240 w 12192000"/>
                              <a:gd name="connsiteY2299" fmla="*/ 3775997 h 6858000"/>
                              <a:gd name="connsiteX2300" fmla="*/ 1038962 w 12192000"/>
                              <a:gd name="connsiteY2300" fmla="*/ 3775997 h 6858000"/>
                              <a:gd name="connsiteX2301" fmla="*/ 1123766 w 12192000"/>
                              <a:gd name="connsiteY2301" fmla="*/ 3860800 h 6858000"/>
                              <a:gd name="connsiteX2302" fmla="*/ 1038962 w 12192000"/>
                              <a:gd name="connsiteY2302" fmla="*/ 3945603 h 6858000"/>
                              <a:gd name="connsiteX2303" fmla="*/ 954160 w 12192000"/>
                              <a:gd name="connsiteY2303" fmla="*/ 3860800 h 6858000"/>
                              <a:gd name="connsiteX2304" fmla="*/ 1038962 w 12192000"/>
                              <a:gd name="connsiteY2304" fmla="*/ 3775997 h 6858000"/>
                              <a:gd name="connsiteX2305" fmla="*/ 646684 w 12192000"/>
                              <a:gd name="connsiteY2305" fmla="*/ 3775997 h 6858000"/>
                              <a:gd name="connsiteX2306" fmla="*/ 731488 w 12192000"/>
                              <a:gd name="connsiteY2306" fmla="*/ 3860800 h 6858000"/>
                              <a:gd name="connsiteX2307" fmla="*/ 646684 w 12192000"/>
                              <a:gd name="connsiteY2307" fmla="*/ 3945603 h 6858000"/>
                              <a:gd name="connsiteX2308" fmla="*/ 561882 w 12192000"/>
                              <a:gd name="connsiteY2308" fmla="*/ 3860800 h 6858000"/>
                              <a:gd name="connsiteX2309" fmla="*/ 646684 w 12192000"/>
                              <a:gd name="connsiteY2309" fmla="*/ 3775997 h 6858000"/>
                              <a:gd name="connsiteX2310" fmla="*/ 254407 w 12192000"/>
                              <a:gd name="connsiteY2310" fmla="*/ 3775997 h 6858000"/>
                              <a:gd name="connsiteX2311" fmla="*/ 339210 w 12192000"/>
                              <a:gd name="connsiteY2311" fmla="*/ 3860800 h 6858000"/>
                              <a:gd name="connsiteX2312" fmla="*/ 254407 w 12192000"/>
                              <a:gd name="connsiteY2312" fmla="*/ 3945603 h 6858000"/>
                              <a:gd name="connsiteX2313" fmla="*/ 169604 w 12192000"/>
                              <a:gd name="connsiteY2313" fmla="*/ 3860800 h 6858000"/>
                              <a:gd name="connsiteX2314" fmla="*/ 254407 w 12192000"/>
                              <a:gd name="connsiteY2314" fmla="*/ 3775997 h 6858000"/>
                              <a:gd name="connsiteX2315" fmla="*/ 12192000 w 12192000"/>
                              <a:gd name="connsiteY2315" fmla="*/ 3551069 h 6858000"/>
                              <a:gd name="connsiteX2316" fmla="*/ 12192000 w 12192000"/>
                              <a:gd name="connsiteY2316" fmla="*/ 3719307 h 6858000"/>
                              <a:gd name="connsiteX2317" fmla="*/ 12162380 w 12192000"/>
                              <a:gd name="connsiteY2317" fmla="*/ 3713327 h 6858000"/>
                              <a:gd name="connsiteX2318" fmla="*/ 12110586 w 12192000"/>
                              <a:gd name="connsiteY2318" fmla="*/ 3635188 h 6858000"/>
                              <a:gd name="connsiteX2319" fmla="*/ 12162380 w 12192000"/>
                              <a:gd name="connsiteY2319" fmla="*/ 3557049 h 6858000"/>
                              <a:gd name="connsiteX2320" fmla="*/ 11803106 w 12192000"/>
                              <a:gd name="connsiteY2320" fmla="*/ 3550385 h 6858000"/>
                              <a:gd name="connsiteX2321" fmla="*/ 11887909 w 12192000"/>
                              <a:gd name="connsiteY2321" fmla="*/ 3635188 h 6858000"/>
                              <a:gd name="connsiteX2322" fmla="*/ 11803106 w 12192000"/>
                              <a:gd name="connsiteY2322" fmla="*/ 3719991 h 6858000"/>
                              <a:gd name="connsiteX2323" fmla="*/ 11718303 w 12192000"/>
                              <a:gd name="connsiteY2323" fmla="*/ 3635188 h 6858000"/>
                              <a:gd name="connsiteX2324" fmla="*/ 11803106 w 12192000"/>
                              <a:gd name="connsiteY2324" fmla="*/ 3550385 h 6858000"/>
                              <a:gd name="connsiteX2325" fmla="*/ 11410828 w 12192000"/>
                              <a:gd name="connsiteY2325" fmla="*/ 3550385 h 6858000"/>
                              <a:gd name="connsiteX2326" fmla="*/ 11495631 w 12192000"/>
                              <a:gd name="connsiteY2326" fmla="*/ 3635188 h 6858000"/>
                              <a:gd name="connsiteX2327" fmla="*/ 11410828 w 12192000"/>
                              <a:gd name="connsiteY2327" fmla="*/ 3719991 h 6858000"/>
                              <a:gd name="connsiteX2328" fmla="*/ 11326025 w 12192000"/>
                              <a:gd name="connsiteY2328" fmla="*/ 3635188 h 6858000"/>
                              <a:gd name="connsiteX2329" fmla="*/ 11410828 w 12192000"/>
                              <a:gd name="connsiteY2329" fmla="*/ 3550385 h 6858000"/>
                              <a:gd name="connsiteX2330" fmla="*/ 11018550 w 12192000"/>
                              <a:gd name="connsiteY2330" fmla="*/ 3550385 h 6858000"/>
                              <a:gd name="connsiteX2331" fmla="*/ 11103353 w 12192000"/>
                              <a:gd name="connsiteY2331" fmla="*/ 3635188 h 6858000"/>
                              <a:gd name="connsiteX2332" fmla="*/ 11018550 w 12192000"/>
                              <a:gd name="connsiteY2332" fmla="*/ 3719991 h 6858000"/>
                              <a:gd name="connsiteX2333" fmla="*/ 10933747 w 12192000"/>
                              <a:gd name="connsiteY2333" fmla="*/ 3635188 h 6858000"/>
                              <a:gd name="connsiteX2334" fmla="*/ 11018550 w 12192000"/>
                              <a:gd name="connsiteY2334" fmla="*/ 3550385 h 6858000"/>
                              <a:gd name="connsiteX2335" fmla="*/ 10626272 w 12192000"/>
                              <a:gd name="connsiteY2335" fmla="*/ 3550385 h 6858000"/>
                              <a:gd name="connsiteX2336" fmla="*/ 10711075 w 12192000"/>
                              <a:gd name="connsiteY2336" fmla="*/ 3635188 h 6858000"/>
                              <a:gd name="connsiteX2337" fmla="*/ 10626272 w 12192000"/>
                              <a:gd name="connsiteY2337" fmla="*/ 3719991 h 6858000"/>
                              <a:gd name="connsiteX2338" fmla="*/ 10541469 w 12192000"/>
                              <a:gd name="connsiteY2338" fmla="*/ 3635188 h 6858000"/>
                              <a:gd name="connsiteX2339" fmla="*/ 10626272 w 12192000"/>
                              <a:gd name="connsiteY2339" fmla="*/ 3550385 h 6858000"/>
                              <a:gd name="connsiteX2340" fmla="*/ 10233994 w 12192000"/>
                              <a:gd name="connsiteY2340" fmla="*/ 3550385 h 6858000"/>
                              <a:gd name="connsiteX2341" fmla="*/ 10318797 w 12192000"/>
                              <a:gd name="connsiteY2341" fmla="*/ 3635188 h 6858000"/>
                              <a:gd name="connsiteX2342" fmla="*/ 10233994 w 12192000"/>
                              <a:gd name="connsiteY2342" fmla="*/ 3719991 h 6858000"/>
                              <a:gd name="connsiteX2343" fmla="*/ 10149191 w 12192000"/>
                              <a:gd name="connsiteY2343" fmla="*/ 3635188 h 6858000"/>
                              <a:gd name="connsiteX2344" fmla="*/ 10233994 w 12192000"/>
                              <a:gd name="connsiteY2344" fmla="*/ 3550385 h 6858000"/>
                              <a:gd name="connsiteX2345" fmla="*/ 9841716 w 12192000"/>
                              <a:gd name="connsiteY2345" fmla="*/ 3550385 h 6858000"/>
                              <a:gd name="connsiteX2346" fmla="*/ 9926519 w 12192000"/>
                              <a:gd name="connsiteY2346" fmla="*/ 3635188 h 6858000"/>
                              <a:gd name="connsiteX2347" fmla="*/ 9841716 w 12192000"/>
                              <a:gd name="connsiteY2347" fmla="*/ 3719991 h 6858000"/>
                              <a:gd name="connsiteX2348" fmla="*/ 9756913 w 12192000"/>
                              <a:gd name="connsiteY2348" fmla="*/ 3635188 h 6858000"/>
                              <a:gd name="connsiteX2349" fmla="*/ 9841716 w 12192000"/>
                              <a:gd name="connsiteY2349" fmla="*/ 3550385 h 6858000"/>
                              <a:gd name="connsiteX2350" fmla="*/ 9449438 w 12192000"/>
                              <a:gd name="connsiteY2350" fmla="*/ 3550385 h 6858000"/>
                              <a:gd name="connsiteX2351" fmla="*/ 9534241 w 12192000"/>
                              <a:gd name="connsiteY2351" fmla="*/ 3635188 h 6858000"/>
                              <a:gd name="connsiteX2352" fmla="*/ 9449438 w 12192000"/>
                              <a:gd name="connsiteY2352" fmla="*/ 3719991 h 6858000"/>
                              <a:gd name="connsiteX2353" fmla="*/ 9364635 w 12192000"/>
                              <a:gd name="connsiteY2353" fmla="*/ 3635188 h 6858000"/>
                              <a:gd name="connsiteX2354" fmla="*/ 9449438 w 12192000"/>
                              <a:gd name="connsiteY2354" fmla="*/ 3550385 h 6858000"/>
                              <a:gd name="connsiteX2355" fmla="*/ 9057160 w 12192000"/>
                              <a:gd name="connsiteY2355" fmla="*/ 3550385 h 6858000"/>
                              <a:gd name="connsiteX2356" fmla="*/ 9141963 w 12192000"/>
                              <a:gd name="connsiteY2356" fmla="*/ 3635188 h 6858000"/>
                              <a:gd name="connsiteX2357" fmla="*/ 9057160 w 12192000"/>
                              <a:gd name="connsiteY2357" fmla="*/ 3719991 h 6858000"/>
                              <a:gd name="connsiteX2358" fmla="*/ 8972357 w 12192000"/>
                              <a:gd name="connsiteY2358" fmla="*/ 3635188 h 6858000"/>
                              <a:gd name="connsiteX2359" fmla="*/ 9057160 w 12192000"/>
                              <a:gd name="connsiteY2359" fmla="*/ 3550385 h 6858000"/>
                              <a:gd name="connsiteX2360" fmla="*/ 8664882 w 12192000"/>
                              <a:gd name="connsiteY2360" fmla="*/ 3550385 h 6858000"/>
                              <a:gd name="connsiteX2361" fmla="*/ 8749685 w 12192000"/>
                              <a:gd name="connsiteY2361" fmla="*/ 3635188 h 6858000"/>
                              <a:gd name="connsiteX2362" fmla="*/ 8664882 w 12192000"/>
                              <a:gd name="connsiteY2362" fmla="*/ 3719991 h 6858000"/>
                              <a:gd name="connsiteX2363" fmla="*/ 8580079 w 12192000"/>
                              <a:gd name="connsiteY2363" fmla="*/ 3635188 h 6858000"/>
                              <a:gd name="connsiteX2364" fmla="*/ 8664882 w 12192000"/>
                              <a:gd name="connsiteY2364" fmla="*/ 3550385 h 6858000"/>
                              <a:gd name="connsiteX2365" fmla="*/ 8272604 w 12192000"/>
                              <a:gd name="connsiteY2365" fmla="*/ 3550385 h 6858000"/>
                              <a:gd name="connsiteX2366" fmla="*/ 8357407 w 12192000"/>
                              <a:gd name="connsiteY2366" fmla="*/ 3635188 h 6858000"/>
                              <a:gd name="connsiteX2367" fmla="*/ 8272604 w 12192000"/>
                              <a:gd name="connsiteY2367" fmla="*/ 3719991 h 6858000"/>
                              <a:gd name="connsiteX2368" fmla="*/ 8187801 w 12192000"/>
                              <a:gd name="connsiteY2368" fmla="*/ 3635188 h 6858000"/>
                              <a:gd name="connsiteX2369" fmla="*/ 8272604 w 12192000"/>
                              <a:gd name="connsiteY2369" fmla="*/ 3550385 h 6858000"/>
                              <a:gd name="connsiteX2370" fmla="*/ 7880326 w 12192000"/>
                              <a:gd name="connsiteY2370" fmla="*/ 3550385 h 6858000"/>
                              <a:gd name="connsiteX2371" fmla="*/ 7965129 w 12192000"/>
                              <a:gd name="connsiteY2371" fmla="*/ 3635188 h 6858000"/>
                              <a:gd name="connsiteX2372" fmla="*/ 7880326 w 12192000"/>
                              <a:gd name="connsiteY2372" fmla="*/ 3719991 h 6858000"/>
                              <a:gd name="connsiteX2373" fmla="*/ 7795523 w 12192000"/>
                              <a:gd name="connsiteY2373" fmla="*/ 3635188 h 6858000"/>
                              <a:gd name="connsiteX2374" fmla="*/ 7880326 w 12192000"/>
                              <a:gd name="connsiteY2374" fmla="*/ 3550385 h 6858000"/>
                              <a:gd name="connsiteX2375" fmla="*/ 7488048 w 12192000"/>
                              <a:gd name="connsiteY2375" fmla="*/ 3550385 h 6858000"/>
                              <a:gd name="connsiteX2376" fmla="*/ 7572851 w 12192000"/>
                              <a:gd name="connsiteY2376" fmla="*/ 3635188 h 6858000"/>
                              <a:gd name="connsiteX2377" fmla="*/ 7488048 w 12192000"/>
                              <a:gd name="connsiteY2377" fmla="*/ 3719991 h 6858000"/>
                              <a:gd name="connsiteX2378" fmla="*/ 7403245 w 12192000"/>
                              <a:gd name="connsiteY2378" fmla="*/ 3635188 h 6858000"/>
                              <a:gd name="connsiteX2379" fmla="*/ 7488048 w 12192000"/>
                              <a:gd name="connsiteY2379" fmla="*/ 3550385 h 6858000"/>
                              <a:gd name="connsiteX2380" fmla="*/ 7095770 w 12192000"/>
                              <a:gd name="connsiteY2380" fmla="*/ 3550385 h 6858000"/>
                              <a:gd name="connsiteX2381" fmla="*/ 7180573 w 12192000"/>
                              <a:gd name="connsiteY2381" fmla="*/ 3635188 h 6858000"/>
                              <a:gd name="connsiteX2382" fmla="*/ 7095770 w 12192000"/>
                              <a:gd name="connsiteY2382" fmla="*/ 3719991 h 6858000"/>
                              <a:gd name="connsiteX2383" fmla="*/ 7010967 w 12192000"/>
                              <a:gd name="connsiteY2383" fmla="*/ 3635188 h 6858000"/>
                              <a:gd name="connsiteX2384" fmla="*/ 7095770 w 12192000"/>
                              <a:gd name="connsiteY2384" fmla="*/ 3550385 h 6858000"/>
                              <a:gd name="connsiteX2385" fmla="*/ 6703492 w 12192000"/>
                              <a:gd name="connsiteY2385" fmla="*/ 3550385 h 6858000"/>
                              <a:gd name="connsiteX2386" fmla="*/ 6788295 w 12192000"/>
                              <a:gd name="connsiteY2386" fmla="*/ 3635188 h 6858000"/>
                              <a:gd name="connsiteX2387" fmla="*/ 6703492 w 12192000"/>
                              <a:gd name="connsiteY2387" fmla="*/ 3719991 h 6858000"/>
                              <a:gd name="connsiteX2388" fmla="*/ 6618690 w 12192000"/>
                              <a:gd name="connsiteY2388" fmla="*/ 3635188 h 6858000"/>
                              <a:gd name="connsiteX2389" fmla="*/ 6703492 w 12192000"/>
                              <a:gd name="connsiteY2389" fmla="*/ 3550385 h 6858000"/>
                              <a:gd name="connsiteX2390" fmla="*/ 6311214 w 12192000"/>
                              <a:gd name="connsiteY2390" fmla="*/ 3550385 h 6858000"/>
                              <a:gd name="connsiteX2391" fmla="*/ 6396018 w 12192000"/>
                              <a:gd name="connsiteY2391" fmla="*/ 3635188 h 6858000"/>
                              <a:gd name="connsiteX2392" fmla="*/ 6311214 w 12192000"/>
                              <a:gd name="connsiteY2392" fmla="*/ 3719991 h 6858000"/>
                              <a:gd name="connsiteX2393" fmla="*/ 6226413 w 12192000"/>
                              <a:gd name="connsiteY2393" fmla="*/ 3635188 h 6858000"/>
                              <a:gd name="connsiteX2394" fmla="*/ 6311214 w 12192000"/>
                              <a:gd name="connsiteY2394" fmla="*/ 3550385 h 6858000"/>
                              <a:gd name="connsiteX2395" fmla="*/ 5918940 w 12192000"/>
                              <a:gd name="connsiteY2395" fmla="*/ 3550385 h 6858000"/>
                              <a:gd name="connsiteX2396" fmla="*/ 6003743 w 12192000"/>
                              <a:gd name="connsiteY2396" fmla="*/ 3635188 h 6858000"/>
                              <a:gd name="connsiteX2397" fmla="*/ 5918940 w 12192000"/>
                              <a:gd name="connsiteY2397" fmla="*/ 3719991 h 6858000"/>
                              <a:gd name="connsiteX2398" fmla="*/ 5834136 w 12192000"/>
                              <a:gd name="connsiteY2398" fmla="*/ 3635188 h 6858000"/>
                              <a:gd name="connsiteX2399" fmla="*/ 5918940 w 12192000"/>
                              <a:gd name="connsiteY2399" fmla="*/ 3550385 h 6858000"/>
                              <a:gd name="connsiteX2400" fmla="*/ 5526665 w 12192000"/>
                              <a:gd name="connsiteY2400" fmla="*/ 3550385 h 6858000"/>
                              <a:gd name="connsiteX2401" fmla="*/ 5611465 w 12192000"/>
                              <a:gd name="connsiteY2401" fmla="*/ 3635188 h 6858000"/>
                              <a:gd name="connsiteX2402" fmla="*/ 5526665 w 12192000"/>
                              <a:gd name="connsiteY2402" fmla="*/ 3719991 h 6858000"/>
                              <a:gd name="connsiteX2403" fmla="*/ 5441860 w 12192000"/>
                              <a:gd name="connsiteY2403" fmla="*/ 3635188 h 6858000"/>
                              <a:gd name="connsiteX2404" fmla="*/ 5526665 w 12192000"/>
                              <a:gd name="connsiteY2404" fmla="*/ 3550385 h 6858000"/>
                              <a:gd name="connsiteX2405" fmla="*/ 5134385 w 12192000"/>
                              <a:gd name="connsiteY2405" fmla="*/ 3550385 h 6858000"/>
                              <a:gd name="connsiteX2406" fmla="*/ 5219189 w 12192000"/>
                              <a:gd name="connsiteY2406" fmla="*/ 3635188 h 6858000"/>
                              <a:gd name="connsiteX2407" fmla="*/ 5134385 w 12192000"/>
                              <a:gd name="connsiteY2407" fmla="*/ 3719991 h 6858000"/>
                              <a:gd name="connsiteX2408" fmla="*/ 5049580 w 12192000"/>
                              <a:gd name="connsiteY2408" fmla="*/ 3635188 h 6858000"/>
                              <a:gd name="connsiteX2409" fmla="*/ 5134385 w 12192000"/>
                              <a:gd name="connsiteY2409" fmla="*/ 3550385 h 6858000"/>
                              <a:gd name="connsiteX2410" fmla="*/ 4742105 w 12192000"/>
                              <a:gd name="connsiteY2410" fmla="*/ 3550385 h 6858000"/>
                              <a:gd name="connsiteX2411" fmla="*/ 4826911 w 12192000"/>
                              <a:gd name="connsiteY2411" fmla="*/ 3635188 h 6858000"/>
                              <a:gd name="connsiteX2412" fmla="*/ 4742105 w 12192000"/>
                              <a:gd name="connsiteY2412" fmla="*/ 3719991 h 6858000"/>
                              <a:gd name="connsiteX2413" fmla="*/ 4657305 w 12192000"/>
                              <a:gd name="connsiteY2413" fmla="*/ 3635188 h 6858000"/>
                              <a:gd name="connsiteX2414" fmla="*/ 4742105 w 12192000"/>
                              <a:gd name="connsiteY2414" fmla="*/ 3550385 h 6858000"/>
                              <a:gd name="connsiteX2415" fmla="*/ 4349826 w 12192000"/>
                              <a:gd name="connsiteY2415" fmla="*/ 3550385 h 6858000"/>
                              <a:gd name="connsiteX2416" fmla="*/ 4434634 w 12192000"/>
                              <a:gd name="connsiteY2416" fmla="*/ 3635188 h 6858000"/>
                              <a:gd name="connsiteX2417" fmla="*/ 4349826 w 12192000"/>
                              <a:gd name="connsiteY2417" fmla="*/ 3719991 h 6858000"/>
                              <a:gd name="connsiteX2418" fmla="*/ 4265029 w 12192000"/>
                              <a:gd name="connsiteY2418" fmla="*/ 3635188 h 6858000"/>
                              <a:gd name="connsiteX2419" fmla="*/ 4349826 w 12192000"/>
                              <a:gd name="connsiteY2419" fmla="*/ 3550385 h 6858000"/>
                              <a:gd name="connsiteX2420" fmla="*/ 3957553 w 12192000"/>
                              <a:gd name="connsiteY2420" fmla="*/ 3550385 h 6858000"/>
                              <a:gd name="connsiteX2421" fmla="*/ 4042355 w 12192000"/>
                              <a:gd name="connsiteY2421" fmla="*/ 3635188 h 6858000"/>
                              <a:gd name="connsiteX2422" fmla="*/ 3957553 w 12192000"/>
                              <a:gd name="connsiteY2422" fmla="*/ 3719991 h 6858000"/>
                              <a:gd name="connsiteX2423" fmla="*/ 3872750 w 12192000"/>
                              <a:gd name="connsiteY2423" fmla="*/ 3635188 h 6858000"/>
                              <a:gd name="connsiteX2424" fmla="*/ 3957553 w 12192000"/>
                              <a:gd name="connsiteY2424" fmla="*/ 3550385 h 6858000"/>
                              <a:gd name="connsiteX2425" fmla="*/ 3565276 w 12192000"/>
                              <a:gd name="connsiteY2425" fmla="*/ 3550385 h 6858000"/>
                              <a:gd name="connsiteX2426" fmla="*/ 3650079 w 12192000"/>
                              <a:gd name="connsiteY2426" fmla="*/ 3635188 h 6858000"/>
                              <a:gd name="connsiteX2427" fmla="*/ 3565276 w 12192000"/>
                              <a:gd name="connsiteY2427" fmla="*/ 3719991 h 6858000"/>
                              <a:gd name="connsiteX2428" fmla="*/ 3480472 w 12192000"/>
                              <a:gd name="connsiteY2428" fmla="*/ 3635188 h 6858000"/>
                              <a:gd name="connsiteX2429" fmla="*/ 3565276 w 12192000"/>
                              <a:gd name="connsiteY2429" fmla="*/ 3550385 h 6858000"/>
                              <a:gd name="connsiteX2430" fmla="*/ 3172998 w 12192000"/>
                              <a:gd name="connsiteY2430" fmla="*/ 3550385 h 6858000"/>
                              <a:gd name="connsiteX2431" fmla="*/ 3257801 w 12192000"/>
                              <a:gd name="connsiteY2431" fmla="*/ 3635188 h 6858000"/>
                              <a:gd name="connsiteX2432" fmla="*/ 3172998 w 12192000"/>
                              <a:gd name="connsiteY2432" fmla="*/ 3719991 h 6858000"/>
                              <a:gd name="connsiteX2433" fmla="*/ 3088195 w 12192000"/>
                              <a:gd name="connsiteY2433" fmla="*/ 3635188 h 6858000"/>
                              <a:gd name="connsiteX2434" fmla="*/ 3172998 w 12192000"/>
                              <a:gd name="connsiteY2434" fmla="*/ 3550385 h 6858000"/>
                              <a:gd name="connsiteX2435" fmla="*/ 2780721 w 12192000"/>
                              <a:gd name="connsiteY2435" fmla="*/ 3550385 h 6858000"/>
                              <a:gd name="connsiteX2436" fmla="*/ 2865523 w 12192000"/>
                              <a:gd name="connsiteY2436" fmla="*/ 3635188 h 6858000"/>
                              <a:gd name="connsiteX2437" fmla="*/ 2780721 w 12192000"/>
                              <a:gd name="connsiteY2437" fmla="*/ 3719991 h 6858000"/>
                              <a:gd name="connsiteX2438" fmla="*/ 2695917 w 12192000"/>
                              <a:gd name="connsiteY2438" fmla="*/ 3635188 h 6858000"/>
                              <a:gd name="connsiteX2439" fmla="*/ 2780721 w 12192000"/>
                              <a:gd name="connsiteY2439" fmla="*/ 3550385 h 6858000"/>
                              <a:gd name="connsiteX2440" fmla="*/ 2388442 w 12192000"/>
                              <a:gd name="connsiteY2440" fmla="*/ 3550385 h 6858000"/>
                              <a:gd name="connsiteX2441" fmla="*/ 2473246 w 12192000"/>
                              <a:gd name="connsiteY2441" fmla="*/ 3635188 h 6858000"/>
                              <a:gd name="connsiteX2442" fmla="*/ 2388442 w 12192000"/>
                              <a:gd name="connsiteY2442" fmla="*/ 3719991 h 6858000"/>
                              <a:gd name="connsiteX2443" fmla="*/ 2303639 w 12192000"/>
                              <a:gd name="connsiteY2443" fmla="*/ 3635188 h 6858000"/>
                              <a:gd name="connsiteX2444" fmla="*/ 2388442 w 12192000"/>
                              <a:gd name="connsiteY2444" fmla="*/ 3550385 h 6858000"/>
                              <a:gd name="connsiteX2445" fmla="*/ 1996162 w 12192000"/>
                              <a:gd name="connsiteY2445" fmla="*/ 3550385 h 6858000"/>
                              <a:gd name="connsiteX2446" fmla="*/ 2080966 w 12192000"/>
                              <a:gd name="connsiteY2446" fmla="*/ 3635188 h 6858000"/>
                              <a:gd name="connsiteX2447" fmla="*/ 1996162 w 12192000"/>
                              <a:gd name="connsiteY2447" fmla="*/ 3719991 h 6858000"/>
                              <a:gd name="connsiteX2448" fmla="*/ 1911360 w 12192000"/>
                              <a:gd name="connsiteY2448" fmla="*/ 3635188 h 6858000"/>
                              <a:gd name="connsiteX2449" fmla="*/ 1996162 w 12192000"/>
                              <a:gd name="connsiteY2449" fmla="*/ 3550385 h 6858000"/>
                              <a:gd name="connsiteX2450" fmla="*/ 1603884 w 12192000"/>
                              <a:gd name="connsiteY2450" fmla="*/ 3550385 h 6858000"/>
                              <a:gd name="connsiteX2451" fmla="*/ 1688688 w 12192000"/>
                              <a:gd name="connsiteY2451" fmla="*/ 3635188 h 6858000"/>
                              <a:gd name="connsiteX2452" fmla="*/ 1603884 w 12192000"/>
                              <a:gd name="connsiteY2452" fmla="*/ 3719991 h 6858000"/>
                              <a:gd name="connsiteX2453" fmla="*/ 1519082 w 12192000"/>
                              <a:gd name="connsiteY2453" fmla="*/ 3635188 h 6858000"/>
                              <a:gd name="connsiteX2454" fmla="*/ 1603884 w 12192000"/>
                              <a:gd name="connsiteY2454" fmla="*/ 3550385 h 6858000"/>
                              <a:gd name="connsiteX2455" fmla="*/ 1211608 w 12192000"/>
                              <a:gd name="connsiteY2455" fmla="*/ 3550385 h 6858000"/>
                              <a:gd name="connsiteX2456" fmla="*/ 1296411 w 12192000"/>
                              <a:gd name="connsiteY2456" fmla="*/ 3635188 h 6858000"/>
                              <a:gd name="connsiteX2457" fmla="*/ 1211608 w 12192000"/>
                              <a:gd name="connsiteY2457" fmla="*/ 3719991 h 6858000"/>
                              <a:gd name="connsiteX2458" fmla="*/ 1126805 w 12192000"/>
                              <a:gd name="connsiteY2458" fmla="*/ 3635188 h 6858000"/>
                              <a:gd name="connsiteX2459" fmla="*/ 1211608 w 12192000"/>
                              <a:gd name="connsiteY2459" fmla="*/ 3550385 h 6858000"/>
                              <a:gd name="connsiteX2460" fmla="*/ 819330 w 12192000"/>
                              <a:gd name="connsiteY2460" fmla="*/ 3550385 h 6858000"/>
                              <a:gd name="connsiteX2461" fmla="*/ 904133 w 12192000"/>
                              <a:gd name="connsiteY2461" fmla="*/ 3635188 h 6858000"/>
                              <a:gd name="connsiteX2462" fmla="*/ 819330 w 12192000"/>
                              <a:gd name="connsiteY2462" fmla="*/ 3719991 h 6858000"/>
                              <a:gd name="connsiteX2463" fmla="*/ 734527 w 12192000"/>
                              <a:gd name="connsiteY2463" fmla="*/ 3635188 h 6858000"/>
                              <a:gd name="connsiteX2464" fmla="*/ 819330 w 12192000"/>
                              <a:gd name="connsiteY2464" fmla="*/ 3550385 h 6858000"/>
                              <a:gd name="connsiteX2465" fmla="*/ 427052 w 12192000"/>
                              <a:gd name="connsiteY2465" fmla="*/ 3550385 h 6858000"/>
                              <a:gd name="connsiteX2466" fmla="*/ 511855 w 12192000"/>
                              <a:gd name="connsiteY2466" fmla="*/ 3635188 h 6858000"/>
                              <a:gd name="connsiteX2467" fmla="*/ 427052 w 12192000"/>
                              <a:gd name="connsiteY2467" fmla="*/ 3719991 h 6858000"/>
                              <a:gd name="connsiteX2468" fmla="*/ 342249 w 12192000"/>
                              <a:gd name="connsiteY2468" fmla="*/ 3635188 h 6858000"/>
                              <a:gd name="connsiteX2469" fmla="*/ 427052 w 12192000"/>
                              <a:gd name="connsiteY2469" fmla="*/ 3550385 h 6858000"/>
                              <a:gd name="connsiteX2470" fmla="*/ 34775 w 12192000"/>
                              <a:gd name="connsiteY2470" fmla="*/ 3550385 h 6858000"/>
                              <a:gd name="connsiteX2471" fmla="*/ 119578 w 12192000"/>
                              <a:gd name="connsiteY2471" fmla="*/ 3635188 h 6858000"/>
                              <a:gd name="connsiteX2472" fmla="*/ 34775 w 12192000"/>
                              <a:gd name="connsiteY2472" fmla="*/ 3719991 h 6858000"/>
                              <a:gd name="connsiteX2473" fmla="*/ 1766 w 12192000"/>
                              <a:gd name="connsiteY2473" fmla="*/ 3713327 h 6858000"/>
                              <a:gd name="connsiteX2474" fmla="*/ 0 w 12192000"/>
                              <a:gd name="connsiteY2474" fmla="*/ 3712136 h 6858000"/>
                              <a:gd name="connsiteX2475" fmla="*/ 0 w 12192000"/>
                              <a:gd name="connsiteY2475" fmla="*/ 3558240 h 6858000"/>
                              <a:gd name="connsiteX2476" fmla="*/ 1766 w 12192000"/>
                              <a:gd name="connsiteY2476" fmla="*/ 3557049 h 6858000"/>
                              <a:gd name="connsiteX2477" fmla="*/ 34775 w 12192000"/>
                              <a:gd name="connsiteY2477" fmla="*/ 3550385 h 6858000"/>
                              <a:gd name="connsiteX2478" fmla="*/ 12018260 w 12192000"/>
                              <a:gd name="connsiteY2478" fmla="*/ 3285925 h 6858000"/>
                              <a:gd name="connsiteX2479" fmla="*/ 12103063 w 12192000"/>
                              <a:gd name="connsiteY2479" fmla="*/ 3370728 h 6858000"/>
                              <a:gd name="connsiteX2480" fmla="*/ 12018260 w 12192000"/>
                              <a:gd name="connsiteY2480" fmla="*/ 3455531 h 6858000"/>
                              <a:gd name="connsiteX2481" fmla="*/ 11933457 w 12192000"/>
                              <a:gd name="connsiteY2481" fmla="*/ 3370728 h 6858000"/>
                              <a:gd name="connsiteX2482" fmla="*/ 12018260 w 12192000"/>
                              <a:gd name="connsiteY2482" fmla="*/ 3285925 h 6858000"/>
                              <a:gd name="connsiteX2483" fmla="*/ 11625982 w 12192000"/>
                              <a:gd name="connsiteY2483" fmla="*/ 3285925 h 6858000"/>
                              <a:gd name="connsiteX2484" fmla="*/ 11710785 w 12192000"/>
                              <a:gd name="connsiteY2484" fmla="*/ 3370728 h 6858000"/>
                              <a:gd name="connsiteX2485" fmla="*/ 11625982 w 12192000"/>
                              <a:gd name="connsiteY2485" fmla="*/ 3455531 h 6858000"/>
                              <a:gd name="connsiteX2486" fmla="*/ 11541179 w 12192000"/>
                              <a:gd name="connsiteY2486" fmla="*/ 3370728 h 6858000"/>
                              <a:gd name="connsiteX2487" fmla="*/ 11625982 w 12192000"/>
                              <a:gd name="connsiteY2487" fmla="*/ 3285925 h 6858000"/>
                              <a:gd name="connsiteX2488" fmla="*/ 11233704 w 12192000"/>
                              <a:gd name="connsiteY2488" fmla="*/ 3285925 h 6858000"/>
                              <a:gd name="connsiteX2489" fmla="*/ 11318507 w 12192000"/>
                              <a:gd name="connsiteY2489" fmla="*/ 3370728 h 6858000"/>
                              <a:gd name="connsiteX2490" fmla="*/ 11233704 w 12192000"/>
                              <a:gd name="connsiteY2490" fmla="*/ 3455531 h 6858000"/>
                              <a:gd name="connsiteX2491" fmla="*/ 11148901 w 12192000"/>
                              <a:gd name="connsiteY2491" fmla="*/ 3370728 h 6858000"/>
                              <a:gd name="connsiteX2492" fmla="*/ 11233704 w 12192000"/>
                              <a:gd name="connsiteY2492" fmla="*/ 3285925 h 6858000"/>
                              <a:gd name="connsiteX2493" fmla="*/ 10841426 w 12192000"/>
                              <a:gd name="connsiteY2493" fmla="*/ 3285925 h 6858000"/>
                              <a:gd name="connsiteX2494" fmla="*/ 10926229 w 12192000"/>
                              <a:gd name="connsiteY2494" fmla="*/ 3370728 h 6858000"/>
                              <a:gd name="connsiteX2495" fmla="*/ 10841426 w 12192000"/>
                              <a:gd name="connsiteY2495" fmla="*/ 3455531 h 6858000"/>
                              <a:gd name="connsiteX2496" fmla="*/ 10756623 w 12192000"/>
                              <a:gd name="connsiteY2496" fmla="*/ 3370728 h 6858000"/>
                              <a:gd name="connsiteX2497" fmla="*/ 10841426 w 12192000"/>
                              <a:gd name="connsiteY2497" fmla="*/ 3285925 h 6858000"/>
                              <a:gd name="connsiteX2498" fmla="*/ 10449148 w 12192000"/>
                              <a:gd name="connsiteY2498" fmla="*/ 3285925 h 6858000"/>
                              <a:gd name="connsiteX2499" fmla="*/ 10533951 w 12192000"/>
                              <a:gd name="connsiteY2499" fmla="*/ 3370728 h 6858000"/>
                              <a:gd name="connsiteX2500" fmla="*/ 10449148 w 12192000"/>
                              <a:gd name="connsiteY2500" fmla="*/ 3455531 h 6858000"/>
                              <a:gd name="connsiteX2501" fmla="*/ 10364345 w 12192000"/>
                              <a:gd name="connsiteY2501" fmla="*/ 3370728 h 6858000"/>
                              <a:gd name="connsiteX2502" fmla="*/ 10449148 w 12192000"/>
                              <a:gd name="connsiteY2502" fmla="*/ 3285925 h 6858000"/>
                              <a:gd name="connsiteX2503" fmla="*/ 10056870 w 12192000"/>
                              <a:gd name="connsiteY2503" fmla="*/ 3285925 h 6858000"/>
                              <a:gd name="connsiteX2504" fmla="*/ 10141673 w 12192000"/>
                              <a:gd name="connsiteY2504" fmla="*/ 3370728 h 6858000"/>
                              <a:gd name="connsiteX2505" fmla="*/ 10056870 w 12192000"/>
                              <a:gd name="connsiteY2505" fmla="*/ 3455531 h 6858000"/>
                              <a:gd name="connsiteX2506" fmla="*/ 9972067 w 12192000"/>
                              <a:gd name="connsiteY2506" fmla="*/ 3370728 h 6858000"/>
                              <a:gd name="connsiteX2507" fmla="*/ 10056870 w 12192000"/>
                              <a:gd name="connsiteY2507" fmla="*/ 3285925 h 6858000"/>
                              <a:gd name="connsiteX2508" fmla="*/ 9664592 w 12192000"/>
                              <a:gd name="connsiteY2508" fmla="*/ 3285925 h 6858000"/>
                              <a:gd name="connsiteX2509" fmla="*/ 9749395 w 12192000"/>
                              <a:gd name="connsiteY2509" fmla="*/ 3370728 h 6858000"/>
                              <a:gd name="connsiteX2510" fmla="*/ 9664592 w 12192000"/>
                              <a:gd name="connsiteY2510" fmla="*/ 3455531 h 6858000"/>
                              <a:gd name="connsiteX2511" fmla="*/ 9579789 w 12192000"/>
                              <a:gd name="connsiteY2511" fmla="*/ 3370728 h 6858000"/>
                              <a:gd name="connsiteX2512" fmla="*/ 9664592 w 12192000"/>
                              <a:gd name="connsiteY2512" fmla="*/ 3285925 h 6858000"/>
                              <a:gd name="connsiteX2513" fmla="*/ 9272314 w 12192000"/>
                              <a:gd name="connsiteY2513" fmla="*/ 3285925 h 6858000"/>
                              <a:gd name="connsiteX2514" fmla="*/ 9357117 w 12192000"/>
                              <a:gd name="connsiteY2514" fmla="*/ 3370728 h 6858000"/>
                              <a:gd name="connsiteX2515" fmla="*/ 9272314 w 12192000"/>
                              <a:gd name="connsiteY2515" fmla="*/ 3455531 h 6858000"/>
                              <a:gd name="connsiteX2516" fmla="*/ 9187511 w 12192000"/>
                              <a:gd name="connsiteY2516" fmla="*/ 3370728 h 6858000"/>
                              <a:gd name="connsiteX2517" fmla="*/ 9272314 w 12192000"/>
                              <a:gd name="connsiteY2517" fmla="*/ 3285925 h 6858000"/>
                              <a:gd name="connsiteX2518" fmla="*/ 8880036 w 12192000"/>
                              <a:gd name="connsiteY2518" fmla="*/ 3285925 h 6858000"/>
                              <a:gd name="connsiteX2519" fmla="*/ 8964839 w 12192000"/>
                              <a:gd name="connsiteY2519" fmla="*/ 3370728 h 6858000"/>
                              <a:gd name="connsiteX2520" fmla="*/ 8880036 w 12192000"/>
                              <a:gd name="connsiteY2520" fmla="*/ 3455531 h 6858000"/>
                              <a:gd name="connsiteX2521" fmla="*/ 8795233 w 12192000"/>
                              <a:gd name="connsiteY2521" fmla="*/ 3370728 h 6858000"/>
                              <a:gd name="connsiteX2522" fmla="*/ 8880036 w 12192000"/>
                              <a:gd name="connsiteY2522" fmla="*/ 3285925 h 6858000"/>
                              <a:gd name="connsiteX2523" fmla="*/ 8487758 w 12192000"/>
                              <a:gd name="connsiteY2523" fmla="*/ 3285925 h 6858000"/>
                              <a:gd name="connsiteX2524" fmla="*/ 8572561 w 12192000"/>
                              <a:gd name="connsiteY2524" fmla="*/ 3370728 h 6858000"/>
                              <a:gd name="connsiteX2525" fmla="*/ 8487758 w 12192000"/>
                              <a:gd name="connsiteY2525" fmla="*/ 3455531 h 6858000"/>
                              <a:gd name="connsiteX2526" fmla="*/ 8402955 w 12192000"/>
                              <a:gd name="connsiteY2526" fmla="*/ 3370728 h 6858000"/>
                              <a:gd name="connsiteX2527" fmla="*/ 8487758 w 12192000"/>
                              <a:gd name="connsiteY2527" fmla="*/ 3285925 h 6858000"/>
                              <a:gd name="connsiteX2528" fmla="*/ 8095480 w 12192000"/>
                              <a:gd name="connsiteY2528" fmla="*/ 3285925 h 6858000"/>
                              <a:gd name="connsiteX2529" fmla="*/ 8180283 w 12192000"/>
                              <a:gd name="connsiteY2529" fmla="*/ 3370728 h 6858000"/>
                              <a:gd name="connsiteX2530" fmla="*/ 8095480 w 12192000"/>
                              <a:gd name="connsiteY2530" fmla="*/ 3455531 h 6858000"/>
                              <a:gd name="connsiteX2531" fmla="*/ 8010677 w 12192000"/>
                              <a:gd name="connsiteY2531" fmla="*/ 3370728 h 6858000"/>
                              <a:gd name="connsiteX2532" fmla="*/ 8095480 w 12192000"/>
                              <a:gd name="connsiteY2532" fmla="*/ 3285925 h 6858000"/>
                              <a:gd name="connsiteX2533" fmla="*/ 7703202 w 12192000"/>
                              <a:gd name="connsiteY2533" fmla="*/ 3285925 h 6858000"/>
                              <a:gd name="connsiteX2534" fmla="*/ 7788005 w 12192000"/>
                              <a:gd name="connsiteY2534" fmla="*/ 3370728 h 6858000"/>
                              <a:gd name="connsiteX2535" fmla="*/ 7703202 w 12192000"/>
                              <a:gd name="connsiteY2535" fmla="*/ 3455531 h 6858000"/>
                              <a:gd name="connsiteX2536" fmla="*/ 7618399 w 12192000"/>
                              <a:gd name="connsiteY2536" fmla="*/ 3370728 h 6858000"/>
                              <a:gd name="connsiteX2537" fmla="*/ 7703202 w 12192000"/>
                              <a:gd name="connsiteY2537" fmla="*/ 3285925 h 6858000"/>
                              <a:gd name="connsiteX2538" fmla="*/ 7310924 w 12192000"/>
                              <a:gd name="connsiteY2538" fmla="*/ 3285925 h 6858000"/>
                              <a:gd name="connsiteX2539" fmla="*/ 7395727 w 12192000"/>
                              <a:gd name="connsiteY2539" fmla="*/ 3370728 h 6858000"/>
                              <a:gd name="connsiteX2540" fmla="*/ 7310924 w 12192000"/>
                              <a:gd name="connsiteY2540" fmla="*/ 3455531 h 6858000"/>
                              <a:gd name="connsiteX2541" fmla="*/ 7226121 w 12192000"/>
                              <a:gd name="connsiteY2541" fmla="*/ 3370728 h 6858000"/>
                              <a:gd name="connsiteX2542" fmla="*/ 7310924 w 12192000"/>
                              <a:gd name="connsiteY2542" fmla="*/ 3285925 h 6858000"/>
                              <a:gd name="connsiteX2543" fmla="*/ 6918646 w 12192000"/>
                              <a:gd name="connsiteY2543" fmla="*/ 3285925 h 6858000"/>
                              <a:gd name="connsiteX2544" fmla="*/ 7003449 w 12192000"/>
                              <a:gd name="connsiteY2544" fmla="*/ 3370728 h 6858000"/>
                              <a:gd name="connsiteX2545" fmla="*/ 6918646 w 12192000"/>
                              <a:gd name="connsiteY2545" fmla="*/ 3455531 h 6858000"/>
                              <a:gd name="connsiteX2546" fmla="*/ 6833843 w 12192000"/>
                              <a:gd name="connsiteY2546" fmla="*/ 3370728 h 6858000"/>
                              <a:gd name="connsiteX2547" fmla="*/ 6918646 w 12192000"/>
                              <a:gd name="connsiteY2547" fmla="*/ 3285925 h 6858000"/>
                              <a:gd name="connsiteX2548" fmla="*/ 6526368 w 12192000"/>
                              <a:gd name="connsiteY2548" fmla="*/ 3285925 h 6858000"/>
                              <a:gd name="connsiteX2549" fmla="*/ 6611172 w 12192000"/>
                              <a:gd name="connsiteY2549" fmla="*/ 3370728 h 6858000"/>
                              <a:gd name="connsiteX2550" fmla="*/ 6526368 w 12192000"/>
                              <a:gd name="connsiteY2550" fmla="*/ 3455531 h 6858000"/>
                              <a:gd name="connsiteX2551" fmla="*/ 6441565 w 12192000"/>
                              <a:gd name="connsiteY2551" fmla="*/ 3370728 h 6858000"/>
                              <a:gd name="connsiteX2552" fmla="*/ 6526368 w 12192000"/>
                              <a:gd name="connsiteY2552" fmla="*/ 3285925 h 6858000"/>
                              <a:gd name="connsiteX2553" fmla="*/ 6134092 w 12192000"/>
                              <a:gd name="connsiteY2553" fmla="*/ 3285925 h 6858000"/>
                              <a:gd name="connsiteX2554" fmla="*/ 6218894 w 12192000"/>
                              <a:gd name="connsiteY2554" fmla="*/ 3370728 h 6858000"/>
                              <a:gd name="connsiteX2555" fmla="*/ 6134092 w 12192000"/>
                              <a:gd name="connsiteY2555" fmla="*/ 3455531 h 6858000"/>
                              <a:gd name="connsiteX2556" fmla="*/ 6049288 w 12192000"/>
                              <a:gd name="connsiteY2556" fmla="*/ 3370728 h 6858000"/>
                              <a:gd name="connsiteX2557" fmla="*/ 6134092 w 12192000"/>
                              <a:gd name="connsiteY2557" fmla="*/ 3285925 h 6858000"/>
                              <a:gd name="connsiteX2558" fmla="*/ 5741815 w 12192000"/>
                              <a:gd name="connsiteY2558" fmla="*/ 3285925 h 6858000"/>
                              <a:gd name="connsiteX2559" fmla="*/ 5826617 w 12192000"/>
                              <a:gd name="connsiteY2559" fmla="*/ 3370728 h 6858000"/>
                              <a:gd name="connsiteX2560" fmla="*/ 5741815 w 12192000"/>
                              <a:gd name="connsiteY2560" fmla="*/ 3455531 h 6858000"/>
                              <a:gd name="connsiteX2561" fmla="*/ 5657013 w 12192000"/>
                              <a:gd name="connsiteY2561" fmla="*/ 3370728 h 6858000"/>
                              <a:gd name="connsiteX2562" fmla="*/ 5741815 w 12192000"/>
                              <a:gd name="connsiteY2562" fmla="*/ 3285925 h 6858000"/>
                              <a:gd name="connsiteX2563" fmla="*/ 5349539 w 12192000"/>
                              <a:gd name="connsiteY2563" fmla="*/ 3285925 h 6858000"/>
                              <a:gd name="connsiteX2564" fmla="*/ 5434342 w 12192000"/>
                              <a:gd name="connsiteY2564" fmla="*/ 3370728 h 6858000"/>
                              <a:gd name="connsiteX2565" fmla="*/ 5349539 w 12192000"/>
                              <a:gd name="connsiteY2565" fmla="*/ 3455531 h 6858000"/>
                              <a:gd name="connsiteX2566" fmla="*/ 5264735 w 12192000"/>
                              <a:gd name="connsiteY2566" fmla="*/ 3370728 h 6858000"/>
                              <a:gd name="connsiteX2567" fmla="*/ 5349539 w 12192000"/>
                              <a:gd name="connsiteY2567" fmla="*/ 3285925 h 6858000"/>
                              <a:gd name="connsiteX2568" fmla="*/ 4957261 w 12192000"/>
                              <a:gd name="connsiteY2568" fmla="*/ 3285925 h 6858000"/>
                              <a:gd name="connsiteX2569" fmla="*/ 5042062 w 12192000"/>
                              <a:gd name="connsiteY2569" fmla="*/ 3370728 h 6858000"/>
                              <a:gd name="connsiteX2570" fmla="*/ 4957261 w 12192000"/>
                              <a:gd name="connsiteY2570" fmla="*/ 3455531 h 6858000"/>
                              <a:gd name="connsiteX2571" fmla="*/ 4872456 w 12192000"/>
                              <a:gd name="connsiteY2571" fmla="*/ 3370728 h 6858000"/>
                              <a:gd name="connsiteX2572" fmla="*/ 4957261 w 12192000"/>
                              <a:gd name="connsiteY2572" fmla="*/ 3285925 h 6858000"/>
                              <a:gd name="connsiteX2573" fmla="*/ 4564982 w 12192000"/>
                              <a:gd name="connsiteY2573" fmla="*/ 3285925 h 6858000"/>
                              <a:gd name="connsiteX2574" fmla="*/ 4649784 w 12192000"/>
                              <a:gd name="connsiteY2574" fmla="*/ 3370728 h 6858000"/>
                              <a:gd name="connsiteX2575" fmla="*/ 4564982 w 12192000"/>
                              <a:gd name="connsiteY2575" fmla="*/ 3455531 h 6858000"/>
                              <a:gd name="connsiteX2576" fmla="*/ 4480179 w 12192000"/>
                              <a:gd name="connsiteY2576" fmla="*/ 3370728 h 6858000"/>
                              <a:gd name="connsiteX2577" fmla="*/ 4564982 w 12192000"/>
                              <a:gd name="connsiteY2577" fmla="*/ 3285925 h 6858000"/>
                              <a:gd name="connsiteX2578" fmla="*/ 4172703 w 12192000"/>
                              <a:gd name="connsiteY2578" fmla="*/ 3285925 h 6858000"/>
                              <a:gd name="connsiteX2579" fmla="*/ 4257511 w 12192000"/>
                              <a:gd name="connsiteY2579" fmla="*/ 3370728 h 6858000"/>
                              <a:gd name="connsiteX2580" fmla="*/ 4172703 w 12192000"/>
                              <a:gd name="connsiteY2580" fmla="*/ 3455531 h 6858000"/>
                              <a:gd name="connsiteX2581" fmla="*/ 4087902 w 12192000"/>
                              <a:gd name="connsiteY2581" fmla="*/ 3370728 h 6858000"/>
                              <a:gd name="connsiteX2582" fmla="*/ 4172703 w 12192000"/>
                              <a:gd name="connsiteY2582" fmla="*/ 3285925 h 6858000"/>
                              <a:gd name="connsiteX2583" fmla="*/ 3780428 w 12192000"/>
                              <a:gd name="connsiteY2583" fmla="*/ 3285925 h 6858000"/>
                              <a:gd name="connsiteX2584" fmla="*/ 3865232 w 12192000"/>
                              <a:gd name="connsiteY2584" fmla="*/ 3370728 h 6858000"/>
                              <a:gd name="connsiteX2585" fmla="*/ 3780428 w 12192000"/>
                              <a:gd name="connsiteY2585" fmla="*/ 3455531 h 6858000"/>
                              <a:gd name="connsiteX2586" fmla="*/ 3695626 w 12192000"/>
                              <a:gd name="connsiteY2586" fmla="*/ 3370728 h 6858000"/>
                              <a:gd name="connsiteX2587" fmla="*/ 3780428 w 12192000"/>
                              <a:gd name="connsiteY2587" fmla="*/ 3285925 h 6858000"/>
                              <a:gd name="connsiteX2588" fmla="*/ 3388149 w 12192000"/>
                              <a:gd name="connsiteY2588" fmla="*/ 3285925 h 6858000"/>
                              <a:gd name="connsiteX2589" fmla="*/ 3472953 w 12192000"/>
                              <a:gd name="connsiteY2589" fmla="*/ 3370728 h 6858000"/>
                              <a:gd name="connsiteX2590" fmla="*/ 3388149 w 12192000"/>
                              <a:gd name="connsiteY2590" fmla="*/ 3455531 h 6858000"/>
                              <a:gd name="connsiteX2591" fmla="*/ 3303346 w 12192000"/>
                              <a:gd name="connsiteY2591" fmla="*/ 3370728 h 6858000"/>
                              <a:gd name="connsiteX2592" fmla="*/ 3388149 w 12192000"/>
                              <a:gd name="connsiteY2592" fmla="*/ 3285925 h 6858000"/>
                              <a:gd name="connsiteX2593" fmla="*/ 2995872 w 12192000"/>
                              <a:gd name="connsiteY2593" fmla="*/ 3285925 h 6858000"/>
                              <a:gd name="connsiteX2594" fmla="*/ 3080675 w 12192000"/>
                              <a:gd name="connsiteY2594" fmla="*/ 3370728 h 6858000"/>
                              <a:gd name="connsiteX2595" fmla="*/ 2995872 w 12192000"/>
                              <a:gd name="connsiteY2595" fmla="*/ 3455531 h 6858000"/>
                              <a:gd name="connsiteX2596" fmla="*/ 2911068 w 12192000"/>
                              <a:gd name="connsiteY2596" fmla="*/ 3370728 h 6858000"/>
                              <a:gd name="connsiteX2597" fmla="*/ 2995872 w 12192000"/>
                              <a:gd name="connsiteY2597" fmla="*/ 3285925 h 6858000"/>
                              <a:gd name="connsiteX2598" fmla="*/ 2603594 w 12192000"/>
                              <a:gd name="connsiteY2598" fmla="*/ 3285925 h 6858000"/>
                              <a:gd name="connsiteX2599" fmla="*/ 2688397 w 12192000"/>
                              <a:gd name="connsiteY2599" fmla="*/ 3370728 h 6858000"/>
                              <a:gd name="connsiteX2600" fmla="*/ 2603594 w 12192000"/>
                              <a:gd name="connsiteY2600" fmla="*/ 3455531 h 6858000"/>
                              <a:gd name="connsiteX2601" fmla="*/ 2518790 w 12192000"/>
                              <a:gd name="connsiteY2601" fmla="*/ 3370728 h 6858000"/>
                              <a:gd name="connsiteX2602" fmla="*/ 2603594 w 12192000"/>
                              <a:gd name="connsiteY2602" fmla="*/ 3285925 h 6858000"/>
                              <a:gd name="connsiteX2603" fmla="*/ 2211316 w 12192000"/>
                              <a:gd name="connsiteY2603" fmla="*/ 3285925 h 6858000"/>
                              <a:gd name="connsiteX2604" fmla="*/ 2296118 w 12192000"/>
                              <a:gd name="connsiteY2604" fmla="*/ 3370728 h 6858000"/>
                              <a:gd name="connsiteX2605" fmla="*/ 2211316 w 12192000"/>
                              <a:gd name="connsiteY2605" fmla="*/ 3455531 h 6858000"/>
                              <a:gd name="connsiteX2606" fmla="*/ 2126513 w 12192000"/>
                              <a:gd name="connsiteY2606" fmla="*/ 3370728 h 6858000"/>
                              <a:gd name="connsiteX2607" fmla="*/ 2211316 w 12192000"/>
                              <a:gd name="connsiteY2607" fmla="*/ 3285925 h 6858000"/>
                              <a:gd name="connsiteX2608" fmla="*/ 1819038 w 12192000"/>
                              <a:gd name="connsiteY2608" fmla="*/ 3285925 h 6858000"/>
                              <a:gd name="connsiteX2609" fmla="*/ 1903840 w 12192000"/>
                              <a:gd name="connsiteY2609" fmla="*/ 3370728 h 6858000"/>
                              <a:gd name="connsiteX2610" fmla="*/ 1819038 w 12192000"/>
                              <a:gd name="connsiteY2610" fmla="*/ 3455531 h 6858000"/>
                              <a:gd name="connsiteX2611" fmla="*/ 1734235 w 12192000"/>
                              <a:gd name="connsiteY2611" fmla="*/ 3370728 h 6858000"/>
                              <a:gd name="connsiteX2612" fmla="*/ 1819038 w 12192000"/>
                              <a:gd name="connsiteY2612" fmla="*/ 3285925 h 6858000"/>
                              <a:gd name="connsiteX2613" fmla="*/ 1426760 w 12192000"/>
                              <a:gd name="connsiteY2613" fmla="*/ 3285925 h 6858000"/>
                              <a:gd name="connsiteX2614" fmla="*/ 1511563 w 12192000"/>
                              <a:gd name="connsiteY2614" fmla="*/ 3370728 h 6858000"/>
                              <a:gd name="connsiteX2615" fmla="*/ 1426760 w 12192000"/>
                              <a:gd name="connsiteY2615" fmla="*/ 3455531 h 6858000"/>
                              <a:gd name="connsiteX2616" fmla="*/ 1341957 w 12192000"/>
                              <a:gd name="connsiteY2616" fmla="*/ 3370728 h 6858000"/>
                              <a:gd name="connsiteX2617" fmla="*/ 1426760 w 12192000"/>
                              <a:gd name="connsiteY2617" fmla="*/ 3285925 h 6858000"/>
                              <a:gd name="connsiteX2618" fmla="*/ 1034482 w 12192000"/>
                              <a:gd name="connsiteY2618" fmla="*/ 3285925 h 6858000"/>
                              <a:gd name="connsiteX2619" fmla="*/ 1119285 w 12192000"/>
                              <a:gd name="connsiteY2619" fmla="*/ 3370728 h 6858000"/>
                              <a:gd name="connsiteX2620" fmla="*/ 1034482 w 12192000"/>
                              <a:gd name="connsiteY2620" fmla="*/ 3455531 h 6858000"/>
                              <a:gd name="connsiteX2621" fmla="*/ 949679 w 12192000"/>
                              <a:gd name="connsiteY2621" fmla="*/ 3370728 h 6858000"/>
                              <a:gd name="connsiteX2622" fmla="*/ 1034482 w 12192000"/>
                              <a:gd name="connsiteY2622" fmla="*/ 3285925 h 6858000"/>
                              <a:gd name="connsiteX2623" fmla="*/ 642204 w 12192000"/>
                              <a:gd name="connsiteY2623" fmla="*/ 3285925 h 6858000"/>
                              <a:gd name="connsiteX2624" fmla="*/ 727007 w 12192000"/>
                              <a:gd name="connsiteY2624" fmla="*/ 3370728 h 6858000"/>
                              <a:gd name="connsiteX2625" fmla="*/ 642204 w 12192000"/>
                              <a:gd name="connsiteY2625" fmla="*/ 3455531 h 6858000"/>
                              <a:gd name="connsiteX2626" fmla="*/ 557401 w 12192000"/>
                              <a:gd name="connsiteY2626" fmla="*/ 3370728 h 6858000"/>
                              <a:gd name="connsiteX2627" fmla="*/ 642204 w 12192000"/>
                              <a:gd name="connsiteY2627" fmla="*/ 3285925 h 6858000"/>
                              <a:gd name="connsiteX2628" fmla="*/ 249926 w 12192000"/>
                              <a:gd name="connsiteY2628" fmla="*/ 3285925 h 6858000"/>
                              <a:gd name="connsiteX2629" fmla="*/ 334729 w 12192000"/>
                              <a:gd name="connsiteY2629" fmla="*/ 3370728 h 6858000"/>
                              <a:gd name="connsiteX2630" fmla="*/ 249926 w 12192000"/>
                              <a:gd name="connsiteY2630" fmla="*/ 3455531 h 6858000"/>
                              <a:gd name="connsiteX2631" fmla="*/ 165123 w 12192000"/>
                              <a:gd name="connsiteY2631" fmla="*/ 3370728 h 6858000"/>
                              <a:gd name="connsiteX2632" fmla="*/ 249926 w 12192000"/>
                              <a:gd name="connsiteY2632" fmla="*/ 3285925 h 6858000"/>
                              <a:gd name="connsiteX2633" fmla="*/ 12182667 w 12192000"/>
                              <a:gd name="connsiteY2633" fmla="*/ 3060317 h 6858000"/>
                              <a:gd name="connsiteX2634" fmla="*/ 12192000 w 12192000"/>
                              <a:gd name="connsiteY2634" fmla="*/ 3062202 h 6858000"/>
                              <a:gd name="connsiteX2635" fmla="*/ 12192000 w 12192000"/>
                              <a:gd name="connsiteY2635" fmla="*/ 3228039 h 6858000"/>
                              <a:gd name="connsiteX2636" fmla="*/ 12182667 w 12192000"/>
                              <a:gd name="connsiteY2636" fmla="*/ 3229923 h 6858000"/>
                              <a:gd name="connsiteX2637" fmla="*/ 12097864 w 12192000"/>
                              <a:gd name="connsiteY2637" fmla="*/ 3145120 h 6858000"/>
                              <a:gd name="connsiteX2638" fmla="*/ 12182667 w 12192000"/>
                              <a:gd name="connsiteY2638" fmla="*/ 3060317 h 6858000"/>
                              <a:gd name="connsiteX2639" fmla="*/ 11790384 w 12192000"/>
                              <a:gd name="connsiteY2639" fmla="*/ 3060317 h 6858000"/>
                              <a:gd name="connsiteX2640" fmla="*/ 11875187 w 12192000"/>
                              <a:gd name="connsiteY2640" fmla="*/ 3145120 h 6858000"/>
                              <a:gd name="connsiteX2641" fmla="*/ 11790384 w 12192000"/>
                              <a:gd name="connsiteY2641" fmla="*/ 3229923 h 6858000"/>
                              <a:gd name="connsiteX2642" fmla="*/ 11705581 w 12192000"/>
                              <a:gd name="connsiteY2642" fmla="*/ 3145120 h 6858000"/>
                              <a:gd name="connsiteX2643" fmla="*/ 11790384 w 12192000"/>
                              <a:gd name="connsiteY2643" fmla="*/ 3060317 h 6858000"/>
                              <a:gd name="connsiteX2644" fmla="*/ 11398106 w 12192000"/>
                              <a:gd name="connsiteY2644" fmla="*/ 3060317 h 6858000"/>
                              <a:gd name="connsiteX2645" fmla="*/ 11482909 w 12192000"/>
                              <a:gd name="connsiteY2645" fmla="*/ 3145120 h 6858000"/>
                              <a:gd name="connsiteX2646" fmla="*/ 11398106 w 12192000"/>
                              <a:gd name="connsiteY2646" fmla="*/ 3229923 h 6858000"/>
                              <a:gd name="connsiteX2647" fmla="*/ 11313303 w 12192000"/>
                              <a:gd name="connsiteY2647" fmla="*/ 3145120 h 6858000"/>
                              <a:gd name="connsiteX2648" fmla="*/ 11398106 w 12192000"/>
                              <a:gd name="connsiteY2648" fmla="*/ 3060317 h 6858000"/>
                              <a:gd name="connsiteX2649" fmla="*/ 11005828 w 12192000"/>
                              <a:gd name="connsiteY2649" fmla="*/ 3060317 h 6858000"/>
                              <a:gd name="connsiteX2650" fmla="*/ 11090631 w 12192000"/>
                              <a:gd name="connsiteY2650" fmla="*/ 3145120 h 6858000"/>
                              <a:gd name="connsiteX2651" fmla="*/ 11005828 w 12192000"/>
                              <a:gd name="connsiteY2651" fmla="*/ 3229923 h 6858000"/>
                              <a:gd name="connsiteX2652" fmla="*/ 10921025 w 12192000"/>
                              <a:gd name="connsiteY2652" fmla="*/ 3145120 h 6858000"/>
                              <a:gd name="connsiteX2653" fmla="*/ 11005828 w 12192000"/>
                              <a:gd name="connsiteY2653" fmla="*/ 3060317 h 6858000"/>
                              <a:gd name="connsiteX2654" fmla="*/ 10613550 w 12192000"/>
                              <a:gd name="connsiteY2654" fmla="*/ 3060317 h 6858000"/>
                              <a:gd name="connsiteX2655" fmla="*/ 10698353 w 12192000"/>
                              <a:gd name="connsiteY2655" fmla="*/ 3145120 h 6858000"/>
                              <a:gd name="connsiteX2656" fmla="*/ 10613550 w 12192000"/>
                              <a:gd name="connsiteY2656" fmla="*/ 3229923 h 6858000"/>
                              <a:gd name="connsiteX2657" fmla="*/ 10528747 w 12192000"/>
                              <a:gd name="connsiteY2657" fmla="*/ 3145120 h 6858000"/>
                              <a:gd name="connsiteX2658" fmla="*/ 10613550 w 12192000"/>
                              <a:gd name="connsiteY2658" fmla="*/ 3060317 h 6858000"/>
                              <a:gd name="connsiteX2659" fmla="*/ 10221272 w 12192000"/>
                              <a:gd name="connsiteY2659" fmla="*/ 3060317 h 6858000"/>
                              <a:gd name="connsiteX2660" fmla="*/ 10306075 w 12192000"/>
                              <a:gd name="connsiteY2660" fmla="*/ 3145120 h 6858000"/>
                              <a:gd name="connsiteX2661" fmla="*/ 10221272 w 12192000"/>
                              <a:gd name="connsiteY2661" fmla="*/ 3229923 h 6858000"/>
                              <a:gd name="connsiteX2662" fmla="*/ 10136469 w 12192000"/>
                              <a:gd name="connsiteY2662" fmla="*/ 3145120 h 6858000"/>
                              <a:gd name="connsiteX2663" fmla="*/ 10221272 w 12192000"/>
                              <a:gd name="connsiteY2663" fmla="*/ 3060317 h 6858000"/>
                              <a:gd name="connsiteX2664" fmla="*/ 9828994 w 12192000"/>
                              <a:gd name="connsiteY2664" fmla="*/ 3060317 h 6858000"/>
                              <a:gd name="connsiteX2665" fmla="*/ 9913797 w 12192000"/>
                              <a:gd name="connsiteY2665" fmla="*/ 3145120 h 6858000"/>
                              <a:gd name="connsiteX2666" fmla="*/ 9828994 w 12192000"/>
                              <a:gd name="connsiteY2666" fmla="*/ 3229923 h 6858000"/>
                              <a:gd name="connsiteX2667" fmla="*/ 9744191 w 12192000"/>
                              <a:gd name="connsiteY2667" fmla="*/ 3145120 h 6858000"/>
                              <a:gd name="connsiteX2668" fmla="*/ 9828994 w 12192000"/>
                              <a:gd name="connsiteY2668" fmla="*/ 3060317 h 6858000"/>
                              <a:gd name="connsiteX2669" fmla="*/ 9436716 w 12192000"/>
                              <a:gd name="connsiteY2669" fmla="*/ 3060317 h 6858000"/>
                              <a:gd name="connsiteX2670" fmla="*/ 9521519 w 12192000"/>
                              <a:gd name="connsiteY2670" fmla="*/ 3145120 h 6858000"/>
                              <a:gd name="connsiteX2671" fmla="*/ 9436716 w 12192000"/>
                              <a:gd name="connsiteY2671" fmla="*/ 3229923 h 6858000"/>
                              <a:gd name="connsiteX2672" fmla="*/ 9351913 w 12192000"/>
                              <a:gd name="connsiteY2672" fmla="*/ 3145120 h 6858000"/>
                              <a:gd name="connsiteX2673" fmla="*/ 9436716 w 12192000"/>
                              <a:gd name="connsiteY2673" fmla="*/ 3060317 h 6858000"/>
                              <a:gd name="connsiteX2674" fmla="*/ 9044438 w 12192000"/>
                              <a:gd name="connsiteY2674" fmla="*/ 3060317 h 6858000"/>
                              <a:gd name="connsiteX2675" fmla="*/ 9129241 w 12192000"/>
                              <a:gd name="connsiteY2675" fmla="*/ 3145120 h 6858000"/>
                              <a:gd name="connsiteX2676" fmla="*/ 9044438 w 12192000"/>
                              <a:gd name="connsiteY2676" fmla="*/ 3229923 h 6858000"/>
                              <a:gd name="connsiteX2677" fmla="*/ 8959635 w 12192000"/>
                              <a:gd name="connsiteY2677" fmla="*/ 3145120 h 6858000"/>
                              <a:gd name="connsiteX2678" fmla="*/ 9044438 w 12192000"/>
                              <a:gd name="connsiteY2678" fmla="*/ 3060317 h 6858000"/>
                              <a:gd name="connsiteX2679" fmla="*/ 8652160 w 12192000"/>
                              <a:gd name="connsiteY2679" fmla="*/ 3060317 h 6858000"/>
                              <a:gd name="connsiteX2680" fmla="*/ 8736963 w 12192000"/>
                              <a:gd name="connsiteY2680" fmla="*/ 3145120 h 6858000"/>
                              <a:gd name="connsiteX2681" fmla="*/ 8652160 w 12192000"/>
                              <a:gd name="connsiteY2681" fmla="*/ 3229923 h 6858000"/>
                              <a:gd name="connsiteX2682" fmla="*/ 8567357 w 12192000"/>
                              <a:gd name="connsiteY2682" fmla="*/ 3145120 h 6858000"/>
                              <a:gd name="connsiteX2683" fmla="*/ 8652160 w 12192000"/>
                              <a:gd name="connsiteY2683" fmla="*/ 3060317 h 6858000"/>
                              <a:gd name="connsiteX2684" fmla="*/ 8259882 w 12192000"/>
                              <a:gd name="connsiteY2684" fmla="*/ 3060317 h 6858000"/>
                              <a:gd name="connsiteX2685" fmla="*/ 8344685 w 12192000"/>
                              <a:gd name="connsiteY2685" fmla="*/ 3145120 h 6858000"/>
                              <a:gd name="connsiteX2686" fmla="*/ 8259882 w 12192000"/>
                              <a:gd name="connsiteY2686" fmla="*/ 3229923 h 6858000"/>
                              <a:gd name="connsiteX2687" fmla="*/ 8175079 w 12192000"/>
                              <a:gd name="connsiteY2687" fmla="*/ 3145120 h 6858000"/>
                              <a:gd name="connsiteX2688" fmla="*/ 8259882 w 12192000"/>
                              <a:gd name="connsiteY2688" fmla="*/ 3060317 h 6858000"/>
                              <a:gd name="connsiteX2689" fmla="*/ 7867604 w 12192000"/>
                              <a:gd name="connsiteY2689" fmla="*/ 3060317 h 6858000"/>
                              <a:gd name="connsiteX2690" fmla="*/ 7952407 w 12192000"/>
                              <a:gd name="connsiteY2690" fmla="*/ 3145120 h 6858000"/>
                              <a:gd name="connsiteX2691" fmla="*/ 7867604 w 12192000"/>
                              <a:gd name="connsiteY2691" fmla="*/ 3229923 h 6858000"/>
                              <a:gd name="connsiteX2692" fmla="*/ 7782801 w 12192000"/>
                              <a:gd name="connsiteY2692" fmla="*/ 3145120 h 6858000"/>
                              <a:gd name="connsiteX2693" fmla="*/ 7867604 w 12192000"/>
                              <a:gd name="connsiteY2693" fmla="*/ 3060317 h 6858000"/>
                              <a:gd name="connsiteX2694" fmla="*/ 7475326 w 12192000"/>
                              <a:gd name="connsiteY2694" fmla="*/ 3060317 h 6858000"/>
                              <a:gd name="connsiteX2695" fmla="*/ 7560129 w 12192000"/>
                              <a:gd name="connsiteY2695" fmla="*/ 3145120 h 6858000"/>
                              <a:gd name="connsiteX2696" fmla="*/ 7475326 w 12192000"/>
                              <a:gd name="connsiteY2696" fmla="*/ 3229923 h 6858000"/>
                              <a:gd name="connsiteX2697" fmla="*/ 7390523 w 12192000"/>
                              <a:gd name="connsiteY2697" fmla="*/ 3145120 h 6858000"/>
                              <a:gd name="connsiteX2698" fmla="*/ 7475326 w 12192000"/>
                              <a:gd name="connsiteY2698" fmla="*/ 3060317 h 6858000"/>
                              <a:gd name="connsiteX2699" fmla="*/ 7083048 w 12192000"/>
                              <a:gd name="connsiteY2699" fmla="*/ 3060317 h 6858000"/>
                              <a:gd name="connsiteX2700" fmla="*/ 7167851 w 12192000"/>
                              <a:gd name="connsiteY2700" fmla="*/ 3145120 h 6858000"/>
                              <a:gd name="connsiteX2701" fmla="*/ 7083048 w 12192000"/>
                              <a:gd name="connsiteY2701" fmla="*/ 3229923 h 6858000"/>
                              <a:gd name="connsiteX2702" fmla="*/ 6998245 w 12192000"/>
                              <a:gd name="connsiteY2702" fmla="*/ 3145120 h 6858000"/>
                              <a:gd name="connsiteX2703" fmla="*/ 7083048 w 12192000"/>
                              <a:gd name="connsiteY2703" fmla="*/ 3060317 h 6858000"/>
                              <a:gd name="connsiteX2704" fmla="*/ 6690770 w 12192000"/>
                              <a:gd name="connsiteY2704" fmla="*/ 3060317 h 6858000"/>
                              <a:gd name="connsiteX2705" fmla="*/ 6775573 w 12192000"/>
                              <a:gd name="connsiteY2705" fmla="*/ 3145120 h 6858000"/>
                              <a:gd name="connsiteX2706" fmla="*/ 6690770 w 12192000"/>
                              <a:gd name="connsiteY2706" fmla="*/ 3229923 h 6858000"/>
                              <a:gd name="connsiteX2707" fmla="*/ 6605967 w 12192000"/>
                              <a:gd name="connsiteY2707" fmla="*/ 3145120 h 6858000"/>
                              <a:gd name="connsiteX2708" fmla="*/ 6690770 w 12192000"/>
                              <a:gd name="connsiteY2708" fmla="*/ 3060317 h 6858000"/>
                              <a:gd name="connsiteX2709" fmla="*/ 6298492 w 12192000"/>
                              <a:gd name="connsiteY2709" fmla="*/ 3060317 h 6858000"/>
                              <a:gd name="connsiteX2710" fmla="*/ 6383295 w 12192000"/>
                              <a:gd name="connsiteY2710" fmla="*/ 3145120 h 6858000"/>
                              <a:gd name="connsiteX2711" fmla="*/ 6298492 w 12192000"/>
                              <a:gd name="connsiteY2711" fmla="*/ 3229923 h 6858000"/>
                              <a:gd name="connsiteX2712" fmla="*/ 6213689 w 12192000"/>
                              <a:gd name="connsiteY2712" fmla="*/ 3145120 h 6858000"/>
                              <a:gd name="connsiteX2713" fmla="*/ 6298492 w 12192000"/>
                              <a:gd name="connsiteY2713" fmla="*/ 3060317 h 6858000"/>
                              <a:gd name="connsiteX2714" fmla="*/ 5906216 w 12192000"/>
                              <a:gd name="connsiteY2714" fmla="*/ 3060317 h 6858000"/>
                              <a:gd name="connsiteX2715" fmla="*/ 5991019 w 12192000"/>
                              <a:gd name="connsiteY2715" fmla="*/ 3145120 h 6858000"/>
                              <a:gd name="connsiteX2716" fmla="*/ 5906216 w 12192000"/>
                              <a:gd name="connsiteY2716" fmla="*/ 3229923 h 6858000"/>
                              <a:gd name="connsiteX2717" fmla="*/ 5821412 w 12192000"/>
                              <a:gd name="connsiteY2717" fmla="*/ 3145120 h 6858000"/>
                              <a:gd name="connsiteX2718" fmla="*/ 5906216 w 12192000"/>
                              <a:gd name="connsiteY2718" fmla="*/ 3060317 h 6858000"/>
                              <a:gd name="connsiteX2719" fmla="*/ 5513939 w 12192000"/>
                              <a:gd name="connsiteY2719" fmla="*/ 3060317 h 6858000"/>
                              <a:gd name="connsiteX2720" fmla="*/ 5598740 w 12192000"/>
                              <a:gd name="connsiteY2720" fmla="*/ 3145120 h 6858000"/>
                              <a:gd name="connsiteX2721" fmla="*/ 5513939 w 12192000"/>
                              <a:gd name="connsiteY2721" fmla="*/ 3229923 h 6858000"/>
                              <a:gd name="connsiteX2722" fmla="*/ 5429137 w 12192000"/>
                              <a:gd name="connsiteY2722" fmla="*/ 3145120 h 6858000"/>
                              <a:gd name="connsiteX2723" fmla="*/ 5513939 w 12192000"/>
                              <a:gd name="connsiteY2723" fmla="*/ 3060317 h 6858000"/>
                              <a:gd name="connsiteX2724" fmla="*/ 5121662 w 12192000"/>
                              <a:gd name="connsiteY2724" fmla="*/ 3060317 h 6858000"/>
                              <a:gd name="connsiteX2725" fmla="*/ 5206464 w 12192000"/>
                              <a:gd name="connsiteY2725" fmla="*/ 3145120 h 6858000"/>
                              <a:gd name="connsiteX2726" fmla="*/ 5121662 w 12192000"/>
                              <a:gd name="connsiteY2726" fmla="*/ 3229923 h 6858000"/>
                              <a:gd name="connsiteX2727" fmla="*/ 5036858 w 12192000"/>
                              <a:gd name="connsiteY2727" fmla="*/ 3145120 h 6858000"/>
                              <a:gd name="connsiteX2728" fmla="*/ 5121662 w 12192000"/>
                              <a:gd name="connsiteY2728" fmla="*/ 3060317 h 6858000"/>
                              <a:gd name="connsiteX2729" fmla="*/ 4729381 w 12192000"/>
                              <a:gd name="connsiteY2729" fmla="*/ 3060317 h 6858000"/>
                              <a:gd name="connsiteX2730" fmla="*/ 4814186 w 12192000"/>
                              <a:gd name="connsiteY2730" fmla="*/ 3145120 h 6858000"/>
                              <a:gd name="connsiteX2731" fmla="*/ 4729381 w 12192000"/>
                              <a:gd name="connsiteY2731" fmla="*/ 3229923 h 6858000"/>
                              <a:gd name="connsiteX2732" fmla="*/ 4644580 w 12192000"/>
                              <a:gd name="connsiteY2732" fmla="*/ 3145120 h 6858000"/>
                              <a:gd name="connsiteX2733" fmla="*/ 4729381 w 12192000"/>
                              <a:gd name="connsiteY2733" fmla="*/ 3060317 h 6858000"/>
                              <a:gd name="connsiteX2734" fmla="*/ 4337105 w 12192000"/>
                              <a:gd name="connsiteY2734" fmla="*/ 3060317 h 6858000"/>
                              <a:gd name="connsiteX2735" fmla="*/ 4421908 w 12192000"/>
                              <a:gd name="connsiteY2735" fmla="*/ 3145120 h 6858000"/>
                              <a:gd name="connsiteX2736" fmla="*/ 4337105 w 12192000"/>
                              <a:gd name="connsiteY2736" fmla="*/ 3229923 h 6858000"/>
                              <a:gd name="connsiteX2737" fmla="*/ 4252301 w 12192000"/>
                              <a:gd name="connsiteY2737" fmla="*/ 3145120 h 6858000"/>
                              <a:gd name="connsiteX2738" fmla="*/ 4337105 w 12192000"/>
                              <a:gd name="connsiteY2738" fmla="*/ 3060317 h 6858000"/>
                              <a:gd name="connsiteX2739" fmla="*/ 3944828 w 12192000"/>
                              <a:gd name="connsiteY2739" fmla="*/ 3060317 h 6858000"/>
                              <a:gd name="connsiteX2740" fmla="*/ 4029630 w 12192000"/>
                              <a:gd name="connsiteY2740" fmla="*/ 3145120 h 6858000"/>
                              <a:gd name="connsiteX2741" fmla="*/ 3944828 w 12192000"/>
                              <a:gd name="connsiteY2741" fmla="*/ 3229923 h 6858000"/>
                              <a:gd name="connsiteX2742" fmla="*/ 3860026 w 12192000"/>
                              <a:gd name="connsiteY2742" fmla="*/ 3145120 h 6858000"/>
                              <a:gd name="connsiteX2743" fmla="*/ 3944828 w 12192000"/>
                              <a:gd name="connsiteY2743" fmla="*/ 3060317 h 6858000"/>
                              <a:gd name="connsiteX2744" fmla="*/ 3552550 w 12192000"/>
                              <a:gd name="connsiteY2744" fmla="*/ 3060317 h 6858000"/>
                              <a:gd name="connsiteX2745" fmla="*/ 3637354 w 12192000"/>
                              <a:gd name="connsiteY2745" fmla="*/ 3145120 h 6858000"/>
                              <a:gd name="connsiteX2746" fmla="*/ 3552550 w 12192000"/>
                              <a:gd name="connsiteY2746" fmla="*/ 3229923 h 6858000"/>
                              <a:gd name="connsiteX2747" fmla="*/ 3467747 w 12192000"/>
                              <a:gd name="connsiteY2747" fmla="*/ 3145120 h 6858000"/>
                              <a:gd name="connsiteX2748" fmla="*/ 3552550 w 12192000"/>
                              <a:gd name="connsiteY2748" fmla="*/ 3060317 h 6858000"/>
                              <a:gd name="connsiteX2749" fmla="*/ 3160273 w 12192000"/>
                              <a:gd name="connsiteY2749" fmla="*/ 3060317 h 6858000"/>
                              <a:gd name="connsiteX2750" fmla="*/ 3245076 w 12192000"/>
                              <a:gd name="connsiteY2750" fmla="*/ 3145120 h 6858000"/>
                              <a:gd name="connsiteX2751" fmla="*/ 3160273 w 12192000"/>
                              <a:gd name="connsiteY2751" fmla="*/ 3229923 h 6858000"/>
                              <a:gd name="connsiteX2752" fmla="*/ 3075470 w 12192000"/>
                              <a:gd name="connsiteY2752" fmla="*/ 3145120 h 6858000"/>
                              <a:gd name="connsiteX2753" fmla="*/ 3160273 w 12192000"/>
                              <a:gd name="connsiteY2753" fmla="*/ 3060317 h 6858000"/>
                              <a:gd name="connsiteX2754" fmla="*/ 2767995 w 12192000"/>
                              <a:gd name="connsiteY2754" fmla="*/ 3060317 h 6858000"/>
                              <a:gd name="connsiteX2755" fmla="*/ 2852798 w 12192000"/>
                              <a:gd name="connsiteY2755" fmla="*/ 3145120 h 6858000"/>
                              <a:gd name="connsiteX2756" fmla="*/ 2767995 w 12192000"/>
                              <a:gd name="connsiteY2756" fmla="*/ 3229923 h 6858000"/>
                              <a:gd name="connsiteX2757" fmla="*/ 2683192 w 12192000"/>
                              <a:gd name="connsiteY2757" fmla="*/ 3145120 h 6858000"/>
                              <a:gd name="connsiteX2758" fmla="*/ 2767995 w 12192000"/>
                              <a:gd name="connsiteY2758" fmla="*/ 3060317 h 6858000"/>
                              <a:gd name="connsiteX2759" fmla="*/ 2375717 w 12192000"/>
                              <a:gd name="connsiteY2759" fmla="*/ 3060317 h 6858000"/>
                              <a:gd name="connsiteX2760" fmla="*/ 2460520 w 12192000"/>
                              <a:gd name="connsiteY2760" fmla="*/ 3145120 h 6858000"/>
                              <a:gd name="connsiteX2761" fmla="*/ 2375717 w 12192000"/>
                              <a:gd name="connsiteY2761" fmla="*/ 3229923 h 6858000"/>
                              <a:gd name="connsiteX2762" fmla="*/ 2290914 w 12192000"/>
                              <a:gd name="connsiteY2762" fmla="*/ 3145120 h 6858000"/>
                              <a:gd name="connsiteX2763" fmla="*/ 2375717 w 12192000"/>
                              <a:gd name="connsiteY2763" fmla="*/ 3060317 h 6858000"/>
                              <a:gd name="connsiteX2764" fmla="*/ 1983438 w 12192000"/>
                              <a:gd name="connsiteY2764" fmla="*/ 3060317 h 6858000"/>
                              <a:gd name="connsiteX2765" fmla="*/ 2068241 w 12192000"/>
                              <a:gd name="connsiteY2765" fmla="*/ 3145120 h 6858000"/>
                              <a:gd name="connsiteX2766" fmla="*/ 1983438 w 12192000"/>
                              <a:gd name="connsiteY2766" fmla="*/ 3229923 h 6858000"/>
                              <a:gd name="connsiteX2767" fmla="*/ 1898635 w 12192000"/>
                              <a:gd name="connsiteY2767" fmla="*/ 3145120 h 6858000"/>
                              <a:gd name="connsiteX2768" fmla="*/ 1983438 w 12192000"/>
                              <a:gd name="connsiteY2768" fmla="*/ 3060317 h 6858000"/>
                              <a:gd name="connsiteX2769" fmla="*/ 1591160 w 12192000"/>
                              <a:gd name="connsiteY2769" fmla="*/ 3060317 h 6858000"/>
                              <a:gd name="connsiteX2770" fmla="*/ 1675963 w 12192000"/>
                              <a:gd name="connsiteY2770" fmla="*/ 3145120 h 6858000"/>
                              <a:gd name="connsiteX2771" fmla="*/ 1591160 w 12192000"/>
                              <a:gd name="connsiteY2771" fmla="*/ 3229923 h 6858000"/>
                              <a:gd name="connsiteX2772" fmla="*/ 1506357 w 12192000"/>
                              <a:gd name="connsiteY2772" fmla="*/ 3145120 h 6858000"/>
                              <a:gd name="connsiteX2773" fmla="*/ 1591160 w 12192000"/>
                              <a:gd name="connsiteY2773" fmla="*/ 3060317 h 6858000"/>
                              <a:gd name="connsiteX2774" fmla="*/ 1198883 w 12192000"/>
                              <a:gd name="connsiteY2774" fmla="*/ 3060317 h 6858000"/>
                              <a:gd name="connsiteX2775" fmla="*/ 1283686 w 12192000"/>
                              <a:gd name="connsiteY2775" fmla="*/ 3145120 h 6858000"/>
                              <a:gd name="connsiteX2776" fmla="*/ 1198883 w 12192000"/>
                              <a:gd name="connsiteY2776" fmla="*/ 3229923 h 6858000"/>
                              <a:gd name="connsiteX2777" fmla="*/ 1114080 w 12192000"/>
                              <a:gd name="connsiteY2777" fmla="*/ 3145120 h 6858000"/>
                              <a:gd name="connsiteX2778" fmla="*/ 1198883 w 12192000"/>
                              <a:gd name="connsiteY2778" fmla="*/ 3060317 h 6858000"/>
                              <a:gd name="connsiteX2779" fmla="*/ 806605 w 12192000"/>
                              <a:gd name="connsiteY2779" fmla="*/ 3060317 h 6858000"/>
                              <a:gd name="connsiteX2780" fmla="*/ 891408 w 12192000"/>
                              <a:gd name="connsiteY2780" fmla="*/ 3145120 h 6858000"/>
                              <a:gd name="connsiteX2781" fmla="*/ 806605 w 12192000"/>
                              <a:gd name="connsiteY2781" fmla="*/ 3229923 h 6858000"/>
                              <a:gd name="connsiteX2782" fmla="*/ 721802 w 12192000"/>
                              <a:gd name="connsiteY2782" fmla="*/ 3145120 h 6858000"/>
                              <a:gd name="connsiteX2783" fmla="*/ 806605 w 12192000"/>
                              <a:gd name="connsiteY2783" fmla="*/ 3060317 h 6858000"/>
                              <a:gd name="connsiteX2784" fmla="*/ 414327 w 12192000"/>
                              <a:gd name="connsiteY2784" fmla="*/ 3060317 h 6858000"/>
                              <a:gd name="connsiteX2785" fmla="*/ 499130 w 12192000"/>
                              <a:gd name="connsiteY2785" fmla="*/ 3145120 h 6858000"/>
                              <a:gd name="connsiteX2786" fmla="*/ 414327 w 12192000"/>
                              <a:gd name="connsiteY2786" fmla="*/ 3229923 h 6858000"/>
                              <a:gd name="connsiteX2787" fmla="*/ 329524 w 12192000"/>
                              <a:gd name="connsiteY2787" fmla="*/ 3145120 h 6858000"/>
                              <a:gd name="connsiteX2788" fmla="*/ 414327 w 12192000"/>
                              <a:gd name="connsiteY2788" fmla="*/ 3060317 h 6858000"/>
                              <a:gd name="connsiteX2789" fmla="*/ 22050 w 12192000"/>
                              <a:gd name="connsiteY2789" fmla="*/ 3060317 h 6858000"/>
                              <a:gd name="connsiteX2790" fmla="*/ 106853 w 12192000"/>
                              <a:gd name="connsiteY2790" fmla="*/ 3145120 h 6858000"/>
                              <a:gd name="connsiteX2791" fmla="*/ 22050 w 12192000"/>
                              <a:gd name="connsiteY2791" fmla="*/ 3229923 h 6858000"/>
                              <a:gd name="connsiteX2792" fmla="*/ 0 w 12192000"/>
                              <a:gd name="connsiteY2792" fmla="*/ 3225472 h 6858000"/>
                              <a:gd name="connsiteX2793" fmla="*/ 0 w 12192000"/>
                              <a:gd name="connsiteY2793" fmla="*/ 3064769 h 6858000"/>
                              <a:gd name="connsiteX2794" fmla="*/ 12013778 w 12192000"/>
                              <a:gd name="connsiteY2794" fmla="*/ 2834705 h 6858000"/>
                              <a:gd name="connsiteX2795" fmla="*/ 12098581 w 12192000"/>
                              <a:gd name="connsiteY2795" fmla="*/ 2919508 h 6858000"/>
                              <a:gd name="connsiteX2796" fmla="*/ 12013778 w 12192000"/>
                              <a:gd name="connsiteY2796" fmla="*/ 3004311 h 6858000"/>
                              <a:gd name="connsiteX2797" fmla="*/ 11928975 w 12192000"/>
                              <a:gd name="connsiteY2797" fmla="*/ 2919508 h 6858000"/>
                              <a:gd name="connsiteX2798" fmla="*/ 12013778 w 12192000"/>
                              <a:gd name="connsiteY2798" fmla="*/ 2834705 h 6858000"/>
                              <a:gd name="connsiteX2799" fmla="*/ 11621500 w 12192000"/>
                              <a:gd name="connsiteY2799" fmla="*/ 2834705 h 6858000"/>
                              <a:gd name="connsiteX2800" fmla="*/ 11706303 w 12192000"/>
                              <a:gd name="connsiteY2800" fmla="*/ 2919508 h 6858000"/>
                              <a:gd name="connsiteX2801" fmla="*/ 11621500 w 12192000"/>
                              <a:gd name="connsiteY2801" fmla="*/ 3004311 h 6858000"/>
                              <a:gd name="connsiteX2802" fmla="*/ 11536697 w 12192000"/>
                              <a:gd name="connsiteY2802" fmla="*/ 2919508 h 6858000"/>
                              <a:gd name="connsiteX2803" fmla="*/ 11621500 w 12192000"/>
                              <a:gd name="connsiteY2803" fmla="*/ 2834705 h 6858000"/>
                              <a:gd name="connsiteX2804" fmla="*/ 11229222 w 12192000"/>
                              <a:gd name="connsiteY2804" fmla="*/ 2834705 h 6858000"/>
                              <a:gd name="connsiteX2805" fmla="*/ 11314025 w 12192000"/>
                              <a:gd name="connsiteY2805" fmla="*/ 2919508 h 6858000"/>
                              <a:gd name="connsiteX2806" fmla="*/ 11229222 w 12192000"/>
                              <a:gd name="connsiteY2806" fmla="*/ 3004311 h 6858000"/>
                              <a:gd name="connsiteX2807" fmla="*/ 11144419 w 12192000"/>
                              <a:gd name="connsiteY2807" fmla="*/ 2919508 h 6858000"/>
                              <a:gd name="connsiteX2808" fmla="*/ 11229222 w 12192000"/>
                              <a:gd name="connsiteY2808" fmla="*/ 2834705 h 6858000"/>
                              <a:gd name="connsiteX2809" fmla="*/ 10836944 w 12192000"/>
                              <a:gd name="connsiteY2809" fmla="*/ 2834705 h 6858000"/>
                              <a:gd name="connsiteX2810" fmla="*/ 10921747 w 12192000"/>
                              <a:gd name="connsiteY2810" fmla="*/ 2919508 h 6858000"/>
                              <a:gd name="connsiteX2811" fmla="*/ 10836944 w 12192000"/>
                              <a:gd name="connsiteY2811" fmla="*/ 3004311 h 6858000"/>
                              <a:gd name="connsiteX2812" fmla="*/ 10752141 w 12192000"/>
                              <a:gd name="connsiteY2812" fmla="*/ 2919508 h 6858000"/>
                              <a:gd name="connsiteX2813" fmla="*/ 10836944 w 12192000"/>
                              <a:gd name="connsiteY2813" fmla="*/ 2834705 h 6858000"/>
                              <a:gd name="connsiteX2814" fmla="*/ 10444666 w 12192000"/>
                              <a:gd name="connsiteY2814" fmla="*/ 2834705 h 6858000"/>
                              <a:gd name="connsiteX2815" fmla="*/ 10529469 w 12192000"/>
                              <a:gd name="connsiteY2815" fmla="*/ 2919508 h 6858000"/>
                              <a:gd name="connsiteX2816" fmla="*/ 10444666 w 12192000"/>
                              <a:gd name="connsiteY2816" fmla="*/ 3004311 h 6858000"/>
                              <a:gd name="connsiteX2817" fmla="*/ 10359863 w 12192000"/>
                              <a:gd name="connsiteY2817" fmla="*/ 2919508 h 6858000"/>
                              <a:gd name="connsiteX2818" fmla="*/ 10444666 w 12192000"/>
                              <a:gd name="connsiteY2818" fmla="*/ 2834705 h 6858000"/>
                              <a:gd name="connsiteX2819" fmla="*/ 10052388 w 12192000"/>
                              <a:gd name="connsiteY2819" fmla="*/ 2834705 h 6858000"/>
                              <a:gd name="connsiteX2820" fmla="*/ 10137191 w 12192000"/>
                              <a:gd name="connsiteY2820" fmla="*/ 2919508 h 6858000"/>
                              <a:gd name="connsiteX2821" fmla="*/ 10052388 w 12192000"/>
                              <a:gd name="connsiteY2821" fmla="*/ 3004311 h 6858000"/>
                              <a:gd name="connsiteX2822" fmla="*/ 9967585 w 12192000"/>
                              <a:gd name="connsiteY2822" fmla="*/ 2919508 h 6858000"/>
                              <a:gd name="connsiteX2823" fmla="*/ 10052388 w 12192000"/>
                              <a:gd name="connsiteY2823" fmla="*/ 2834705 h 6858000"/>
                              <a:gd name="connsiteX2824" fmla="*/ 9660110 w 12192000"/>
                              <a:gd name="connsiteY2824" fmla="*/ 2834705 h 6858000"/>
                              <a:gd name="connsiteX2825" fmla="*/ 9744913 w 12192000"/>
                              <a:gd name="connsiteY2825" fmla="*/ 2919508 h 6858000"/>
                              <a:gd name="connsiteX2826" fmla="*/ 9660110 w 12192000"/>
                              <a:gd name="connsiteY2826" fmla="*/ 3004311 h 6858000"/>
                              <a:gd name="connsiteX2827" fmla="*/ 9575307 w 12192000"/>
                              <a:gd name="connsiteY2827" fmla="*/ 2919508 h 6858000"/>
                              <a:gd name="connsiteX2828" fmla="*/ 9660110 w 12192000"/>
                              <a:gd name="connsiteY2828" fmla="*/ 2834705 h 6858000"/>
                              <a:gd name="connsiteX2829" fmla="*/ 9267832 w 12192000"/>
                              <a:gd name="connsiteY2829" fmla="*/ 2834705 h 6858000"/>
                              <a:gd name="connsiteX2830" fmla="*/ 9352635 w 12192000"/>
                              <a:gd name="connsiteY2830" fmla="*/ 2919508 h 6858000"/>
                              <a:gd name="connsiteX2831" fmla="*/ 9267832 w 12192000"/>
                              <a:gd name="connsiteY2831" fmla="*/ 3004311 h 6858000"/>
                              <a:gd name="connsiteX2832" fmla="*/ 9183029 w 12192000"/>
                              <a:gd name="connsiteY2832" fmla="*/ 2919508 h 6858000"/>
                              <a:gd name="connsiteX2833" fmla="*/ 9267832 w 12192000"/>
                              <a:gd name="connsiteY2833" fmla="*/ 2834705 h 6858000"/>
                              <a:gd name="connsiteX2834" fmla="*/ 8875554 w 12192000"/>
                              <a:gd name="connsiteY2834" fmla="*/ 2834705 h 6858000"/>
                              <a:gd name="connsiteX2835" fmla="*/ 8960357 w 12192000"/>
                              <a:gd name="connsiteY2835" fmla="*/ 2919508 h 6858000"/>
                              <a:gd name="connsiteX2836" fmla="*/ 8875554 w 12192000"/>
                              <a:gd name="connsiteY2836" fmla="*/ 3004311 h 6858000"/>
                              <a:gd name="connsiteX2837" fmla="*/ 8790751 w 12192000"/>
                              <a:gd name="connsiteY2837" fmla="*/ 2919508 h 6858000"/>
                              <a:gd name="connsiteX2838" fmla="*/ 8875554 w 12192000"/>
                              <a:gd name="connsiteY2838" fmla="*/ 2834705 h 6858000"/>
                              <a:gd name="connsiteX2839" fmla="*/ 8483276 w 12192000"/>
                              <a:gd name="connsiteY2839" fmla="*/ 2834705 h 6858000"/>
                              <a:gd name="connsiteX2840" fmla="*/ 8568079 w 12192000"/>
                              <a:gd name="connsiteY2840" fmla="*/ 2919508 h 6858000"/>
                              <a:gd name="connsiteX2841" fmla="*/ 8483276 w 12192000"/>
                              <a:gd name="connsiteY2841" fmla="*/ 3004311 h 6858000"/>
                              <a:gd name="connsiteX2842" fmla="*/ 8398473 w 12192000"/>
                              <a:gd name="connsiteY2842" fmla="*/ 2919508 h 6858000"/>
                              <a:gd name="connsiteX2843" fmla="*/ 8483276 w 12192000"/>
                              <a:gd name="connsiteY2843" fmla="*/ 2834705 h 6858000"/>
                              <a:gd name="connsiteX2844" fmla="*/ 8090998 w 12192000"/>
                              <a:gd name="connsiteY2844" fmla="*/ 2834705 h 6858000"/>
                              <a:gd name="connsiteX2845" fmla="*/ 8175801 w 12192000"/>
                              <a:gd name="connsiteY2845" fmla="*/ 2919508 h 6858000"/>
                              <a:gd name="connsiteX2846" fmla="*/ 8090998 w 12192000"/>
                              <a:gd name="connsiteY2846" fmla="*/ 3004311 h 6858000"/>
                              <a:gd name="connsiteX2847" fmla="*/ 8006195 w 12192000"/>
                              <a:gd name="connsiteY2847" fmla="*/ 2919508 h 6858000"/>
                              <a:gd name="connsiteX2848" fmla="*/ 8090998 w 12192000"/>
                              <a:gd name="connsiteY2848" fmla="*/ 2834705 h 6858000"/>
                              <a:gd name="connsiteX2849" fmla="*/ 7698720 w 12192000"/>
                              <a:gd name="connsiteY2849" fmla="*/ 2834705 h 6858000"/>
                              <a:gd name="connsiteX2850" fmla="*/ 7783523 w 12192000"/>
                              <a:gd name="connsiteY2850" fmla="*/ 2919508 h 6858000"/>
                              <a:gd name="connsiteX2851" fmla="*/ 7698720 w 12192000"/>
                              <a:gd name="connsiteY2851" fmla="*/ 3004311 h 6858000"/>
                              <a:gd name="connsiteX2852" fmla="*/ 7613917 w 12192000"/>
                              <a:gd name="connsiteY2852" fmla="*/ 2919508 h 6858000"/>
                              <a:gd name="connsiteX2853" fmla="*/ 7698720 w 12192000"/>
                              <a:gd name="connsiteY2853" fmla="*/ 2834705 h 6858000"/>
                              <a:gd name="connsiteX2854" fmla="*/ 7306442 w 12192000"/>
                              <a:gd name="connsiteY2854" fmla="*/ 2834705 h 6858000"/>
                              <a:gd name="connsiteX2855" fmla="*/ 7391245 w 12192000"/>
                              <a:gd name="connsiteY2855" fmla="*/ 2919508 h 6858000"/>
                              <a:gd name="connsiteX2856" fmla="*/ 7306442 w 12192000"/>
                              <a:gd name="connsiteY2856" fmla="*/ 3004311 h 6858000"/>
                              <a:gd name="connsiteX2857" fmla="*/ 7221639 w 12192000"/>
                              <a:gd name="connsiteY2857" fmla="*/ 2919508 h 6858000"/>
                              <a:gd name="connsiteX2858" fmla="*/ 7306442 w 12192000"/>
                              <a:gd name="connsiteY2858" fmla="*/ 2834705 h 6858000"/>
                              <a:gd name="connsiteX2859" fmla="*/ 6914164 w 12192000"/>
                              <a:gd name="connsiteY2859" fmla="*/ 2834705 h 6858000"/>
                              <a:gd name="connsiteX2860" fmla="*/ 6998967 w 12192000"/>
                              <a:gd name="connsiteY2860" fmla="*/ 2919508 h 6858000"/>
                              <a:gd name="connsiteX2861" fmla="*/ 6914164 w 12192000"/>
                              <a:gd name="connsiteY2861" fmla="*/ 3004311 h 6858000"/>
                              <a:gd name="connsiteX2862" fmla="*/ 6829361 w 12192000"/>
                              <a:gd name="connsiteY2862" fmla="*/ 2919508 h 6858000"/>
                              <a:gd name="connsiteX2863" fmla="*/ 6914164 w 12192000"/>
                              <a:gd name="connsiteY2863" fmla="*/ 2834705 h 6858000"/>
                              <a:gd name="connsiteX2864" fmla="*/ 6521886 w 12192000"/>
                              <a:gd name="connsiteY2864" fmla="*/ 2834705 h 6858000"/>
                              <a:gd name="connsiteX2865" fmla="*/ 6606689 w 12192000"/>
                              <a:gd name="connsiteY2865" fmla="*/ 2919508 h 6858000"/>
                              <a:gd name="connsiteX2866" fmla="*/ 6521886 w 12192000"/>
                              <a:gd name="connsiteY2866" fmla="*/ 3004311 h 6858000"/>
                              <a:gd name="connsiteX2867" fmla="*/ 6437084 w 12192000"/>
                              <a:gd name="connsiteY2867" fmla="*/ 2919508 h 6858000"/>
                              <a:gd name="connsiteX2868" fmla="*/ 6521886 w 12192000"/>
                              <a:gd name="connsiteY2868" fmla="*/ 2834705 h 6858000"/>
                              <a:gd name="connsiteX2869" fmla="*/ 6129610 w 12192000"/>
                              <a:gd name="connsiteY2869" fmla="*/ 2834705 h 6858000"/>
                              <a:gd name="connsiteX2870" fmla="*/ 6214413 w 12192000"/>
                              <a:gd name="connsiteY2870" fmla="*/ 2919508 h 6858000"/>
                              <a:gd name="connsiteX2871" fmla="*/ 6129610 w 12192000"/>
                              <a:gd name="connsiteY2871" fmla="*/ 3004311 h 6858000"/>
                              <a:gd name="connsiteX2872" fmla="*/ 6044805 w 12192000"/>
                              <a:gd name="connsiteY2872" fmla="*/ 2919508 h 6858000"/>
                              <a:gd name="connsiteX2873" fmla="*/ 6129610 w 12192000"/>
                              <a:gd name="connsiteY2873" fmla="*/ 2834705 h 6858000"/>
                              <a:gd name="connsiteX2874" fmla="*/ 5737332 w 12192000"/>
                              <a:gd name="connsiteY2874" fmla="*/ 2834705 h 6858000"/>
                              <a:gd name="connsiteX2875" fmla="*/ 5822135 w 12192000"/>
                              <a:gd name="connsiteY2875" fmla="*/ 2919508 h 6858000"/>
                              <a:gd name="connsiteX2876" fmla="*/ 5737332 w 12192000"/>
                              <a:gd name="connsiteY2876" fmla="*/ 3004311 h 6858000"/>
                              <a:gd name="connsiteX2877" fmla="*/ 5652530 w 12192000"/>
                              <a:gd name="connsiteY2877" fmla="*/ 2919508 h 6858000"/>
                              <a:gd name="connsiteX2878" fmla="*/ 5737332 w 12192000"/>
                              <a:gd name="connsiteY2878" fmla="*/ 2834705 h 6858000"/>
                              <a:gd name="connsiteX2879" fmla="*/ 5345053 w 12192000"/>
                              <a:gd name="connsiteY2879" fmla="*/ 2834705 h 6858000"/>
                              <a:gd name="connsiteX2880" fmla="*/ 5429856 w 12192000"/>
                              <a:gd name="connsiteY2880" fmla="*/ 2919508 h 6858000"/>
                              <a:gd name="connsiteX2881" fmla="*/ 5345053 w 12192000"/>
                              <a:gd name="connsiteY2881" fmla="*/ 3004311 h 6858000"/>
                              <a:gd name="connsiteX2882" fmla="*/ 5260250 w 12192000"/>
                              <a:gd name="connsiteY2882" fmla="*/ 2919508 h 6858000"/>
                              <a:gd name="connsiteX2883" fmla="*/ 5345053 w 12192000"/>
                              <a:gd name="connsiteY2883" fmla="*/ 2834705 h 6858000"/>
                              <a:gd name="connsiteX2884" fmla="*/ 4952776 w 12192000"/>
                              <a:gd name="connsiteY2884" fmla="*/ 2834705 h 6858000"/>
                              <a:gd name="connsiteX2885" fmla="*/ 5037578 w 12192000"/>
                              <a:gd name="connsiteY2885" fmla="*/ 2919508 h 6858000"/>
                              <a:gd name="connsiteX2886" fmla="*/ 4952776 w 12192000"/>
                              <a:gd name="connsiteY2886" fmla="*/ 3004311 h 6858000"/>
                              <a:gd name="connsiteX2887" fmla="*/ 4867971 w 12192000"/>
                              <a:gd name="connsiteY2887" fmla="*/ 2919508 h 6858000"/>
                              <a:gd name="connsiteX2888" fmla="*/ 4952776 w 12192000"/>
                              <a:gd name="connsiteY2888" fmla="*/ 2834705 h 6858000"/>
                              <a:gd name="connsiteX2889" fmla="*/ 4560499 w 12192000"/>
                              <a:gd name="connsiteY2889" fmla="*/ 2834705 h 6858000"/>
                              <a:gd name="connsiteX2890" fmla="*/ 4645302 w 12192000"/>
                              <a:gd name="connsiteY2890" fmla="*/ 2919508 h 6858000"/>
                              <a:gd name="connsiteX2891" fmla="*/ 4560499 w 12192000"/>
                              <a:gd name="connsiteY2891" fmla="*/ 3004311 h 6858000"/>
                              <a:gd name="connsiteX2892" fmla="*/ 4475695 w 12192000"/>
                              <a:gd name="connsiteY2892" fmla="*/ 2919508 h 6858000"/>
                              <a:gd name="connsiteX2893" fmla="*/ 4560499 w 12192000"/>
                              <a:gd name="connsiteY2893" fmla="*/ 2834705 h 6858000"/>
                              <a:gd name="connsiteX2894" fmla="*/ 4168218 w 12192000"/>
                              <a:gd name="connsiteY2894" fmla="*/ 2834705 h 6858000"/>
                              <a:gd name="connsiteX2895" fmla="*/ 4253022 w 12192000"/>
                              <a:gd name="connsiteY2895" fmla="*/ 2919508 h 6858000"/>
                              <a:gd name="connsiteX2896" fmla="*/ 4168218 w 12192000"/>
                              <a:gd name="connsiteY2896" fmla="*/ 3004311 h 6858000"/>
                              <a:gd name="connsiteX2897" fmla="*/ 4083418 w 12192000"/>
                              <a:gd name="connsiteY2897" fmla="*/ 2919508 h 6858000"/>
                              <a:gd name="connsiteX2898" fmla="*/ 4168218 w 12192000"/>
                              <a:gd name="connsiteY2898" fmla="*/ 2834705 h 6858000"/>
                              <a:gd name="connsiteX2899" fmla="*/ 3775944 w 12192000"/>
                              <a:gd name="connsiteY2899" fmla="*/ 2834705 h 6858000"/>
                              <a:gd name="connsiteX2900" fmla="*/ 3860747 w 12192000"/>
                              <a:gd name="connsiteY2900" fmla="*/ 2919508 h 6858000"/>
                              <a:gd name="connsiteX2901" fmla="*/ 3775944 w 12192000"/>
                              <a:gd name="connsiteY2901" fmla="*/ 3004311 h 6858000"/>
                              <a:gd name="connsiteX2902" fmla="*/ 3691141 w 12192000"/>
                              <a:gd name="connsiteY2902" fmla="*/ 2919508 h 6858000"/>
                              <a:gd name="connsiteX2903" fmla="*/ 3775944 w 12192000"/>
                              <a:gd name="connsiteY2903" fmla="*/ 2834705 h 6858000"/>
                              <a:gd name="connsiteX2904" fmla="*/ 3383665 w 12192000"/>
                              <a:gd name="connsiteY2904" fmla="*/ 2834705 h 6858000"/>
                              <a:gd name="connsiteX2905" fmla="*/ 3468468 w 12192000"/>
                              <a:gd name="connsiteY2905" fmla="*/ 2919508 h 6858000"/>
                              <a:gd name="connsiteX2906" fmla="*/ 3383665 w 12192000"/>
                              <a:gd name="connsiteY2906" fmla="*/ 3004311 h 6858000"/>
                              <a:gd name="connsiteX2907" fmla="*/ 3298861 w 12192000"/>
                              <a:gd name="connsiteY2907" fmla="*/ 2919508 h 6858000"/>
                              <a:gd name="connsiteX2908" fmla="*/ 3383665 w 12192000"/>
                              <a:gd name="connsiteY2908" fmla="*/ 2834705 h 6858000"/>
                              <a:gd name="connsiteX2909" fmla="*/ 2991388 w 12192000"/>
                              <a:gd name="connsiteY2909" fmla="*/ 2834705 h 6858000"/>
                              <a:gd name="connsiteX2910" fmla="*/ 3076191 w 12192000"/>
                              <a:gd name="connsiteY2910" fmla="*/ 2919508 h 6858000"/>
                              <a:gd name="connsiteX2911" fmla="*/ 2991388 w 12192000"/>
                              <a:gd name="connsiteY2911" fmla="*/ 3004311 h 6858000"/>
                              <a:gd name="connsiteX2912" fmla="*/ 2906584 w 12192000"/>
                              <a:gd name="connsiteY2912" fmla="*/ 2919508 h 6858000"/>
                              <a:gd name="connsiteX2913" fmla="*/ 2991388 w 12192000"/>
                              <a:gd name="connsiteY2913" fmla="*/ 2834705 h 6858000"/>
                              <a:gd name="connsiteX2914" fmla="*/ 2599109 w 12192000"/>
                              <a:gd name="connsiteY2914" fmla="*/ 2834705 h 6858000"/>
                              <a:gd name="connsiteX2915" fmla="*/ 2683912 w 12192000"/>
                              <a:gd name="connsiteY2915" fmla="*/ 2919508 h 6858000"/>
                              <a:gd name="connsiteX2916" fmla="*/ 2599109 w 12192000"/>
                              <a:gd name="connsiteY2916" fmla="*/ 3004311 h 6858000"/>
                              <a:gd name="connsiteX2917" fmla="*/ 2514305 w 12192000"/>
                              <a:gd name="connsiteY2917" fmla="*/ 2919508 h 6858000"/>
                              <a:gd name="connsiteX2918" fmla="*/ 2599109 w 12192000"/>
                              <a:gd name="connsiteY2918" fmla="*/ 2834705 h 6858000"/>
                              <a:gd name="connsiteX2919" fmla="*/ 2206831 w 12192000"/>
                              <a:gd name="connsiteY2919" fmla="*/ 2834705 h 6858000"/>
                              <a:gd name="connsiteX2920" fmla="*/ 2291634 w 12192000"/>
                              <a:gd name="connsiteY2920" fmla="*/ 2919508 h 6858000"/>
                              <a:gd name="connsiteX2921" fmla="*/ 2206831 w 12192000"/>
                              <a:gd name="connsiteY2921" fmla="*/ 3004311 h 6858000"/>
                              <a:gd name="connsiteX2922" fmla="*/ 2122028 w 12192000"/>
                              <a:gd name="connsiteY2922" fmla="*/ 2919508 h 6858000"/>
                              <a:gd name="connsiteX2923" fmla="*/ 2206831 w 12192000"/>
                              <a:gd name="connsiteY2923" fmla="*/ 2834705 h 6858000"/>
                              <a:gd name="connsiteX2924" fmla="*/ 1814553 w 12192000"/>
                              <a:gd name="connsiteY2924" fmla="*/ 2834705 h 6858000"/>
                              <a:gd name="connsiteX2925" fmla="*/ 1899356 w 12192000"/>
                              <a:gd name="connsiteY2925" fmla="*/ 2919508 h 6858000"/>
                              <a:gd name="connsiteX2926" fmla="*/ 1814553 w 12192000"/>
                              <a:gd name="connsiteY2926" fmla="*/ 3004311 h 6858000"/>
                              <a:gd name="connsiteX2927" fmla="*/ 1729750 w 12192000"/>
                              <a:gd name="connsiteY2927" fmla="*/ 2919508 h 6858000"/>
                              <a:gd name="connsiteX2928" fmla="*/ 1814553 w 12192000"/>
                              <a:gd name="connsiteY2928" fmla="*/ 2834705 h 6858000"/>
                              <a:gd name="connsiteX2929" fmla="*/ 1422275 w 12192000"/>
                              <a:gd name="connsiteY2929" fmla="*/ 2834705 h 6858000"/>
                              <a:gd name="connsiteX2930" fmla="*/ 1507078 w 12192000"/>
                              <a:gd name="connsiteY2930" fmla="*/ 2919508 h 6858000"/>
                              <a:gd name="connsiteX2931" fmla="*/ 1422275 w 12192000"/>
                              <a:gd name="connsiteY2931" fmla="*/ 3004311 h 6858000"/>
                              <a:gd name="connsiteX2932" fmla="*/ 1337473 w 12192000"/>
                              <a:gd name="connsiteY2932" fmla="*/ 2919508 h 6858000"/>
                              <a:gd name="connsiteX2933" fmla="*/ 1422275 w 12192000"/>
                              <a:gd name="connsiteY2933" fmla="*/ 2834705 h 6858000"/>
                              <a:gd name="connsiteX2934" fmla="*/ 1029997 w 12192000"/>
                              <a:gd name="connsiteY2934" fmla="*/ 2834705 h 6858000"/>
                              <a:gd name="connsiteX2935" fmla="*/ 1114800 w 12192000"/>
                              <a:gd name="connsiteY2935" fmla="*/ 2919508 h 6858000"/>
                              <a:gd name="connsiteX2936" fmla="*/ 1029997 w 12192000"/>
                              <a:gd name="connsiteY2936" fmla="*/ 3004311 h 6858000"/>
                              <a:gd name="connsiteX2937" fmla="*/ 945194 w 12192000"/>
                              <a:gd name="connsiteY2937" fmla="*/ 2919508 h 6858000"/>
                              <a:gd name="connsiteX2938" fmla="*/ 1029997 w 12192000"/>
                              <a:gd name="connsiteY2938" fmla="*/ 2834705 h 6858000"/>
                              <a:gd name="connsiteX2939" fmla="*/ 637719 w 12192000"/>
                              <a:gd name="connsiteY2939" fmla="*/ 2834705 h 6858000"/>
                              <a:gd name="connsiteX2940" fmla="*/ 722522 w 12192000"/>
                              <a:gd name="connsiteY2940" fmla="*/ 2919508 h 6858000"/>
                              <a:gd name="connsiteX2941" fmla="*/ 637719 w 12192000"/>
                              <a:gd name="connsiteY2941" fmla="*/ 3004311 h 6858000"/>
                              <a:gd name="connsiteX2942" fmla="*/ 552916 w 12192000"/>
                              <a:gd name="connsiteY2942" fmla="*/ 2919508 h 6858000"/>
                              <a:gd name="connsiteX2943" fmla="*/ 637719 w 12192000"/>
                              <a:gd name="connsiteY2943" fmla="*/ 2834705 h 6858000"/>
                              <a:gd name="connsiteX2944" fmla="*/ 245441 w 12192000"/>
                              <a:gd name="connsiteY2944" fmla="*/ 2834705 h 6858000"/>
                              <a:gd name="connsiteX2945" fmla="*/ 330244 w 12192000"/>
                              <a:gd name="connsiteY2945" fmla="*/ 2919508 h 6858000"/>
                              <a:gd name="connsiteX2946" fmla="*/ 245441 w 12192000"/>
                              <a:gd name="connsiteY2946" fmla="*/ 3004311 h 6858000"/>
                              <a:gd name="connsiteX2947" fmla="*/ 160638 w 12192000"/>
                              <a:gd name="connsiteY2947" fmla="*/ 2919508 h 6858000"/>
                              <a:gd name="connsiteX2948" fmla="*/ 245441 w 12192000"/>
                              <a:gd name="connsiteY2948" fmla="*/ 2834705 h 6858000"/>
                              <a:gd name="connsiteX2949" fmla="*/ 12186426 w 12192000"/>
                              <a:gd name="connsiteY2949" fmla="*/ 2609093 h 6858000"/>
                              <a:gd name="connsiteX2950" fmla="*/ 12192000 w 12192000"/>
                              <a:gd name="connsiteY2950" fmla="*/ 2610219 h 6858000"/>
                              <a:gd name="connsiteX2951" fmla="*/ 12192000 w 12192000"/>
                              <a:gd name="connsiteY2951" fmla="*/ 2777574 h 6858000"/>
                              <a:gd name="connsiteX2952" fmla="*/ 12186426 w 12192000"/>
                              <a:gd name="connsiteY2952" fmla="*/ 2778699 h 6858000"/>
                              <a:gd name="connsiteX2953" fmla="*/ 12101623 w 12192000"/>
                              <a:gd name="connsiteY2953" fmla="*/ 2693896 h 6858000"/>
                              <a:gd name="connsiteX2954" fmla="*/ 12186426 w 12192000"/>
                              <a:gd name="connsiteY2954" fmla="*/ 2609093 h 6858000"/>
                              <a:gd name="connsiteX2955" fmla="*/ 11794143 w 12192000"/>
                              <a:gd name="connsiteY2955" fmla="*/ 2609093 h 6858000"/>
                              <a:gd name="connsiteX2956" fmla="*/ 11878946 w 12192000"/>
                              <a:gd name="connsiteY2956" fmla="*/ 2693896 h 6858000"/>
                              <a:gd name="connsiteX2957" fmla="*/ 11794143 w 12192000"/>
                              <a:gd name="connsiteY2957" fmla="*/ 2778699 h 6858000"/>
                              <a:gd name="connsiteX2958" fmla="*/ 11709340 w 12192000"/>
                              <a:gd name="connsiteY2958" fmla="*/ 2693896 h 6858000"/>
                              <a:gd name="connsiteX2959" fmla="*/ 11794143 w 12192000"/>
                              <a:gd name="connsiteY2959" fmla="*/ 2609093 h 6858000"/>
                              <a:gd name="connsiteX2960" fmla="*/ 11401865 w 12192000"/>
                              <a:gd name="connsiteY2960" fmla="*/ 2609093 h 6858000"/>
                              <a:gd name="connsiteX2961" fmla="*/ 11486668 w 12192000"/>
                              <a:gd name="connsiteY2961" fmla="*/ 2693896 h 6858000"/>
                              <a:gd name="connsiteX2962" fmla="*/ 11401865 w 12192000"/>
                              <a:gd name="connsiteY2962" fmla="*/ 2778699 h 6858000"/>
                              <a:gd name="connsiteX2963" fmla="*/ 11317062 w 12192000"/>
                              <a:gd name="connsiteY2963" fmla="*/ 2693896 h 6858000"/>
                              <a:gd name="connsiteX2964" fmla="*/ 11401865 w 12192000"/>
                              <a:gd name="connsiteY2964" fmla="*/ 2609093 h 6858000"/>
                              <a:gd name="connsiteX2965" fmla="*/ 11009587 w 12192000"/>
                              <a:gd name="connsiteY2965" fmla="*/ 2609093 h 6858000"/>
                              <a:gd name="connsiteX2966" fmla="*/ 11094390 w 12192000"/>
                              <a:gd name="connsiteY2966" fmla="*/ 2693896 h 6858000"/>
                              <a:gd name="connsiteX2967" fmla="*/ 11009587 w 12192000"/>
                              <a:gd name="connsiteY2967" fmla="*/ 2778699 h 6858000"/>
                              <a:gd name="connsiteX2968" fmla="*/ 10924784 w 12192000"/>
                              <a:gd name="connsiteY2968" fmla="*/ 2693896 h 6858000"/>
                              <a:gd name="connsiteX2969" fmla="*/ 11009587 w 12192000"/>
                              <a:gd name="connsiteY2969" fmla="*/ 2609093 h 6858000"/>
                              <a:gd name="connsiteX2970" fmla="*/ 10617309 w 12192000"/>
                              <a:gd name="connsiteY2970" fmla="*/ 2609093 h 6858000"/>
                              <a:gd name="connsiteX2971" fmla="*/ 10702112 w 12192000"/>
                              <a:gd name="connsiteY2971" fmla="*/ 2693896 h 6858000"/>
                              <a:gd name="connsiteX2972" fmla="*/ 10617309 w 12192000"/>
                              <a:gd name="connsiteY2972" fmla="*/ 2778699 h 6858000"/>
                              <a:gd name="connsiteX2973" fmla="*/ 10532506 w 12192000"/>
                              <a:gd name="connsiteY2973" fmla="*/ 2693896 h 6858000"/>
                              <a:gd name="connsiteX2974" fmla="*/ 10617309 w 12192000"/>
                              <a:gd name="connsiteY2974" fmla="*/ 2609093 h 6858000"/>
                              <a:gd name="connsiteX2975" fmla="*/ 10225031 w 12192000"/>
                              <a:gd name="connsiteY2975" fmla="*/ 2609093 h 6858000"/>
                              <a:gd name="connsiteX2976" fmla="*/ 10309834 w 12192000"/>
                              <a:gd name="connsiteY2976" fmla="*/ 2693896 h 6858000"/>
                              <a:gd name="connsiteX2977" fmla="*/ 10225031 w 12192000"/>
                              <a:gd name="connsiteY2977" fmla="*/ 2778699 h 6858000"/>
                              <a:gd name="connsiteX2978" fmla="*/ 10140228 w 12192000"/>
                              <a:gd name="connsiteY2978" fmla="*/ 2693896 h 6858000"/>
                              <a:gd name="connsiteX2979" fmla="*/ 10225031 w 12192000"/>
                              <a:gd name="connsiteY2979" fmla="*/ 2609093 h 6858000"/>
                              <a:gd name="connsiteX2980" fmla="*/ 9832753 w 12192000"/>
                              <a:gd name="connsiteY2980" fmla="*/ 2609093 h 6858000"/>
                              <a:gd name="connsiteX2981" fmla="*/ 9917556 w 12192000"/>
                              <a:gd name="connsiteY2981" fmla="*/ 2693896 h 6858000"/>
                              <a:gd name="connsiteX2982" fmla="*/ 9832753 w 12192000"/>
                              <a:gd name="connsiteY2982" fmla="*/ 2778699 h 6858000"/>
                              <a:gd name="connsiteX2983" fmla="*/ 9747950 w 12192000"/>
                              <a:gd name="connsiteY2983" fmla="*/ 2693896 h 6858000"/>
                              <a:gd name="connsiteX2984" fmla="*/ 9832753 w 12192000"/>
                              <a:gd name="connsiteY2984" fmla="*/ 2609093 h 6858000"/>
                              <a:gd name="connsiteX2985" fmla="*/ 9440475 w 12192000"/>
                              <a:gd name="connsiteY2985" fmla="*/ 2609093 h 6858000"/>
                              <a:gd name="connsiteX2986" fmla="*/ 9525278 w 12192000"/>
                              <a:gd name="connsiteY2986" fmla="*/ 2693896 h 6858000"/>
                              <a:gd name="connsiteX2987" fmla="*/ 9440475 w 12192000"/>
                              <a:gd name="connsiteY2987" fmla="*/ 2778699 h 6858000"/>
                              <a:gd name="connsiteX2988" fmla="*/ 9355672 w 12192000"/>
                              <a:gd name="connsiteY2988" fmla="*/ 2693896 h 6858000"/>
                              <a:gd name="connsiteX2989" fmla="*/ 9440475 w 12192000"/>
                              <a:gd name="connsiteY2989" fmla="*/ 2609093 h 6858000"/>
                              <a:gd name="connsiteX2990" fmla="*/ 9048197 w 12192000"/>
                              <a:gd name="connsiteY2990" fmla="*/ 2609093 h 6858000"/>
                              <a:gd name="connsiteX2991" fmla="*/ 9133000 w 12192000"/>
                              <a:gd name="connsiteY2991" fmla="*/ 2693896 h 6858000"/>
                              <a:gd name="connsiteX2992" fmla="*/ 9048197 w 12192000"/>
                              <a:gd name="connsiteY2992" fmla="*/ 2778699 h 6858000"/>
                              <a:gd name="connsiteX2993" fmla="*/ 8963394 w 12192000"/>
                              <a:gd name="connsiteY2993" fmla="*/ 2693896 h 6858000"/>
                              <a:gd name="connsiteX2994" fmla="*/ 9048197 w 12192000"/>
                              <a:gd name="connsiteY2994" fmla="*/ 2609093 h 6858000"/>
                              <a:gd name="connsiteX2995" fmla="*/ 8655919 w 12192000"/>
                              <a:gd name="connsiteY2995" fmla="*/ 2609093 h 6858000"/>
                              <a:gd name="connsiteX2996" fmla="*/ 8740722 w 12192000"/>
                              <a:gd name="connsiteY2996" fmla="*/ 2693896 h 6858000"/>
                              <a:gd name="connsiteX2997" fmla="*/ 8655919 w 12192000"/>
                              <a:gd name="connsiteY2997" fmla="*/ 2778699 h 6858000"/>
                              <a:gd name="connsiteX2998" fmla="*/ 8571116 w 12192000"/>
                              <a:gd name="connsiteY2998" fmla="*/ 2693896 h 6858000"/>
                              <a:gd name="connsiteX2999" fmla="*/ 8655919 w 12192000"/>
                              <a:gd name="connsiteY2999" fmla="*/ 2609093 h 6858000"/>
                              <a:gd name="connsiteX3000" fmla="*/ 8263641 w 12192000"/>
                              <a:gd name="connsiteY3000" fmla="*/ 2609093 h 6858000"/>
                              <a:gd name="connsiteX3001" fmla="*/ 8348444 w 12192000"/>
                              <a:gd name="connsiteY3001" fmla="*/ 2693896 h 6858000"/>
                              <a:gd name="connsiteX3002" fmla="*/ 8263641 w 12192000"/>
                              <a:gd name="connsiteY3002" fmla="*/ 2778699 h 6858000"/>
                              <a:gd name="connsiteX3003" fmla="*/ 8178838 w 12192000"/>
                              <a:gd name="connsiteY3003" fmla="*/ 2693896 h 6858000"/>
                              <a:gd name="connsiteX3004" fmla="*/ 8263641 w 12192000"/>
                              <a:gd name="connsiteY3004" fmla="*/ 2609093 h 6858000"/>
                              <a:gd name="connsiteX3005" fmla="*/ 7871363 w 12192000"/>
                              <a:gd name="connsiteY3005" fmla="*/ 2609093 h 6858000"/>
                              <a:gd name="connsiteX3006" fmla="*/ 7956166 w 12192000"/>
                              <a:gd name="connsiteY3006" fmla="*/ 2693896 h 6858000"/>
                              <a:gd name="connsiteX3007" fmla="*/ 7871363 w 12192000"/>
                              <a:gd name="connsiteY3007" fmla="*/ 2778699 h 6858000"/>
                              <a:gd name="connsiteX3008" fmla="*/ 7786560 w 12192000"/>
                              <a:gd name="connsiteY3008" fmla="*/ 2693896 h 6858000"/>
                              <a:gd name="connsiteX3009" fmla="*/ 7871363 w 12192000"/>
                              <a:gd name="connsiteY3009" fmla="*/ 2609093 h 6858000"/>
                              <a:gd name="connsiteX3010" fmla="*/ 7479085 w 12192000"/>
                              <a:gd name="connsiteY3010" fmla="*/ 2609093 h 6858000"/>
                              <a:gd name="connsiteX3011" fmla="*/ 7563888 w 12192000"/>
                              <a:gd name="connsiteY3011" fmla="*/ 2693896 h 6858000"/>
                              <a:gd name="connsiteX3012" fmla="*/ 7479085 w 12192000"/>
                              <a:gd name="connsiteY3012" fmla="*/ 2778699 h 6858000"/>
                              <a:gd name="connsiteX3013" fmla="*/ 7394282 w 12192000"/>
                              <a:gd name="connsiteY3013" fmla="*/ 2693896 h 6858000"/>
                              <a:gd name="connsiteX3014" fmla="*/ 7479085 w 12192000"/>
                              <a:gd name="connsiteY3014" fmla="*/ 2609093 h 6858000"/>
                              <a:gd name="connsiteX3015" fmla="*/ 7086807 w 12192000"/>
                              <a:gd name="connsiteY3015" fmla="*/ 2609093 h 6858000"/>
                              <a:gd name="connsiteX3016" fmla="*/ 7171610 w 12192000"/>
                              <a:gd name="connsiteY3016" fmla="*/ 2693896 h 6858000"/>
                              <a:gd name="connsiteX3017" fmla="*/ 7086807 w 12192000"/>
                              <a:gd name="connsiteY3017" fmla="*/ 2778699 h 6858000"/>
                              <a:gd name="connsiteX3018" fmla="*/ 7002004 w 12192000"/>
                              <a:gd name="connsiteY3018" fmla="*/ 2693896 h 6858000"/>
                              <a:gd name="connsiteX3019" fmla="*/ 7086807 w 12192000"/>
                              <a:gd name="connsiteY3019" fmla="*/ 2609093 h 6858000"/>
                              <a:gd name="connsiteX3020" fmla="*/ 6694529 w 12192000"/>
                              <a:gd name="connsiteY3020" fmla="*/ 2609093 h 6858000"/>
                              <a:gd name="connsiteX3021" fmla="*/ 6779332 w 12192000"/>
                              <a:gd name="connsiteY3021" fmla="*/ 2693896 h 6858000"/>
                              <a:gd name="connsiteX3022" fmla="*/ 6694529 w 12192000"/>
                              <a:gd name="connsiteY3022" fmla="*/ 2778699 h 6858000"/>
                              <a:gd name="connsiteX3023" fmla="*/ 6609726 w 12192000"/>
                              <a:gd name="connsiteY3023" fmla="*/ 2693896 h 6858000"/>
                              <a:gd name="connsiteX3024" fmla="*/ 6694529 w 12192000"/>
                              <a:gd name="connsiteY3024" fmla="*/ 2609093 h 6858000"/>
                              <a:gd name="connsiteX3025" fmla="*/ 6302251 w 12192000"/>
                              <a:gd name="connsiteY3025" fmla="*/ 2609093 h 6858000"/>
                              <a:gd name="connsiteX3026" fmla="*/ 6387054 w 12192000"/>
                              <a:gd name="connsiteY3026" fmla="*/ 2693896 h 6858000"/>
                              <a:gd name="connsiteX3027" fmla="*/ 6302251 w 12192000"/>
                              <a:gd name="connsiteY3027" fmla="*/ 2778699 h 6858000"/>
                              <a:gd name="connsiteX3028" fmla="*/ 6217448 w 12192000"/>
                              <a:gd name="connsiteY3028" fmla="*/ 2693896 h 6858000"/>
                              <a:gd name="connsiteX3029" fmla="*/ 6302251 w 12192000"/>
                              <a:gd name="connsiteY3029" fmla="*/ 2609093 h 6858000"/>
                              <a:gd name="connsiteX3030" fmla="*/ 5909975 w 12192000"/>
                              <a:gd name="connsiteY3030" fmla="*/ 2609093 h 6858000"/>
                              <a:gd name="connsiteX3031" fmla="*/ 5994778 w 12192000"/>
                              <a:gd name="connsiteY3031" fmla="*/ 2693896 h 6858000"/>
                              <a:gd name="connsiteX3032" fmla="*/ 5909975 w 12192000"/>
                              <a:gd name="connsiteY3032" fmla="*/ 2778699 h 6858000"/>
                              <a:gd name="connsiteX3033" fmla="*/ 5825171 w 12192000"/>
                              <a:gd name="connsiteY3033" fmla="*/ 2693896 h 6858000"/>
                              <a:gd name="connsiteX3034" fmla="*/ 5909975 w 12192000"/>
                              <a:gd name="connsiteY3034" fmla="*/ 2609093 h 6858000"/>
                              <a:gd name="connsiteX3035" fmla="*/ 5517700 w 12192000"/>
                              <a:gd name="connsiteY3035" fmla="*/ 2609093 h 6858000"/>
                              <a:gd name="connsiteX3036" fmla="*/ 5602501 w 12192000"/>
                              <a:gd name="connsiteY3036" fmla="*/ 2693896 h 6858000"/>
                              <a:gd name="connsiteX3037" fmla="*/ 5517700 w 12192000"/>
                              <a:gd name="connsiteY3037" fmla="*/ 2778699 h 6858000"/>
                              <a:gd name="connsiteX3038" fmla="*/ 5432895 w 12192000"/>
                              <a:gd name="connsiteY3038" fmla="*/ 2693896 h 6858000"/>
                              <a:gd name="connsiteX3039" fmla="*/ 5517700 w 12192000"/>
                              <a:gd name="connsiteY3039" fmla="*/ 2609093 h 6858000"/>
                              <a:gd name="connsiteX3040" fmla="*/ 5125421 w 12192000"/>
                              <a:gd name="connsiteY3040" fmla="*/ 2609093 h 6858000"/>
                              <a:gd name="connsiteX3041" fmla="*/ 5210223 w 12192000"/>
                              <a:gd name="connsiteY3041" fmla="*/ 2693896 h 6858000"/>
                              <a:gd name="connsiteX3042" fmla="*/ 5125421 w 12192000"/>
                              <a:gd name="connsiteY3042" fmla="*/ 2778699 h 6858000"/>
                              <a:gd name="connsiteX3043" fmla="*/ 5040617 w 12192000"/>
                              <a:gd name="connsiteY3043" fmla="*/ 2693896 h 6858000"/>
                              <a:gd name="connsiteX3044" fmla="*/ 5125421 w 12192000"/>
                              <a:gd name="connsiteY3044" fmla="*/ 2609093 h 6858000"/>
                              <a:gd name="connsiteX3045" fmla="*/ 4733141 w 12192000"/>
                              <a:gd name="connsiteY3045" fmla="*/ 2609093 h 6858000"/>
                              <a:gd name="connsiteX3046" fmla="*/ 4817946 w 12192000"/>
                              <a:gd name="connsiteY3046" fmla="*/ 2693896 h 6858000"/>
                              <a:gd name="connsiteX3047" fmla="*/ 4733141 w 12192000"/>
                              <a:gd name="connsiteY3047" fmla="*/ 2778699 h 6858000"/>
                              <a:gd name="connsiteX3048" fmla="*/ 4648339 w 12192000"/>
                              <a:gd name="connsiteY3048" fmla="*/ 2693896 h 6858000"/>
                              <a:gd name="connsiteX3049" fmla="*/ 4733141 w 12192000"/>
                              <a:gd name="connsiteY3049" fmla="*/ 2609093 h 6858000"/>
                              <a:gd name="connsiteX3050" fmla="*/ 4340863 w 12192000"/>
                              <a:gd name="connsiteY3050" fmla="*/ 2609093 h 6858000"/>
                              <a:gd name="connsiteX3051" fmla="*/ 4425668 w 12192000"/>
                              <a:gd name="connsiteY3051" fmla="*/ 2693896 h 6858000"/>
                              <a:gd name="connsiteX3052" fmla="*/ 4340863 w 12192000"/>
                              <a:gd name="connsiteY3052" fmla="*/ 2778699 h 6858000"/>
                              <a:gd name="connsiteX3053" fmla="*/ 4256061 w 12192000"/>
                              <a:gd name="connsiteY3053" fmla="*/ 2693896 h 6858000"/>
                              <a:gd name="connsiteX3054" fmla="*/ 4340863 w 12192000"/>
                              <a:gd name="connsiteY3054" fmla="*/ 2609093 h 6858000"/>
                              <a:gd name="connsiteX3055" fmla="*/ 3948588 w 12192000"/>
                              <a:gd name="connsiteY3055" fmla="*/ 2609093 h 6858000"/>
                              <a:gd name="connsiteX3056" fmla="*/ 4033390 w 12192000"/>
                              <a:gd name="connsiteY3056" fmla="*/ 2693896 h 6858000"/>
                              <a:gd name="connsiteX3057" fmla="*/ 3948588 w 12192000"/>
                              <a:gd name="connsiteY3057" fmla="*/ 2778699 h 6858000"/>
                              <a:gd name="connsiteX3058" fmla="*/ 3863786 w 12192000"/>
                              <a:gd name="connsiteY3058" fmla="*/ 2693896 h 6858000"/>
                              <a:gd name="connsiteX3059" fmla="*/ 3948588 w 12192000"/>
                              <a:gd name="connsiteY3059" fmla="*/ 2609093 h 6858000"/>
                              <a:gd name="connsiteX3060" fmla="*/ 3556310 w 12192000"/>
                              <a:gd name="connsiteY3060" fmla="*/ 2609093 h 6858000"/>
                              <a:gd name="connsiteX3061" fmla="*/ 3641113 w 12192000"/>
                              <a:gd name="connsiteY3061" fmla="*/ 2693896 h 6858000"/>
                              <a:gd name="connsiteX3062" fmla="*/ 3556310 w 12192000"/>
                              <a:gd name="connsiteY3062" fmla="*/ 2778699 h 6858000"/>
                              <a:gd name="connsiteX3063" fmla="*/ 3471507 w 12192000"/>
                              <a:gd name="connsiteY3063" fmla="*/ 2693896 h 6858000"/>
                              <a:gd name="connsiteX3064" fmla="*/ 3556310 w 12192000"/>
                              <a:gd name="connsiteY3064" fmla="*/ 2609093 h 6858000"/>
                              <a:gd name="connsiteX3065" fmla="*/ 3164033 w 12192000"/>
                              <a:gd name="connsiteY3065" fmla="*/ 2609093 h 6858000"/>
                              <a:gd name="connsiteX3066" fmla="*/ 3248836 w 12192000"/>
                              <a:gd name="connsiteY3066" fmla="*/ 2693896 h 6858000"/>
                              <a:gd name="connsiteX3067" fmla="*/ 3164033 w 12192000"/>
                              <a:gd name="connsiteY3067" fmla="*/ 2778699 h 6858000"/>
                              <a:gd name="connsiteX3068" fmla="*/ 3079230 w 12192000"/>
                              <a:gd name="connsiteY3068" fmla="*/ 2693896 h 6858000"/>
                              <a:gd name="connsiteX3069" fmla="*/ 3164033 w 12192000"/>
                              <a:gd name="connsiteY3069" fmla="*/ 2609093 h 6858000"/>
                              <a:gd name="connsiteX3070" fmla="*/ 2771755 w 12192000"/>
                              <a:gd name="connsiteY3070" fmla="*/ 2609093 h 6858000"/>
                              <a:gd name="connsiteX3071" fmla="*/ 2856558 w 12192000"/>
                              <a:gd name="connsiteY3071" fmla="*/ 2693896 h 6858000"/>
                              <a:gd name="connsiteX3072" fmla="*/ 2771755 w 12192000"/>
                              <a:gd name="connsiteY3072" fmla="*/ 2778699 h 6858000"/>
                              <a:gd name="connsiteX3073" fmla="*/ 2686952 w 12192000"/>
                              <a:gd name="connsiteY3073" fmla="*/ 2693896 h 6858000"/>
                              <a:gd name="connsiteX3074" fmla="*/ 2771755 w 12192000"/>
                              <a:gd name="connsiteY3074" fmla="*/ 2609093 h 6858000"/>
                              <a:gd name="connsiteX3075" fmla="*/ 2379477 w 12192000"/>
                              <a:gd name="connsiteY3075" fmla="*/ 2609093 h 6858000"/>
                              <a:gd name="connsiteX3076" fmla="*/ 2464280 w 12192000"/>
                              <a:gd name="connsiteY3076" fmla="*/ 2693896 h 6858000"/>
                              <a:gd name="connsiteX3077" fmla="*/ 2379477 w 12192000"/>
                              <a:gd name="connsiteY3077" fmla="*/ 2778699 h 6858000"/>
                              <a:gd name="connsiteX3078" fmla="*/ 2294674 w 12192000"/>
                              <a:gd name="connsiteY3078" fmla="*/ 2693896 h 6858000"/>
                              <a:gd name="connsiteX3079" fmla="*/ 2379477 w 12192000"/>
                              <a:gd name="connsiteY3079" fmla="*/ 2609093 h 6858000"/>
                              <a:gd name="connsiteX3080" fmla="*/ 1987198 w 12192000"/>
                              <a:gd name="connsiteY3080" fmla="*/ 2609093 h 6858000"/>
                              <a:gd name="connsiteX3081" fmla="*/ 2072001 w 12192000"/>
                              <a:gd name="connsiteY3081" fmla="*/ 2693896 h 6858000"/>
                              <a:gd name="connsiteX3082" fmla="*/ 1987198 w 12192000"/>
                              <a:gd name="connsiteY3082" fmla="*/ 2778699 h 6858000"/>
                              <a:gd name="connsiteX3083" fmla="*/ 1902395 w 12192000"/>
                              <a:gd name="connsiteY3083" fmla="*/ 2693896 h 6858000"/>
                              <a:gd name="connsiteX3084" fmla="*/ 1987198 w 12192000"/>
                              <a:gd name="connsiteY3084" fmla="*/ 2609093 h 6858000"/>
                              <a:gd name="connsiteX3085" fmla="*/ 1594920 w 12192000"/>
                              <a:gd name="connsiteY3085" fmla="*/ 2609093 h 6858000"/>
                              <a:gd name="connsiteX3086" fmla="*/ 1679723 w 12192000"/>
                              <a:gd name="connsiteY3086" fmla="*/ 2693896 h 6858000"/>
                              <a:gd name="connsiteX3087" fmla="*/ 1594920 w 12192000"/>
                              <a:gd name="connsiteY3087" fmla="*/ 2778699 h 6858000"/>
                              <a:gd name="connsiteX3088" fmla="*/ 1510117 w 12192000"/>
                              <a:gd name="connsiteY3088" fmla="*/ 2693896 h 6858000"/>
                              <a:gd name="connsiteX3089" fmla="*/ 1594920 w 12192000"/>
                              <a:gd name="connsiteY3089" fmla="*/ 2609093 h 6858000"/>
                              <a:gd name="connsiteX3090" fmla="*/ 1202643 w 12192000"/>
                              <a:gd name="connsiteY3090" fmla="*/ 2609093 h 6858000"/>
                              <a:gd name="connsiteX3091" fmla="*/ 1287446 w 12192000"/>
                              <a:gd name="connsiteY3091" fmla="*/ 2693896 h 6858000"/>
                              <a:gd name="connsiteX3092" fmla="*/ 1202643 w 12192000"/>
                              <a:gd name="connsiteY3092" fmla="*/ 2778699 h 6858000"/>
                              <a:gd name="connsiteX3093" fmla="*/ 1117840 w 12192000"/>
                              <a:gd name="connsiteY3093" fmla="*/ 2693896 h 6858000"/>
                              <a:gd name="connsiteX3094" fmla="*/ 1202643 w 12192000"/>
                              <a:gd name="connsiteY3094" fmla="*/ 2609093 h 6858000"/>
                              <a:gd name="connsiteX3095" fmla="*/ 810364 w 12192000"/>
                              <a:gd name="connsiteY3095" fmla="*/ 2609093 h 6858000"/>
                              <a:gd name="connsiteX3096" fmla="*/ 895168 w 12192000"/>
                              <a:gd name="connsiteY3096" fmla="*/ 2693896 h 6858000"/>
                              <a:gd name="connsiteX3097" fmla="*/ 810364 w 12192000"/>
                              <a:gd name="connsiteY3097" fmla="*/ 2778699 h 6858000"/>
                              <a:gd name="connsiteX3098" fmla="*/ 725562 w 12192000"/>
                              <a:gd name="connsiteY3098" fmla="*/ 2693896 h 6858000"/>
                              <a:gd name="connsiteX3099" fmla="*/ 810364 w 12192000"/>
                              <a:gd name="connsiteY3099" fmla="*/ 2609093 h 6858000"/>
                              <a:gd name="connsiteX3100" fmla="*/ 418087 w 12192000"/>
                              <a:gd name="connsiteY3100" fmla="*/ 2609093 h 6858000"/>
                              <a:gd name="connsiteX3101" fmla="*/ 502890 w 12192000"/>
                              <a:gd name="connsiteY3101" fmla="*/ 2693896 h 6858000"/>
                              <a:gd name="connsiteX3102" fmla="*/ 418087 w 12192000"/>
                              <a:gd name="connsiteY3102" fmla="*/ 2778699 h 6858000"/>
                              <a:gd name="connsiteX3103" fmla="*/ 333284 w 12192000"/>
                              <a:gd name="connsiteY3103" fmla="*/ 2693896 h 6858000"/>
                              <a:gd name="connsiteX3104" fmla="*/ 418087 w 12192000"/>
                              <a:gd name="connsiteY3104" fmla="*/ 2609093 h 6858000"/>
                              <a:gd name="connsiteX3105" fmla="*/ 25809 w 12192000"/>
                              <a:gd name="connsiteY3105" fmla="*/ 2609093 h 6858000"/>
                              <a:gd name="connsiteX3106" fmla="*/ 110613 w 12192000"/>
                              <a:gd name="connsiteY3106" fmla="*/ 2693896 h 6858000"/>
                              <a:gd name="connsiteX3107" fmla="*/ 25809 w 12192000"/>
                              <a:gd name="connsiteY3107" fmla="*/ 2778699 h 6858000"/>
                              <a:gd name="connsiteX3108" fmla="*/ 0 w 12192000"/>
                              <a:gd name="connsiteY3108" fmla="*/ 2773489 h 6858000"/>
                              <a:gd name="connsiteX3109" fmla="*/ 0 w 12192000"/>
                              <a:gd name="connsiteY3109" fmla="*/ 2614304 h 6858000"/>
                              <a:gd name="connsiteX3110" fmla="*/ 12027225 w 12192000"/>
                              <a:gd name="connsiteY3110" fmla="*/ 2383481 h 6858000"/>
                              <a:gd name="connsiteX3111" fmla="*/ 12112028 w 12192000"/>
                              <a:gd name="connsiteY3111" fmla="*/ 2468284 h 6858000"/>
                              <a:gd name="connsiteX3112" fmla="*/ 12027225 w 12192000"/>
                              <a:gd name="connsiteY3112" fmla="*/ 2553087 h 6858000"/>
                              <a:gd name="connsiteX3113" fmla="*/ 11942422 w 12192000"/>
                              <a:gd name="connsiteY3113" fmla="*/ 2468284 h 6858000"/>
                              <a:gd name="connsiteX3114" fmla="*/ 12027225 w 12192000"/>
                              <a:gd name="connsiteY3114" fmla="*/ 2383481 h 6858000"/>
                              <a:gd name="connsiteX3115" fmla="*/ 11634947 w 12192000"/>
                              <a:gd name="connsiteY3115" fmla="*/ 2383481 h 6858000"/>
                              <a:gd name="connsiteX3116" fmla="*/ 11719750 w 12192000"/>
                              <a:gd name="connsiteY3116" fmla="*/ 2468284 h 6858000"/>
                              <a:gd name="connsiteX3117" fmla="*/ 11634947 w 12192000"/>
                              <a:gd name="connsiteY3117" fmla="*/ 2553087 h 6858000"/>
                              <a:gd name="connsiteX3118" fmla="*/ 11550144 w 12192000"/>
                              <a:gd name="connsiteY3118" fmla="*/ 2468284 h 6858000"/>
                              <a:gd name="connsiteX3119" fmla="*/ 11634947 w 12192000"/>
                              <a:gd name="connsiteY3119" fmla="*/ 2383481 h 6858000"/>
                              <a:gd name="connsiteX3120" fmla="*/ 11242669 w 12192000"/>
                              <a:gd name="connsiteY3120" fmla="*/ 2383481 h 6858000"/>
                              <a:gd name="connsiteX3121" fmla="*/ 11327472 w 12192000"/>
                              <a:gd name="connsiteY3121" fmla="*/ 2468284 h 6858000"/>
                              <a:gd name="connsiteX3122" fmla="*/ 11242669 w 12192000"/>
                              <a:gd name="connsiteY3122" fmla="*/ 2553087 h 6858000"/>
                              <a:gd name="connsiteX3123" fmla="*/ 11157866 w 12192000"/>
                              <a:gd name="connsiteY3123" fmla="*/ 2468284 h 6858000"/>
                              <a:gd name="connsiteX3124" fmla="*/ 11242669 w 12192000"/>
                              <a:gd name="connsiteY3124" fmla="*/ 2383481 h 6858000"/>
                              <a:gd name="connsiteX3125" fmla="*/ 10850391 w 12192000"/>
                              <a:gd name="connsiteY3125" fmla="*/ 2383481 h 6858000"/>
                              <a:gd name="connsiteX3126" fmla="*/ 10935194 w 12192000"/>
                              <a:gd name="connsiteY3126" fmla="*/ 2468284 h 6858000"/>
                              <a:gd name="connsiteX3127" fmla="*/ 10850391 w 12192000"/>
                              <a:gd name="connsiteY3127" fmla="*/ 2553087 h 6858000"/>
                              <a:gd name="connsiteX3128" fmla="*/ 10765588 w 12192000"/>
                              <a:gd name="connsiteY3128" fmla="*/ 2468284 h 6858000"/>
                              <a:gd name="connsiteX3129" fmla="*/ 10850391 w 12192000"/>
                              <a:gd name="connsiteY3129" fmla="*/ 2383481 h 6858000"/>
                              <a:gd name="connsiteX3130" fmla="*/ 10458113 w 12192000"/>
                              <a:gd name="connsiteY3130" fmla="*/ 2383481 h 6858000"/>
                              <a:gd name="connsiteX3131" fmla="*/ 10542916 w 12192000"/>
                              <a:gd name="connsiteY3131" fmla="*/ 2468284 h 6858000"/>
                              <a:gd name="connsiteX3132" fmla="*/ 10458113 w 12192000"/>
                              <a:gd name="connsiteY3132" fmla="*/ 2553087 h 6858000"/>
                              <a:gd name="connsiteX3133" fmla="*/ 10373310 w 12192000"/>
                              <a:gd name="connsiteY3133" fmla="*/ 2468284 h 6858000"/>
                              <a:gd name="connsiteX3134" fmla="*/ 10458113 w 12192000"/>
                              <a:gd name="connsiteY3134" fmla="*/ 2383481 h 6858000"/>
                              <a:gd name="connsiteX3135" fmla="*/ 10065835 w 12192000"/>
                              <a:gd name="connsiteY3135" fmla="*/ 2383481 h 6858000"/>
                              <a:gd name="connsiteX3136" fmla="*/ 10150638 w 12192000"/>
                              <a:gd name="connsiteY3136" fmla="*/ 2468284 h 6858000"/>
                              <a:gd name="connsiteX3137" fmla="*/ 10065835 w 12192000"/>
                              <a:gd name="connsiteY3137" fmla="*/ 2553087 h 6858000"/>
                              <a:gd name="connsiteX3138" fmla="*/ 9981032 w 12192000"/>
                              <a:gd name="connsiteY3138" fmla="*/ 2468284 h 6858000"/>
                              <a:gd name="connsiteX3139" fmla="*/ 10065835 w 12192000"/>
                              <a:gd name="connsiteY3139" fmla="*/ 2383481 h 6858000"/>
                              <a:gd name="connsiteX3140" fmla="*/ 9673557 w 12192000"/>
                              <a:gd name="connsiteY3140" fmla="*/ 2383481 h 6858000"/>
                              <a:gd name="connsiteX3141" fmla="*/ 9758360 w 12192000"/>
                              <a:gd name="connsiteY3141" fmla="*/ 2468284 h 6858000"/>
                              <a:gd name="connsiteX3142" fmla="*/ 9673557 w 12192000"/>
                              <a:gd name="connsiteY3142" fmla="*/ 2553087 h 6858000"/>
                              <a:gd name="connsiteX3143" fmla="*/ 9588754 w 12192000"/>
                              <a:gd name="connsiteY3143" fmla="*/ 2468284 h 6858000"/>
                              <a:gd name="connsiteX3144" fmla="*/ 9673557 w 12192000"/>
                              <a:gd name="connsiteY3144" fmla="*/ 2383481 h 6858000"/>
                              <a:gd name="connsiteX3145" fmla="*/ 9281279 w 12192000"/>
                              <a:gd name="connsiteY3145" fmla="*/ 2383481 h 6858000"/>
                              <a:gd name="connsiteX3146" fmla="*/ 9366082 w 12192000"/>
                              <a:gd name="connsiteY3146" fmla="*/ 2468284 h 6858000"/>
                              <a:gd name="connsiteX3147" fmla="*/ 9281279 w 12192000"/>
                              <a:gd name="connsiteY3147" fmla="*/ 2553087 h 6858000"/>
                              <a:gd name="connsiteX3148" fmla="*/ 9196476 w 12192000"/>
                              <a:gd name="connsiteY3148" fmla="*/ 2468284 h 6858000"/>
                              <a:gd name="connsiteX3149" fmla="*/ 9281279 w 12192000"/>
                              <a:gd name="connsiteY3149" fmla="*/ 2383481 h 6858000"/>
                              <a:gd name="connsiteX3150" fmla="*/ 8889001 w 12192000"/>
                              <a:gd name="connsiteY3150" fmla="*/ 2383481 h 6858000"/>
                              <a:gd name="connsiteX3151" fmla="*/ 8973804 w 12192000"/>
                              <a:gd name="connsiteY3151" fmla="*/ 2468284 h 6858000"/>
                              <a:gd name="connsiteX3152" fmla="*/ 8889001 w 12192000"/>
                              <a:gd name="connsiteY3152" fmla="*/ 2553087 h 6858000"/>
                              <a:gd name="connsiteX3153" fmla="*/ 8804198 w 12192000"/>
                              <a:gd name="connsiteY3153" fmla="*/ 2468284 h 6858000"/>
                              <a:gd name="connsiteX3154" fmla="*/ 8889001 w 12192000"/>
                              <a:gd name="connsiteY3154" fmla="*/ 2383481 h 6858000"/>
                              <a:gd name="connsiteX3155" fmla="*/ 8496723 w 12192000"/>
                              <a:gd name="connsiteY3155" fmla="*/ 2383481 h 6858000"/>
                              <a:gd name="connsiteX3156" fmla="*/ 8581526 w 12192000"/>
                              <a:gd name="connsiteY3156" fmla="*/ 2468284 h 6858000"/>
                              <a:gd name="connsiteX3157" fmla="*/ 8496723 w 12192000"/>
                              <a:gd name="connsiteY3157" fmla="*/ 2553087 h 6858000"/>
                              <a:gd name="connsiteX3158" fmla="*/ 8411920 w 12192000"/>
                              <a:gd name="connsiteY3158" fmla="*/ 2468284 h 6858000"/>
                              <a:gd name="connsiteX3159" fmla="*/ 8496723 w 12192000"/>
                              <a:gd name="connsiteY3159" fmla="*/ 2383481 h 6858000"/>
                              <a:gd name="connsiteX3160" fmla="*/ 8104445 w 12192000"/>
                              <a:gd name="connsiteY3160" fmla="*/ 2383481 h 6858000"/>
                              <a:gd name="connsiteX3161" fmla="*/ 8189248 w 12192000"/>
                              <a:gd name="connsiteY3161" fmla="*/ 2468284 h 6858000"/>
                              <a:gd name="connsiteX3162" fmla="*/ 8104445 w 12192000"/>
                              <a:gd name="connsiteY3162" fmla="*/ 2553087 h 6858000"/>
                              <a:gd name="connsiteX3163" fmla="*/ 8019642 w 12192000"/>
                              <a:gd name="connsiteY3163" fmla="*/ 2468284 h 6858000"/>
                              <a:gd name="connsiteX3164" fmla="*/ 8104445 w 12192000"/>
                              <a:gd name="connsiteY3164" fmla="*/ 2383481 h 6858000"/>
                              <a:gd name="connsiteX3165" fmla="*/ 7712167 w 12192000"/>
                              <a:gd name="connsiteY3165" fmla="*/ 2383481 h 6858000"/>
                              <a:gd name="connsiteX3166" fmla="*/ 7796970 w 12192000"/>
                              <a:gd name="connsiteY3166" fmla="*/ 2468284 h 6858000"/>
                              <a:gd name="connsiteX3167" fmla="*/ 7712167 w 12192000"/>
                              <a:gd name="connsiteY3167" fmla="*/ 2553087 h 6858000"/>
                              <a:gd name="connsiteX3168" fmla="*/ 7627364 w 12192000"/>
                              <a:gd name="connsiteY3168" fmla="*/ 2468284 h 6858000"/>
                              <a:gd name="connsiteX3169" fmla="*/ 7712167 w 12192000"/>
                              <a:gd name="connsiteY3169" fmla="*/ 2383481 h 6858000"/>
                              <a:gd name="connsiteX3170" fmla="*/ 7319889 w 12192000"/>
                              <a:gd name="connsiteY3170" fmla="*/ 2383481 h 6858000"/>
                              <a:gd name="connsiteX3171" fmla="*/ 7404692 w 12192000"/>
                              <a:gd name="connsiteY3171" fmla="*/ 2468284 h 6858000"/>
                              <a:gd name="connsiteX3172" fmla="*/ 7319889 w 12192000"/>
                              <a:gd name="connsiteY3172" fmla="*/ 2553087 h 6858000"/>
                              <a:gd name="connsiteX3173" fmla="*/ 7235086 w 12192000"/>
                              <a:gd name="connsiteY3173" fmla="*/ 2468284 h 6858000"/>
                              <a:gd name="connsiteX3174" fmla="*/ 7319889 w 12192000"/>
                              <a:gd name="connsiteY3174" fmla="*/ 2383481 h 6858000"/>
                              <a:gd name="connsiteX3175" fmla="*/ 6927611 w 12192000"/>
                              <a:gd name="connsiteY3175" fmla="*/ 2383481 h 6858000"/>
                              <a:gd name="connsiteX3176" fmla="*/ 7012414 w 12192000"/>
                              <a:gd name="connsiteY3176" fmla="*/ 2468284 h 6858000"/>
                              <a:gd name="connsiteX3177" fmla="*/ 6927611 w 12192000"/>
                              <a:gd name="connsiteY3177" fmla="*/ 2553087 h 6858000"/>
                              <a:gd name="connsiteX3178" fmla="*/ 6842808 w 12192000"/>
                              <a:gd name="connsiteY3178" fmla="*/ 2468284 h 6858000"/>
                              <a:gd name="connsiteX3179" fmla="*/ 6927611 w 12192000"/>
                              <a:gd name="connsiteY3179" fmla="*/ 2383481 h 6858000"/>
                              <a:gd name="connsiteX3180" fmla="*/ 6535333 w 12192000"/>
                              <a:gd name="connsiteY3180" fmla="*/ 2383481 h 6858000"/>
                              <a:gd name="connsiteX3181" fmla="*/ 6620137 w 12192000"/>
                              <a:gd name="connsiteY3181" fmla="*/ 2468284 h 6858000"/>
                              <a:gd name="connsiteX3182" fmla="*/ 6535333 w 12192000"/>
                              <a:gd name="connsiteY3182" fmla="*/ 2553087 h 6858000"/>
                              <a:gd name="connsiteX3183" fmla="*/ 6450530 w 12192000"/>
                              <a:gd name="connsiteY3183" fmla="*/ 2468284 h 6858000"/>
                              <a:gd name="connsiteX3184" fmla="*/ 6535333 w 12192000"/>
                              <a:gd name="connsiteY3184" fmla="*/ 2383481 h 6858000"/>
                              <a:gd name="connsiteX3185" fmla="*/ 6143055 w 12192000"/>
                              <a:gd name="connsiteY3185" fmla="*/ 2383481 h 6858000"/>
                              <a:gd name="connsiteX3186" fmla="*/ 6227858 w 12192000"/>
                              <a:gd name="connsiteY3186" fmla="*/ 2468284 h 6858000"/>
                              <a:gd name="connsiteX3187" fmla="*/ 6143055 w 12192000"/>
                              <a:gd name="connsiteY3187" fmla="*/ 2553087 h 6858000"/>
                              <a:gd name="connsiteX3188" fmla="*/ 6058253 w 12192000"/>
                              <a:gd name="connsiteY3188" fmla="*/ 2468284 h 6858000"/>
                              <a:gd name="connsiteX3189" fmla="*/ 6143055 w 12192000"/>
                              <a:gd name="connsiteY3189" fmla="*/ 2383481 h 6858000"/>
                              <a:gd name="connsiteX3190" fmla="*/ 5750778 w 12192000"/>
                              <a:gd name="connsiteY3190" fmla="*/ 2383481 h 6858000"/>
                              <a:gd name="connsiteX3191" fmla="*/ 5835582 w 12192000"/>
                              <a:gd name="connsiteY3191" fmla="*/ 2468284 h 6858000"/>
                              <a:gd name="connsiteX3192" fmla="*/ 5750778 w 12192000"/>
                              <a:gd name="connsiteY3192" fmla="*/ 2553087 h 6858000"/>
                              <a:gd name="connsiteX3193" fmla="*/ 5665978 w 12192000"/>
                              <a:gd name="connsiteY3193" fmla="*/ 2468284 h 6858000"/>
                              <a:gd name="connsiteX3194" fmla="*/ 5750778 w 12192000"/>
                              <a:gd name="connsiteY3194" fmla="*/ 2383481 h 6858000"/>
                              <a:gd name="connsiteX3195" fmla="*/ 5358503 w 12192000"/>
                              <a:gd name="connsiteY3195" fmla="*/ 2383481 h 6858000"/>
                              <a:gd name="connsiteX3196" fmla="*/ 5443303 w 12192000"/>
                              <a:gd name="connsiteY3196" fmla="*/ 2468284 h 6858000"/>
                              <a:gd name="connsiteX3197" fmla="*/ 5358503 w 12192000"/>
                              <a:gd name="connsiteY3197" fmla="*/ 2553087 h 6858000"/>
                              <a:gd name="connsiteX3198" fmla="*/ 5273698 w 12192000"/>
                              <a:gd name="connsiteY3198" fmla="*/ 2468284 h 6858000"/>
                              <a:gd name="connsiteX3199" fmla="*/ 5358503 w 12192000"/>
                              <a:gd name="connsiteY3199" fmla="*/ 2383481 h 6858000"/>
                              <a:gd name="connsiteX3200" fmla="*/ 4966223 w 12192000"/>
                              <a:gd name="connsiteY3200" fmla="*/ 2383481 h 6858000"/>
                              <a:gd name="connsiteX3201" fmla="*/ 5051027 w 12192000"/>
                              <a:gd name="connsiteY3201" fmla="*/ 2468284 h 6858000"/>
                              <a:gd name="connsiteX3202" fmla="*/ 4966223 w 12192000"/>
                              <a:gd name="connsiteY3202" fmla="*/ 2553087 h 6858000"/>
                              <a:gd name="connsiteX3203" fmla="*/ 4881419 w 12192000"/>
                              <a:gd name="connsiteY3203" fmla="*/ 2468284 h 6858000"/>
                              <a:gd name="connsiteX3204" fmla="*/ 4966223 w 12192000"/>
                              <a:gd name="connsiteY3204" fmla="*/ 2383481 h 6858000"/>
                              <a:gd name="connsiteX3205" fmla="*/ 4573945 w 12192000"/>
                              <a:gd name="connsiteY3205" fmla="*/ 2383481 h 6858000"/>
                              <a:gd name="connsiteX3206" fmla="*/ 4658747 w 12192000"/>
                              <a:gd name="connsiteY3206" fmla="*/ 2468284 h 6858000"/>
                              <a:gd name="connsiteX3207" fmla="*/ 4573945 w 12192000"/>
                              <a:gd name="connsiteY3207" fmla="*/ 2553087 h 6858000"/>
                              <a:gd name="connsiteX3208" fmla="*/ 4489144 w 12192000"/>
                              <a:gd name="connsiteY3208" fmla="*/ 2468284 h 6858000"/>
                              <a:gd name="connsiteX3209" fmla="*/ 4573945 w 12192000"/>
                              <a:gd name="connsiteY3209" fmla="*/ 2383481 h 6858000"/>
                              <a:gd name="connsiteX3210" fmla="*/ 4181666 w 12192000"/>
                              <a:gd name="connsiteY3210" fmla="*/ 2383481 h 6858000"/>
                              <a:gd name="connsiteX3211" fmla="*/ 4266470 w 12192000"/>
                              <a:gd name="connsiteY3211" fmla="*/ 2468284 h 6858000"/>
                              <a:gd name="connsiteX3212" fmla="*/ 4181666 w 12192000"/>
                              <a:gd name="connsiteY3212" fmla="*/ 2553087 h 6858000"/>
                              <a:gd name="connsiteX3213" fmla="*/ 4096865 w 12192000"/>
                              <a:gd name="connsiteY3213" fmla="*/ 2468284 h 6858000"/>
                              <a:gd name="connsiteX3214" fmla="*/ 4181666 w 12192000"/>
                              <a:gd name="connsiteY3214" fmla="*/ 2383481 h 6858000"/>
                              <a:gd name="connsiteX3215" fmla="*/ 3789391 w 12192000"/>
                              <a:gd name="connsiteY3215" fmla="*/ 2383481 h 6858000"/>
                              <a:gd name="connsiteX3216" fmla="*/ 3874194 w 12192000"/>
                              <a:gd name="connsiteY3216" fmla="*/ 2468284 h 6858000"/>
                              <a:gd name="connsiteX3217" fmla="*/ 3789391 w 12192000"/>
                              <a:gd name="connsiteY3217" fmla="*/ 2553087 h 6858000"/>
                              <a:gd name="connsiteX3218" fmla="*/ 3704588 w 12192000"/>
                              <a:gd name="connsiteY3218" fmla="*/ 2468284 h 6858000"/>
                              <a:gd name="connsiteX3219" fmla="*/ 3789391 w 12192000"/>
                              <a:gd name="connsiteY3219" fmla="*/ 2383481 h 6858000"/>
                              <a:gd name="connsiteX3220" fmla="*/ 3397112 w 12192000"/>
                              <a:gd name="connsiteY3220" fmla="*/ 2383481 h 6858000"/>
                              <a:gd name="connsiteX3221" fmla="*/ 3481916 w 12192000"/>
                              <a:gd name="connsiteY3221" fmla="*/ 2468284 h 6858000"/>
                              <a:gd name="connsiteX3222" fmla="*/ 3397112 w 12192000"/>
                              <a:gd name="connsiteY3222" fmla="*/ 2553087 h 6858000"/>
                              <a:gd name="connsiteX3223" fmla="*/ 3312309 w 12192000"/>
                              <a:gd name="connsiteY3223" fmla="*/ 2468284 h 6858000"/>
                              <a:gd name="connsiteX3224" fmla="*/ 3397112 w 12192000"/>
                              <a:gd name="connsiteY3224" fmla="*/ 2383481 h 6858000"/>
                              <a:gd name="connsiteX3225" fmla="*/ 3004835 w 12192000"/>
                              <a:gd name="connsiteY3225" fmla="*/ 2383481 h 6858000"/>
                              <a:gd name="connsiteX3226" fmla="*/ 3089638 w 12192000"/>
                              <a:gd name="connsiteY3226" fmla="*/ 2468284 h 6858000"/>
                              <a:gd name="connsiteX3227" fmla="*/ 3004835 w 12192000"/>
                              <a:gd name="connsiteY3227" fmla="*/ 2553087 h 6858000"/>
                              <a:gd name="connsiteX3228" fmla="*/ 2920031 w 12192000"/>
                              <a:gd name="connsiteY3228" fmla="*/ 2468284 h 6858000"/>
                              <a:gd name="connsiteX3229" fmla="*/ 3004835 w 12192000"/>
                              <a:gd name="connsiteY3229" fmla="*/ 2383481 h 6858000"/>
                              <a:gd name="connsiteX3230" fmla="*/ 2612557 w 12192000"/>
                              <a:gd name="connsiteY3230" fmla="*/ 2383481 h 6858000"/>
                              <a:gd name="connsiteX3231" fmla="*/ 2697360 w 12192000"/>
                              <a:gd name="connsiteY3231" fmla="*/ 2468284 h 6858000"/>
                              <a:gd name="connsiteX3232" fmla="*/ 2612557 w 12192000"/>
                              <a:gd name="connsiteY3232" fmla="*/ 2553087 h 6858000"/>
                              <a:gd name="connsiteX3233" fmla="*/ 2527753 w 12192000"/>
                              <a:gd name="connsiteY3233" fmla="*/ 2468284 h 6858000"/>
                              <a:gd name="connsiteX3234" fmla="*/ 2612557 w 12192000"/>
                              <a:gd name="connsiteY3234" fmla="*/ 2383481 h 6858000"/>
                              <a:gd name="connsiteX3235" fmla="*/ 2220278 w 12192000"/>
                              <a:gd name="connsiteY3235" fmla="*/ 2383481 h 6858000"/>
                              <a:gd name="connsiteX3236" fmla="*/ 2305081 w 12192000"/>
                              <a:gd name="connsiteY3236" fmla="*/ 2468284 h 6858000"/>
                              <a:gd name="connsiteX3237" fmla="*/ 2220278 w 12192000"/>
                              <a:gd name="connsiteY3237" fmla="*/ 2553087 h 6858000"/>
                              <a:gd name="connsiteX3238" fmla="*/ 2135475 w 12192000"/>
                              <a:gd name="connsiteY3238" fmla="*/ 2468284 h 6858000"/>
                              <a:gd name="connsiteX3239" fmla="*/ 2220278 w 12192000"/>
                              <a:gd name="connsiteY3239" fmla="*/ 2383481 h 6858000"/>
                              <a:gd name="connsiteX3240" fmla="*/ 1828001 w 12192000"/>
                              <a:gd name="connsiteY3240" fmla="*/ 2383481 h 6858000"/>
                              <a:gd name="connsiteX3241" fmla="*/ 1912804 w 12192000"/>
                              <a:gd name="connsiteY3241" fmla="*/ 2468284 h 6858000"/>
                              <a:gd name="connsiteX3242" fmla="*/ 1828001 w 12192000"/>
                              <a:gd name="connsiteY3242" fmla="*/ 2553087 h 6858000"/>
                              <a:gd name="connsiteX3243" fmla="*/ 1743198 w 12192000"/>
                              <a:gd name="connsiteY3243" fmla="*/ 2468284 h 6858000"/>
                              <a:gd name="connsiteX3244" fmla="*/ 1828001 w 12192000"/>
                              <a:gd name="connsiteY3244" fmla="*/ 2383481 h 6858000"/>
                              <a:gd name="connsiteX3245" fmla="*/ 1435723 w 12192000"/>
                              <a:gd name="connsiteY3245" fmla="*/ 2383481 h 6858000"/>
                              <a:gd name="connsiteX3246" fmla="*/ 1520526 w 12192000"/>
                              <a:gd name="connsiteY3246" fmla="*/ 2468284 h 6858000"/>
                              <a:gd name="connsiteX3247" fmla="*/ 1435723 w 12192000"/>
                              <a:gd name="connsiteY3247" fmla="*/ 2553087 h 6858000"/>
                              <a:gd name="connsiteX3248" fmla="*/ 1350920 w 12192000"/>
                              <a:gd name="connsiteY3248" fmla="*/ 2468284 h 6858000"/>
                              <a:gd name="connsiteX3249" fmla="*/ 1435723 w 12192000"/>
                              <a:gd name="connsiteY3249" fmla="*/ 2383481 h 6858000"/>
                              <a:gd name="connsiteX3250" fmla="*/ 1043445 w 12192000"/>
                              <a:gd name="connsiteY3250" fmla="*/ 2383481 h 6858000"/>
                              <a:gd name="connsiteX3251" fmla="*/ 1128248 w 12192000"/>
                              <a:gd name="connsiteY3251" fmla="*/ 2468284 h 6858000"/>
                              <a:gd name="connsiteX3252" fmla="*/ 1043445 w 12192000"/>
                              <a:gd name="connsiteY3252" fmla="*/ 2553087 h 6858000"/>
                              <a:gd name="connsiteX3253" fmla="*/ 958642 w 12192000"/>
                              <a:gd name="connsiteY3253" fmla="*/ 2468284 h 6858000"/>
                              <a:gd name="connsiteX3254" fmla="*/ 1043445 w 12192000"/>
                              <a:gd name="connsiteY3254" fmla="*/ 2383481 h 6858000"/>
                              <a:gd name="connsiteX3255" fmla="*/ 651167 w 12192000"/>
                              <a:gd name="connsiteY3255" fmla="*/ 2383481 h 6858000"/>
                              <a:gd name="connsiteX3256" fmla="*/ 735970 w 12192000"/>
                              <a:gd name="connsiteY3256" fmla="*/ 2468284 h 6858000"/>
                              <a:gd name="connsiteX3257" fmla="*/ 651167 w 12192000"/>
                              <a:gd name="connsiteY3257" fmla="*/ 2553087 h 6858000"/>
                              <a:gd name="connsiteX3258" fmla="*/ 566364 w 12192000"/>
                              <a:gd name="connsiteY3258" fmla="*/ 2468284 h 6858000"/>
                              <a:gd name="connsiteX3259" fmla="*/ 651167 w 12192000"/>
                              <a:gd name="connsiteY3259" fmla="*/ 2383481 h 6858000"/>
                              <a:gd name="connsiteX3260" fmla="*/ 258889 w 12192000"/>
                              <a:gd name="connsiteY3260" fmla="*/ 2383481 h 6858000"/>
                              <a:gd name="connsiteX3261" fmla="*/ 343692 w 12192000"/>
                              <a:gd name="connsiteY3261" fmla="*/ 2468284 h 6858000"/>
                              <a:gd name="connsiteX3262" fmla="*/ 258889 w 12192000"/>
                              <a:gd name="connsiteY3262" fmla="*/ 2553087 h 6858000"/>
                              <a:gd name="connsiteX3263" fmla="*/ 174086 w 12192000"/>
                              <a:gd name="connsiteY3263" fmla="*/ 2468284 h 6858000"/>
                              <a:gd name="connsiteX3264" fmla="*/ 258889 w 12192000"/>
                              <a:gd name="connsiteY3264" fmla="*/ 2383481 h 6858000"/>
                              <a:gd name="connsiteX3265" fmla="*/ 12191632 w 12192000"/>
                              <a:gd name="connsiteY3265" fmla="*/ 2157869 h 6858000"/>
                              <a:gd name="connsiteX3266" fmla="*/ 12192000 w 12192000"/>
                              <a:gd name="connsiteY3266" fmla="*/ 2157944 h 6858000"/>
                              <a:gd name="connsiteX3267" fmla="*/ 12192000 w 12192000"/>
                              <a:gd name="connsiteY3267" fmla="*/ 2327401 h 6858000"/>
                              <a:gd name="connsiteX3268" fmla="*/ 12191632 w 12192000"/>
                              <a:gd name="connsiteY3268" fmla="*/ 2327475 h 6858000"/>
                              <a:gd name="connsiteX3269" fmla="*/ 12106829 w 12192000"/>
                              <a:gd name="connsiteY3269" fmla="*/ 2242672 h 6858000"/>
                              <a:gd name="connsiteX3270" fmla="*/ 12191632 w 12192000"/>
                              <a:gd name="connsiteY3270" fmla="*/ 2157869 h 6858000"/>
                              <a:gd name="connsiteX3271" fmla="*/ 11799349 w 12192000"/>
                              <a:gd name="connsiteY3271" fmla="*/ 2157869 h 6858000"/>
                              <a:gd name="connsiteX3272" fmla="*/ 11884152 w 12192000"/>
                              <a:gd name="connsiteY3272" fmla="*/ 2242672 h 6858000"/>
                              <a:gd name="connsiteX3273" fmla="*/ 11799349 w 12192000"/>
                              <a:gd name="connsiteY3273" fmla="*/ 2327475 h 6858000"/>
                              <a:gd name="connsiteX3274" fmla="*/ 11714546 w 12192000"/>
                              <a:gd name="connsiteY3274" fmla="*/ 2242672 h 6858000"/>
                              <a:gd name="connsiteX3275" fmla="*/ 11799349 w 12192000"/>
                              <a:gd name="connsiteY3275" fmla="*/ 2157869 h 6858000"/>
                              <a:gd name="connsiteX3276" fmla="*/ 11407071 w 12192000"/>
                              <a:gd name="connsiteY3276" fmla="*/ 2157869 h 6858000"/>
                              <a:gd name="connsiteX3277" fmla="*/ 11491874 w 12192000"/>
                              <a:gd name="connsiteY3277" fmla="*/ 2242672 h 6858000"/>
                              <a:gd name="connsiteX3278" fmla="*/ 11407071 w 12192000"/>
                              <a:gd name="connsiteY3278" fmla="*/ 2327475 h 6858000"/>
                              <a:gd name="connsiteX3279" fmla="*/ 11322268 w 12192000"/>
                              <a:gd name="connsiteY3279" fmla="*/ 2242672 h 6858000"/>
                              <a:gd name="connsiteX3280" fmla="*/ 11407071 w 12192000"/>
                              <a:gd name="connsiteY3280" fmla="*/ 2157869 h 6858000"/>
                              <a:gd name="connsiteX3281" fmla="*/ 11014793 w 12192000"/>
                              <a:gd name="connsiteY3281" fmla="*/ 2157869 h 6858000"/>
                              <a:gd name="connsiteX3282" fmla="*/ 11099596 w 12192000"/>
                              <a:gd name="connsiteY3282" fmla="*/ 2242672 h 6858000"/>
                              <a:gd name="connsiteX3283" fmla="*/ 11014793 w 12192000"/>
                              <a:gd name="connsiteY3283" fmla="*/ 2327475 h 6858000"/>
                              <a:gd name="connsiteX3284" fmla="*/ 10929990 w 12192000"/>
                              <a:gd name="connsiteY3284" fmla="*/ 2242672 h 6858000"/>
                              <a:gd name="connsiteX3285" fmla="*/ 11014793 w 12192000"/>
                              <a:gd name="connsiteY3285" fmla="*/ 2157869 h 6858000"/>
                              <a:gd name="connsiteX3286" fmla="*/ 10622515 w 12192000"/>
                              <a:gd name="connsiteY3286" fmla="*/ 2157869 h 6858000"/>
                              <a:gd name="connsiteX3287" fmla="*/ 10707318 w 12192000"/>
                              <a:gd name="connsiteY3287" fmla="*/ 2242672 h 6858000"/>
                              <a:gd name="connsiteX3288" fmla="*/ 10622515 w 12192000"/>
                              <a:gd name="connsiteY3288" fmla="*/ 2327475 h 6858000"/>
                              <a:gd name="connsiteX3289" fmla="*/ 10537712 w 12192000"/>
                              <a:gd name="connsiteY3289" fmla="*/ 2242672 h 6858000"/>
                              <a:gd name="connsiteX3290" fmla="*/ 10622515 w 12192000"/>
                              <a:gd name="connsiteY3290" fmla="*/ 2157869 h 6858000"/>
                              <a:gd name="connsiteX3291" fmla="*/ 10230237 w 12192000"/>
                              <a:gd name="connsiteY3291" fmla="*/ 2157869 h 6858000"/>
                              <a:gd name="connsiteX3292" fmla="*/ 10315040 w 12192000"/>
                              <a:gd name="connsiteY3292" fmla="*/ 2242672 h 6858000"/>
                              <a:gd name="connsiteX3293" fmla="*/ 10230237 w 12192000"/>
                              <a:gd name="connsiteY3293" fmla="*/ 2327475 h 6858000"/>
                              <a:gd name="connsiteX3294" fmla="*/ 10145434 w 12192000"/>
                              <a:gd name="connsiteY3294" fmla="*/ 2242672 h 6858000"/>
                              <a:gd name="connsiteX3295" fmla="*/ 10230237 w 12192000"/>
                              <a:gd name="connsiteY3295" fmla="*/ 2157869 h 6858000"/>
                              <a:gd name="connsiteX3296" fmla="*/ 9837959 w 12192000"/>
                              <a:gd name="connsiteY3296" fmla="*/ 2157869 h 6858000"/>
                              <a:gd name="connsiteX3297" fmla="*/ 9922762 w 12192000"/>
                              <a:gd name="connsiteY3297" fmla="*/ 2242672 h 6858000"/>
                              <a:gd name="connsiteX3298" fmla="*/ 9837959 w 12192000"/>
                              <a:gd name="connsiteY3298" fmla="*/ 2327475 h 6858000"/>
                              <a:gd name="connsiteX3299" fmla="*/ 9753156 w 12192000"/>
                              <a:gd name="connsiteY3299" fmla="*/ 2242672 h 6858000"/>
                              <a:gd name="connsiteX3300" fmla="*/ 9837959 w 12192000"/>
                              <a:gd name="connsiteY3300" fmla="*/ 2157869 h 6858000"/>
                              <a:gd name="connsiteX3301" fmla="*/ 9445681 w 12192000"/>
                              <a:gd name="connsiteY3301" fmla="*/ 2157869 h 6858000"/>
                              <a:gd name="connsiteX3302" fmla="*/ 9530484 w 12192000"/>
                              <a:gd name="connsiteY3302" fmla="*/ 2242672 h 6858000"/>
                              <a:gd name="connsiteX3303" fmla="*/ 9445681 w 12192000"/>
                              <a:gd name="connsiteY3303" fmla="*/ 2327475 h 6858000"/>
                              <a:gd name="connsiteX3304" fmla="*/ 9360878 w 12192000"/>
                              <a:gd name="connsiteY3304" fmla="*/ 2242672 h 6858000"/>
                              <a:gd name="connsiteX3305" fmla="*/ 9445681 w 12192000"/>
                              <a:gd name="connsiteY3305" fmla="*/ 2157869 h 6858000"/>
                              <a:gd name="connsiteX3306" fmla="*/ 9053403 w 12192000"/>
                              <a:gd name="connsiteY3306" fmla="*/ 2157869 h 6858000"/>
                              <a:gd name="connsiteX3307" fmla="*/ 9138206 w 12192000"/>
                              <a:gd name="connsiteY3307" fmla="*/ 2242672 h 6858000"/>
                              <a:gd name="connsiteX3308" fmla="*/ 9053403 w 12192000"/>
                              <a:gd name="connsiteY3308" fmla="*/ 2327475 h 6858000"/>
                              <a:gd name="connsiteX3309" fmla="*/ 8968600 w 12192000"/>
                              <a:gd name="connsiteY3309" fmla="*/ 2242672 h 6858000"/>
                              <a:gd name="connsiteX3310" fmla="*/ 9053403 w 12192000"/>
                              <a:gd name="connsiteY3310" fmla="*/ 2157869 h 6858000"/>
                              <a:gd name="connsiteX3311" fmla="*/ 8661125 w 12192000"/>
                              <a:gd name="connsiteY3311" fmla="*/ 2157869 h 6858000"/>
                              <a:gd name="connsiteX3312" fmla="*/ 8745928 w 12192000"/>
                              <a:gd name="connsiteY3312" fmla="*/ 2242672 h 6858000"/>
                              <a:gd name="connsiteX3313" fmla="*/ 8661125 w 12192000"/>
                              <a:gd name="connsiteY3313" fmla="*/ 2327475 h 6858000"/>
                              <a:gd name="connsiteX3314" fmla="*/ 8576322 w 12192000"/>
                              <a:gd name="connsiteY3314" fmla="*/ 2242672 h 6858000"/>
                              <a:gd name="connsiteX3315" fmla="*/ 8661125 w 12192000"/>
                              <a:gd name="connsiteY3315" fmla="*/ 2157869 h 6858000"/>
                              <a:gd name="connsiteX3316" fmla="*/ 8268847 w 12192000"/>
                              <a:gd name="connsiteY3316" fmla="*/ 2157869 h 6858000"/>
                              <a:gd name="connsiteX3317" fmla="*/ 8353650 w 12192000"/>
                              <a:gd name="connsiteY3317" fmla="*/ 2242672 h 6858000"/>
                              <a:gd name="connsiteX3318" fmla="*/ 8268847 w 12192000"/>
                              <a:gd name="connsiteY3318" fmla="*/ 2327475 h 6858000"/>
                              <a:gd name="connsiteX3319" fmla="*/ 8184044 w 12192000"/>
                              <a:gd name="connsiteY3319" fmla="*/ 2242672 h 6858000"/>
                              <a:gd name="connsiteX3320" fmla="*/ 8268847 w 12192000"/>
                              <a:gd name="connsiteY3320" fmla="*/ 2157869 h 6858000"/>
                              <a:gd name="connsiteX3321" fmla="*/ 7876569 w 12192000"/>
                              <a:gd name="connsiteY3321" fmla="*/ 2157869 h 6858000"/>
                              <a:gd name="connsiteX3322" fmla="*/ 7961372 w 12192000"/>
                              <a:gd name="connsiteY3322" fmla="*/ 2242672 h 6858000"/>
                              <a:gd name="connsiteX3323" fmla="*/ 7876569 w 12192000"/>
                              <a:gd name="connsiteY3323" fmla="*/ 2327475 h 6858000"/>
                              <a:gd name="connsiteX3324" fmla="*/ 7791766 w 12192000"/>
                              <a:gd name="connsiteY3324" fmla="*/ 2242672 h 6858000"/>
                              <a:gd name="connsiteX3325" fmla="*/ 7876569 w 12192000"/>
                              <a:gd name="connsiteY3325" fmla="*/ 2157869 h 6858000"/>
                              <a:gd name="connsiteX3326" fmla="*/ 7484291 w 12192000"/>
                              <a:gd name="connsiteY3326" fmla="*/ 2157869 h 6858000"/>
                              <a:gd name="connsiteX3327" fmla="*/ 7569094 w 12192000"/>
                              <a:gd name="connsiteY3327" fmla="*/ 2242672 h 6858000"/>
                              <a:gd name="connsiteX3328" fmla="*/ 7484291 w 12192000"/>
                              <a:gd name="connsiteY3328" fmla="*/ 2327475 h 6858000"/>
                              <a:gd name="connsiteX3329" fmla="*/ 7399488 w 12192000"/>
                              <a:gd name="connsiteY3329" fmla="*/ 2242672 h 6858000"/>
                              <a:gd name="connsiteX3330" fmla="*/ 7484291 w 12192000"/>
                              <a:gd name="connsiteY3330" fmla="*/ 2157869 h 6858000"/>
                              <a:gd name="connsiteX3331" fmla="*/ 7092013 w 12192000"/>
                              <a:gd name="connsiteY3331" fmla="*/ 2157869 h 6858000"/>
                              <a:gd name="connsiteX3332" fmla="*/ 7176816 w 12192000"/>
                              <a:gd name="connsiteY3332" fmla="*/ 2242672 h 6858000"/>
                              <a:gd name="connsiteX3333" fmla="*/ 7092013 w 12192000"/>
                              <a:gd name="connsiteY3333" fmla="*/ 2327475 h 6858000"/>
                              <a:gd name="connsiteX3334" fmla="*/ 7007210 w 12192000"/>
                              <a:gd name="connsiteY3334" fmla="*/ 2242672 h 6858000"/>
                              <a:gd name="connsiteX3335" fmla="*/ 7092013 w 12192000"/>
                              <a:gd name="connsiteY3335" fmla="*/ 2157869 h 6858000"/>
                              <a:gd name="connsiteX3336" fmla="*/ 6699735 w 12192000"/>
                              <a:gd name="connsiteY3336" fmla="*/ 2157869 h 6858000"/>
                              <a:gd name="connsiteX3337" fmla="*/ 6784538 w 12192000"/>
                              <a:gd name="connsiteY3337" fmla="*/ 2242672 h 6858000"/>
                              <a:gd name="connsiteX3338" fmla="*/ 6699735 w 12192000"/>
                              <a:gd name="connsiteY3338" fmla="*/ 2327475 h 6858000"/>
                              <a:gd name="connsiteX3339" fmla="*/ 6614932 w 12192000"/>
                              <a:gd name="connsiteY3339" fmla="*/ 2242672 h 6858000"/>
                              <a:gd name="connsiteX3340" fmla="*/ 6699735 w 12192000"/>
                              <a:gd name="connsiteY3340" fmla="*/ 2157869 h 6858000"/>
                              <a:gd name="connsiteX3341" fmla="*/ 6307457 w 12192000"/>
                              <a:gd name="connsiteY3341" fmla="*/ 2157869 h 6858000"/>
                              <a:gd name="connsiteX3342" fmla="*/ 6392260 w 12192000"/>
                              <a:gd name="connsiteY3342" fmla="*/ 2242672 h 6858000"/>
                              <a:gd name="connsiteX3343" fmla="*/ 6307457 w 12192000"/>
                              <a:gd name="connsiteY3343" fmla="*/ 2327475 h 6858000"/>
                              <a:gd name="connsiteX3344" fmla="*/ 6222654 w 12192000"/>
                              <a:gd name="connsiteY3344" fmla="*/ 2242672 h 6858000"/>
                              <a:gd name="connsiteX3345" fmla="*/ 6307457 w 12192000"/>
                              <a:gd name="connsiteY3345" fmla="*/ 2157869 h 6858000"/>
                              <a:gd name="connsiteX3346" fmla="*/ 5915181 w 12192000"/>
                              <a:gd name="connsiteY3346" fmla="*/ 2157869 h 6858000"/>
                              <a:gd name="connsiteX3347" fmla="*/ 5999985 w 12192000"/>
                              <a:gd name="connsiteY3347" fmla="*/ 2242672 h 6858000"/>
                              <a:gd name="connsiteX3348" fmla="*/ 5915181 w 12192000"/>
                              <a:gd name="connsiteY3348" fmla="*/ 2327475 h 6858000"/>
                              <a:gd name="connsiteX3349" fmla="*/ 5830378 w 12192000"/>
                              <a:gd name="connsiteY3349" fmla="*/ 2242672 h 6858000"/>
                              <a:gd name="connsiteX3350" fmla="*/ 5915181 w 12192000"/>
                              <a:gd name="connsiteY3350" fmla="*/ 2157869 h 6858000"/>
                              <a:gd name="connsiteX3351" fmla="*/ 5522907 w 12192000"/>
                              <a:gd name="connsiteY3351" fmla="*/ 2157869 h 6858000"/>
                              <a:gd name="connsiteX3352" fmla="*/ 5607705 w 12192000"/>
                              <a:gd name="connsiteY3352" fmla="*/ 2242672 h 6858000"/>
                              <a:gd name="connsiteX3353" fmla="*/ 5522907 w 12192000"/>
                              <a:gd name="connsiteY3353" fmla="*/ 2327475 h 6858000"/>
                              <a:gd name="connsiteX3354" fmla="*/ 5438103 w 12192000"/>
                              <a:gd name="connsiteY3354" fmla="*/ 2242672 h 6858000"/>
                              <a:gd name="connsiteX3355" fmla="*/ 5522907 w 12192000"/>
                              <a:gd name="connsiteY3355" fmla="*/ 2157869 h 6858000"/>
                              <a:gd name="connsiteX3356" fmla="*/ 5130627 w 12192000"/>
                              <a:gd name="connsiteY3356" fmla="*/ 2157869 h 6858000"/>
                              <a:gd name="connsiteX3357" fmla="*/ 5215431 w 12192000"/>
                              <a:gd name="connsiteY3357" fmla="*/ 2242672 h 6858000"/>
                              <a:gd name="connsiteX3358" fmla="*/ 5130627 w 12192000"/>
                              <a:gd name="connsiteY3358" fmla="*/ 2327475 h 6858000"/>
                              <a:gd name="connsiteX3359" fmla="*/ 5045821 w 12192000"/>
                              <a:gd name="connsiteY3359" fmla="*/ 2242672 h 6858000"/>
                              <a:gd name="connsiteX3360" fmla="*/ 5130627 w 12192000"/>
                              <a:gd name="connsiteY3360" fmla="*/ 2157869 h 6858000"/>
                              <a:gd name="connsiteX3361" fmla="*/ 4738348 w 12192000"/>
                              <a:gd name="connsiteY3361" fmla="*/ 2157869 h 6858000"/>
                              <a:gd name="connsiteX3362" fmla="*/ 4823155 w 12192000"/>
                              <a:gd name="connsiteY3362" fmla="*/ 2242672 h 6858000"/>
                              <a:gd name="connsiteX3363" fmla="*/ 4738348 w 12192000"/>
                              <a:gd name="connsiteY3363" fmla="*/ 2327475 h 6858000"/>
                              <a:gd name="connsiteX3364" fmla="*/ 4653547 w 12192000"/>
                              <a:gd name="connsiteY3364" fmla="*/ 2242672 h 6858000"/>
                              <a:gd name="connsiteX3365" fmla="*/ 4738348 w 12192000"/>
                              <a:gd name="connsiteY3365" fmla="*/ 2157869 h 6858000"/>
                              <a:gd name="connsiteX3366" fmla="*/ 4346070 w 12192000"/>
                              <a:gd name="connsiteY3366" fmla="*/ 2157869 h 6858000"/>
                              <a:gd name="connsiteX3367" fmla="*/ 4430873 w 12192000"/>
                              <a:gd name="connsiteY3367" fmla="*/ 2242672 h 6858000"/>
                              <a:gd name="connsiteX3368" fmla="*/ 4346070 w 12192000"/>
                              <a:gd name="connsiteY3368" fmla="*/ 2327475 h 6858000"/>
                              <a:gd name="connsiteX3369" fmla="*/ 4261271 w 12192000"/>
                              <a:gd name="connsiteY3369" fmla="*/ 2242672 h 6858000"/>
                              <a:gd name="connsiteX3370" fmla="*/ 4346070 w 12192000"/>
                              <a:gd name="connsiteY3370" fmla="*/ 2157869 h 6858000"/>
                              <a:gd name="connsiteX3371" fmla="*/ 3953794 w 12192000"/>
                              <a:gd name="connsiteY3371" fmla="*/ 2157869 h 6858000"/>
                              <a:gd name="connsiteX3372" fmla="*/ 4038596 w 12192000"/>
                              <a:gd name="connsiteY3372" fmla="*/ 2242672 h 6858000"/>
                              <a:gd name="connsiteX3373" fmla="*/ 3953794 w 12192000"/>
                              <a:gd name="connsiteY3373" fmla="*/ 2327475 h 6858000"/>
                              <a:gd name="connsiteX3374" fmla="*/ 3868992 w 12192000"/>
                              <a:gd name="connsiteY3374" fmla="*/ 2242672 h 6858000"/>
                              <a:gd name="connsiteX3375" fmla="*/ 3953794 w 12192000"/>
                              <a:gd name="connsiteY3375" fmla="*/ 2157869 h 6858000"/>
                              <a:gd name="connsiteX3376" fmla="*/ 3561516 w 12192000"/>
                              <a:gd name="connsiteY3376" fmla="*/ 2157869 h 6858000"/>
                              <a:gd name="connsiteX3377" fmla="*/ 3646320 w 12192000"/>
                              <a:gd name="connsiteY3377" fmla="*/ 2242672 h 6858000"/>
                              <a:gd name="connsiteX3378" fmla="*/ 3561516 w 12192000"/>
                              <a:gd name="connsiteY3378" fmla="*/ 2327475 h 6858000"/>
                              <a:gd name="connsiteX3379" fmla="*/ 3476713 w 12192000"/>
                              <a:gd name="connsiteY3379" fmla="*/ 2242672 h 6858000"/>
                              <a:gd name="connsiteX3380" fmla="*/ 3561516 w 12192000"/>
                              <a:gd name="connsiteY3380" fmla="*/ 2157869 h 6858000"/>
                              <a:gd name="connsiteX3381" fmla="*/ 3169239 w 12192000"/>
                              <a:gd name="connsiteY3381" fmla="*/ 2157869 h 6858000"/>
                              <a:gd name="connsiteX3382" fmla="*/ 3254042 w 12192000"/>
                              <a:gd name="connsiteY3382" fmla="*/ 2242672 h 6858000"/>
                              <a:gd name="connsiteX3383" fmla="*/ 3169239 w 12192000"/>
                              <a:gd name="connsiteY3383" fmla="*/ 2327475 h 6858000"/>
                              <a:gd name="connsiteX3384" fmla="*/ 3084436 w 12192000"/>
                              <a:gd name="connsiteY3384" fmla="*/ 2242672 h 6858000"/>
                              <a:gd name="connsiteX3385" fmla="*/ 3169239 w 12192000"/>
                              <a:gd name="connsiteY3385" fmla="*/ 2157869 h 6858000"/>
                              <a:gd name="connsiteX3386" fmla="*/ 2776961 w 12192000"/>
                              <a:gd name="connsiteY3386" fmla="*/ 2157869 h 6858000"/>
                              <a:gd name="connsiteX3387" fmla="*/ 2861764 w 12192000"/>
                              <a:gd name="connsiteY3387" fmla="*/ 2242672 h 6858000"/>
                              <a:gd name="connsiteX3388" fmla="*/ 2776961 w 12192000"/>
                              <a:gd name="connsiteY3388" fmla="*/ 2327475 h 6858000"/>
                              <a:gd name="connsiteX3389" fmla="*/ 2692158 w 12192000"/>
                              <a:gd name="connsiteY3389" fmla="*/ 2242672 h 6858000"/>
                              <a:gd name="connsiteX3390" fmla="*/ 2776961 w 12192000"/>
                              <a:gd name="connsiteY3390" fmla="*/ 2157869 h 6858000"/>
                              <a:gd name="connsiteX3391" fmla="*/ 2384683 w 12192000"/>
                              <a:gd name="connsiteY3391" fmla="*/ 2157869 h 6858000"/>
                              <a:gd name="connsiteX3392" fmla="*/ 2469486 w 12192000"/>
                              <a:gd name="connsiteY3392" fmla="*/ 2242672 h 6858000"/>
                              <a:gd name="connsiteX3393" fmla="*/ 2384683 w 12192000"/>
                              <a:gd name="connsiteY3393" fmla="*/ 2327475 h 6858000"/>
                              <a:gd name="connsiteX3394" fmla="*/ 2299880 w 12192000"/>
                              <a:gd name="connsiteY3394" fmla="*/ 2242672 h 6858000"/>
                              <a:gd name="connsiteX3395" fmla="*/ 2384683 w 12192000"/>
                              <a:gd name="connsiteY3395" fmla="*/ 2157869 h 6858000"/>
                              <a:gd name="connsiteX3396" fmla="*/ 1992404 w 12192000"/>
                              <a:gd name="connsiteY3396" fmla="*/ 2157869 h 6858000"/>
                              <a:gd name="connsiteX3397" fmla="*/ 2077207 w 12192000"/>
                              <a:gd name="connsiteY3397" fmla="*/ 2242672 h 6858000"/>
                              <a:gd name="connsiteX3398" fmla="*/ 1992404 w 12192000"/>
                              <a:gd name="connsiteY3398" fmla="*/ 2327475 h 6858000"/>
                              <a:gd name="connsiteX3399" fmla="*/ 1907601 w 12192000"/>
                              <a:gd name="connsiteY3399" fmla="*/ 2242672 h 6858000"/>
                              <a:gd name="connsiteX3400" fmla="*/ 1992404 w 12192000"/>
                              <a:gd name="connsiteY3400" fmla="*/ 2157869 h 6858000"/>
                              <a:gd name="connsiteX3401" fmla="*/ 1600126 w 12192000"/>
                              <a:gd name="connsiteY3401" fmla="*/ 2157869 h 6858000"/>
                              <a:gd name="connsiteX3402" fmla="*/ 1684929 w 12192000"/>
                              <a:gd name="connsiteY3402" fmla="*/ 2242672 h 6858000"/>
                              <a:gd name="connsiteX3403" fmla="*/ 1600126 w 12192000"/>
                              <a:gd name="connsiteY3403" fmla="*/ 2327475 h 6858000"/>
                              <a:gd name="connsiteX3404" fmla="*/ 1515323 w 12192000"/>
                              <a:gd name="connsiteY3404" fmla="*/ 2242672 h 6858000"/>
                              <a:gd name="connsiteX3405" fmla="*/ 1600126 w 12192000"/>
                              <a:gd name="connsiteY3405" fmla="*/ 2157869 h 6858000"/>
                              <a:gd name="connsiteX3406" fmla="*/ 1207849 w 12192000"/>
                              <a:gd name="connsiteY3406" fmla="*/ 2157869 h 6858000"/>
                              <a:gd name="connsiteX3407" fmla="*/ 1292652 w 12192000"/>
                              <a:gd name="connsiteY3407" fmla="*/ 2242672 h 6858000"/>
                              <a:gd name="connsiteX3408" fmla="*/ 1207849 w 12192000"/>
                              <a:gd name="connsiteY3408" fmla="*/ 2327475 h 6858000"/>
                              <a:gd name="connsiteX3409" fmla="*/ 1123046 w 12192000"/>
                              <a:gd name="connsiteY3409" fmla="*/ 2242672 h 6858000"/>
                              <a:gd name="connsiteX3410" fmla="*/ 1207849 w 12192000"/>
                              <a:gd name="connsiteY3410" fmla="*/ 2157869 h 6858000"/>
                              <a:gd name="connsiteX3411" fmla="*/ 815571 w 12192000"/>
                              <a:gd name="connsiteY3411" fmla="*/ 2157869 h 6858000"/>
                              <a:gd name="connsiteX3412" fmla="*/ 900374 w 12192000"/>
                              <a:gd name="connsiteY3412" fmla="*/ 2242672 h 6858000"/>
                              <a:gd name="connsiteX3413" fmla="*/ 815571 w 12192000"/>
                              <a:gd name="connsiteY3413" fmla="*/ 2327475 h 6858000"/>
                              <a:gd name="connsiteX3414" fmla="*/ 730768 w 12192000"/>
                              <a:gd name="connsiteY3414" fmla="*/ 2242672 h 6858000"/>
                              <a:gd name="connsiteX3415" fmla="*/ 815571 w 12192000"/>
                              <a:gd name="connsiteY3415" fmla="*/ 2157869 h 6858000"/>
                              <a:gd name="connsiteX3416" fmla="*/ 423293 w 12192000"/>
                              <a:gd name="connsiteY3416" fmla="*/ 2157869 h 6858000"/>
                              <a:gd name="connsiteX3417" fmla="*/ 508096 w 12192000"/>
                              <a:gd name="connsiteY3417" fmla="*/ 2242672 h 6858000"/>
                              <a:gd name="connsiteX3418" fmla="*/ 423293 w 12192000"/>
                              <a:gd name="connsiteY3418" fmla="*/ 2327475 h 6858000"/>
                              <a:gd name="connsiteX3419" fmla="*/ 338490 w 12192000"/>
                              <a:gd name="connsiteY3419" fmla="*/ 2242672 h 6858000"/>
                              <a:gd name="connsiteX3420" fmla="*/ 423293 w 12192000"/>
                              <a:gd name="connsiteY3420" fmla="*/ 2157869 h 6858000"/>
                              <a:gd name="connsiteX3421" fmla="*/ 31016 w 12192000"/>
                              <a:gd name="connsiteY3421" fmla="*/ 2157869 h 6858000"/>
                              <a:gd name="connsiteX3422" fmla="*/ 115819 w 12192000"/>
                              <a:gd name="connsiteY3422" fmla="*/ 2242672 h 6858000"/>
                              <a:gd name="connsiteX3423" fmla="*/ 31016 w 12192000"/>
                              <a:gd name="connsiteY3423" fmla="*/ 2327475 h 6858000"/>
                              <a:gd name="connsiteX3424" fmla="*/ 0 w 12192000"/>
                              <a:gd name="connsiteY3424" fmla="*/ 2321213 h 6858000"/>
                              <a:gd name="connsiteX3425" fmla="*/ 0 w 12192000"/>
                              <a:gd name="connsiteY3425" fmla="*/ 2164131 h 6858000"/>
                              <a:gd name="connsiteX3426" fmla="*/ 12022743 w 12192000"/>
                              <a:gd name="connsiteY3426" fmla="*/ 1932257 h 6858000"/>
                              <a:gd name="connsiteX3427" fmla="*/ 12107546 w 12192000"/>
                              <a:gd name="connsiteY3427" fmla="*/ 2017060 h 6858000"/>
                              <a:gd name="connsiteX3428" fmla="*/ 12022743 w 12192000"/>
                              <a:gd name="connsiteY3428" fmla="*/ 2101863 h 6858000"/>
                              <a:gd name="connsiteX3429" fmla="*/ 11937940 w 12192000"/>
                              <a:gd name="connsiteY3429" fmla="*/ 2017060 h 6858000"/>
                              <a:gd name="connsiteX3430" fmla="*/ 12022743 w 12192000"/>
                              <a:gd name="connsiteY3430" fmla="*/ 1932257 h 6858000"/>
                              <a:gd name="connsiteX3431" fmla="*/ 11630465 w 12192000"/>
                              <a:gd name="connsiteY3431" fmla="*/ 1932257 h 6858000"/>
                              <a:gd name="connsiteX3432" fmla="*/ 11715268 w 12192000"/>
                              <a:gd name="connsiteY3432" fmla="*/ 2017060 h 6858000"/>
                              <a:gd name="connsiteX3433" fmla="*/ 11630465 w 12192000"/>
                              <a:gd name="connsiteY3433" fmla="*/ 2101863 h 6858000"/>
                              <a:gd name="connsiteX3434" fmla="*/ 11545662 w 12192000"/>
                              <a:gd name="connsiteY3434" fmla="*/ 2017060 h 6858000"/>
                              <a:gd name="connsiteX3435" fmla="*/ 11630465 w 12192000"/>
                              <a:gd name="connsiteY3435" fmla="*/ 1932257 h 6858000"/>
                              <a:gd name="connsiteX3436" fmla="*/ 11238187 w 12192000"/>
                              <a:gd name="connsiteY3436" fmla="*/ 1932257 h 6858000"/>
                              <a:gd name="connsiteX3437" fmla="*/ 11322990 w 12192000"/>
                              <a:gd name="connsiteY3437" fmla="*/ 2017060 h 6858000"/>
                              <a:gd name="connsiteX3438" fmla="*/ 11238187 w 12192000"/>
                              <a:gd name="connsiteY3438" fmla="*/ 2101863 h 6858000"/>
                              <a:gd name="connsiteX3439" fmla="*/ 11153384 w 12192000"/>
                              <a:gd name="connsiteY3439" fmla="*/ 2017060 h 6858000"/>
                              <a:gd name="connsiteX3440" fmla="*/ 11238187 w 12192000"/>
                              <a:gd name="connsiteY3440" fmla="*/ 1932257 h 6858000"/>
                              <a:gd name="connsiteX3441" fmla="*/ 10845909 w 12192000"/>
                              <a:gd name="connsiteY3441" fmla="*/ 1932257 h 6858000"/>
                              <a:gd name="connsiteX3442" fmla="*/ 10930712 w 12192000"/>
                              <a:gd name="connsiteY3442" fmla="*/ 2017060 h 6858000"/>
                              <a:gd name="connsiteX3443" fmla="*/ 10845909 w 12192000"/>
                              <a:gd name="connsiteY3443" fmla="*/ 2101863 h 6858000"/>
                              <a:gd name="connsiteX3444" fmla="*/ 10761106 w 12192000"/>
                              <a:gd name="connsiteY3444" fmla="*/ 2017060 h 6858000"/>
                              <a:gd name="connsiteX3445" fmla="*/ 10845909 w 12192000"/>
                              <a:gd name="connsiteY3445" fmla="*/ 1932257 h 6858000"/>
                              <a:gd name="connsiteX3446" fmla="*/ 10453631 w 12192000"/>
                              <a:gd name="connsiteY3446" fmla="*/ 1932257 h 6858000"/>
                              <a:gd name="connsiteX3447" fmla="*/ 10538434 w 12192000"/>
                              <a:gd name="connsiteY3447" fmla="*/ 2017060 h 6858000"/>
                              <a:gd name="connsiteX3448" fmla="*/ 10453631 w 12192000"/>
                              <a:gd name="connsiteY3448" fmla="*/ 2101863 h 6858000"/>
                              <a:gd name="connsiteX3449" fmla="*/ 10368828 w 12192000"/>
                              <a:gd name="connsiteY3449" fmla="*/ 2017060 h 6858000"/>
                              <a:gd name="connsiteX3450" fmla="*/ 10453631 w 12192000"/>
                              <a:gd name="connsiteY3450" fmla="*/ 1932257 h 6858000"/>
                              <a:gd name="connsiteX3451" fmla="*/ 10061353 w 12192000"/>
                              <a:gd name="connsiteY3451" fmla="*/ 1932257 h 6858000"/>
                              <a:gd name="connsiteX3452" fmla="*/ 10146156 w 12192000"/>
                              <a:gd name="connsiteY3452" fmla="*/ 2017060 h 6858000"/>
                              <a:gd name="connsiteX3453" fmla="*/ 10061353 w 12192000"/>
                              <a:gd name="connsiteY3453" fmla="*/ 2101863 h 6858000"/>
                              <a:gd name="connsiteX3454" fmla="*/ 9976550 w 12192000"/>
                              <a:gd name="connsiteY3454" fmla="*/ 2017060 h 6858000"/>
                              <a:gd name="connsiteX3455" fmla="*/ 10061353 w 12192000"/>
                              <a:gd name="connsiteY3455" fmla="*/ 1932257 h 6858000"/>
                              <a:gd name="connsiteX3456" fmla="*/ 9669075 w 12192000"/>
                              <a:gd name="connsiteY3456" fmla="*/ 1932257 h 6858000"/>
                              <a:gd name="connsiteX3457" fmla="*/ 9753878 w 12192000"/>
                              <a:gd name="connsiteY3457" fmla="*/ 2017060 h 6858000"/>
                              <a:gd name="connsiteX3458" fmla="*/ 9669075 w 12192000"/>
                              <a:gd name="connsiteY3458" fmla="*/ 2101863 h 6858000"/>
                              <a:gd name="connsiteX3459" fmla="*/ 9584272 w 12192000"/>
                              <a:gd name="connsiteY3459" fmla="*/ 2017060 h 6858000"/>
                              <a:gd name="connsiteX3460" fmla="*/ 9669075 w 12192000"/>
                              <a:gd name="connsiteY3460" fmla="*/ 1932257 h 6858000"/>
                              <a:gd name="connsiteX3461" fmla="*/ 9276797 w 12192000"/>
                              <a:gd name="connsiteY3461" fmla="*/ 1932257 h 6858000"/>
                              <a:gd name="connsiteX3462" fmla="*/ 9361600 w 12192000"/>
                              <a:gd name="connsiteY3462" fmla="*/ 2017060 h 6858000"/>
                              <a:gd name="connsiteX3463" fmla="*/ 9276797 w 12192000"/>
                              <a:gd name="connsiteY3463" fmla="*/ 2101863 h 6858000"/>
                              <a:gd name="connsiteX3464" fmla="*/ 9191994 w 12192000"/>
                              <a:gd name="connsiteY3464" fmla="*/ 2017060 h 6858000"/>
                              <a:gd name="connsiteX3465" fmla="*/ 9276797 w 12192000"/>
                              <a:gd name="connsiteY3465" fmla="*/ 1932257 h 6858000"/>
                              <a:gd name="connsiteX3466" fmla="*/ 8884519 w 12192000"/>
                              <a:gd name="connsiteY3466" fmla="*/ 1932257 h 6858000"/>
                              <a:gd name="connsiteX3467" fmla="*/ 8969322 w 12192000"/>
                              <a:gd name="connsiteY3467" fmla="*/ 2017060 h 6858000"/>
                              <a:gd name="connsiteX3468" fmla="*/ 8884519 w 12192000"/>
                              <a:gd name="connsiteY3468" fmla="*/ 2101863 h 6858000"/>
                              <a:gd name="connsiteX3469" fmla="*/ 8799716 w 12192000"/>
                              <a:gd name="connsiteY3469" fmla="*/ 2017060 h 6858000"/>
                              <a:gd name="connsiteX3470" fmla="*/ 8884519 w 12192000"/>
                              <a:gd name="connsiteY3470" fmla="*/ 1932257 h 6858000"/>
                              <a:gd name="connsiteX3471" fmla="*/ 8492241 w 12192000"/>
                              <a:gd name="connsiteY3471" fmla="*/ 1932257 h 6858000"/>
                              <a:gd name="connsiteX3472" fmla="*/ 8577044 w 12192000"/>
                              <a:gd name="connsiteY3472" fmla="*/ 2017060 h 6858000"/>
                              <a:gd name="connsiteX3473" fmla="*/ 8492241 w 12192000"/>
                              <a:gd name="connsiteY3473" fmla="*/ 2101863 h 6858000"/>
                              <a:gd name="connsiteX3474" fmla="*/ 8407438 w 12192000"/>
                              <a:gd name="connsiteY3474" fmla="*/ 2017060 h 6858000"/>
                              <a:gd name="connsiteX3475" fmla="*/ 8492241 w 12192000"/>
                              <a:gd name="connsiteY3475" fmla="*/ 1932257 h 6858000"/>
                              <a:gd name="connsiteX3476" fmla="*/ 8099963 w 12192000"/>
                              <a:gd name="connsiteY3476" fmla="*/ 1932257 h 6858000"/>
                              <a:gd name="connsiteX3477" fmla="*/ 8184766 w 12192000"/>
                              <a:gd name="connsiteY3477" fmla="*/ 2017060 h 6858000"/>
                              <a:gd name="connsiteX3478" fmla="*/ 8099963 w 12192000"/>
                              <a:gd name="connsiteY3478" fmla="*/ 2101863 h 6858000"/>
                              <a:gd name="connsiteX3479" fmla="*/ 8015160 w 12192000"/>
                              <a:gd name="connsiteY3479" fmla="*/ 2017060 h 6858000"/>
                              <a:gd name="connsiteX3480" fmla="*/ 8099963 w 12192000"/>
                              <a:gd name="connsiteY3480" fmla="*/ 1932257 h 6858000"/>
                              <a:gd name="connsiteX3481" fmla="*/ 7707685 w 12192000"/>
                              <a:gd name="connsiteY3481" fmla="*/ 1932257 h 6858000"/>
                              <a:gd name="connsiteX3482" fmla="*/ 7792488 w 12192000"/>
                              <a:gd name="connsiteY3482" fmla="*/ 2017060 h 6858000"/>
                              <a:gd name="connsiteX3483" fmla="*/ 7707685 w 12192000"/>
                              <a:gd name="connsiteY3483" fmla="*/ 2101863 h 6858000"/>
                              <a:gd name="connsiteX3484" fmla="*/ 7622882 w 12192000"/>
                              <a:gd name="connsiteY3484" fmla="*/ 2017060 h 6858000"/>
                              <a:gd name="connsiteX3485" fmla="*/ 7707685 w 12192000"/>
                              <a:gd name="connsiteY3485" fmla="*/ 1932257 h 6858000"/>
                              <a:gd name="connsiteX3486" fmla="*/ 7315407 w 12192000"/>
                              <a:gd name="connsiteY3486" fmla="*/ 1932257 h 6858000"/>
                              <a:gd name="connsiteX3487" fmla="*/ 7400210 w 12192000"/>
                              <a:gd name="connsiteY3487" fmla="*/ 2017060 h 6858000"/>
                              <a:gd name="connsiteX3488" fmla="*/ 7315407 w 12192000"/>
                              <a:gd name="connsiteY3488" fmla="*/ 2101863 h 6858000"/>
                              <a:gd name="connsiteX3489" fmla="*/ 7230604 w 12192000"/>
                              <a:gd name="connsiteY3489" fmla="*/ 2017060 h 6858000"/>
                              <a:gd name="connsiteX3490" fmla="*/ 7315407 w 12192000"/>
                              <a:gd name="connsiteY3490" fmla="*/ 1932257 h 6858000"/>
                              <a:gd name="connsiteX3491" fmla="*/ 6923129 w 12192000"/>
                              <a:gd name="connsiteY3491" fmla="*/ 1932257 h 6858000"/>
                              <a:gd name="connsiteX3492" fmla="*/ 7007932 w 12192000"/>
                              <a:gd name="connsiteY3492" fmla="*/ 2017060 h 6858000"/>
                              <a:gd name="connsiteX3493" fmla="*/ 6923129 w 12192000"/>
                              <a:gd name="connsiteY3493" fmla="*/ 2101863 h 6858000"/>
                              <a:gd name="connsiteX3494" fmla="*/ 6838326 w 12192000"/>
                              <a:gd name="connsiteY3494" fmla="*/ 2017060 h 6858000"/>
                              <a:gd name="connsiteX3495" fmla="*/ 6923129 w 12192000"/>
                              <a:gd name="connsiteY3495" fmla="*/ 1932257 h 6858000"/>
                              <a:gd name="connsiteX3496" fmla="*/ 6530851 w 12192000"/>
                              <a:gd name="connsiteY3496" fmla="*/ 1932257 h 6858000"/>
                              <a:gd name="connsiteX3497" fmla="*/ 6615654 w 12192000"/>
                              <a:gd name="connsiteY3497" fmla="*/ 2017060 h 6858000"/>
                              <a:gd name="connsiteX3498" fmla="*/ 6530851 w 12192000"/>
                              <a:gd name="connsiteY3498" fmla="*/ 2101863 h 6858000"/>
                              <a:gd name="connsiteX3499" fmla="*/ 6446048 w 12192000"/>
                              <a:gd name="connsiteY3499" fmla="*/ 2017060 h 6858000"/>
                              <a:gd name="connsiteX3500" fmla="*/ 6530851 w 12192000"/>
                              <a:gd name="connsiteY3500" fmla="*/ 1932257 h 6858000"/>
                              <a:gd name="connsiteX3501" fmla="*/ 6138574 w 12192000"/>
                              <a:gd name="connsiteY3501" fmla="*/ 1932257 h 6858000"/>
                              <a:gd name="connsiteX3502" fmla="*/ 6223376 w 12192000"/>
                              <a:gd name="connsiteY3502" fmla="*/ 2017060 h 6858000"/>
                              <a:gd name="connsiteX3503" fmla="*/ 6138574 w 12192000"/>
                              <a:gd name="connsiteY3503" fmla="*/ 2101863 h 6858000"/>
                              <a:gd name="connsiteX3504" fmla="*/ 6053771 w 12192000"/>
                              <a:gd name="connsiteY3504" fmla="*/ 2017060 h 6858000"/>
                              <a:gd name="connsiteX3505" fmla="*/ 6138574 w 12192000"/>
                              <a:gd name="connsiteY3505" fmla="*/ 1932257 h 6858000"/>
                              <a:gd name="connsiteX3506" fmla="*/ 5746298 w 12192000"/>
                              <a:gd name="connsiteY3506" fmla="*/ 1932257 h 6858000"/>
                              <a:gd name="connsiteX3507" fmla="*/ 5831099 w 12192000"/>
                              <a:gd name="connsiteY3507" fmla="*/ 2017060 h 6858000"/>
                              <a:gd name="connsiteX3508" fmla="*/ 5746298 w 12192000"/>
                              <a:gd name="connsiteY3508" fmla="*/ 2101863 h 6858000"/>
                              <a:gd name="connsiteX3509" fmla="*/ 5661498 w 12192000"/>
                              <a:gd name="connsiteY3509" fmla="*/ 2017060 h 6858000"/>
                              <a:gd name="connsiteX3510" fmla="*/ 5746298 w 12192000"/>
                              <a:gd name="connsiteY3510" fmla="*/ 1932257 h 6858000"/>
                              <a:gd name="connsiteX3511" fmla="*/ 5354020 w 12192000"/>
                              <a:gd name="connsiteY3511" fmla="*/ 1932257 h 6858000"/>
                              <a:gd name="connsiteX3512" fmla="*/ 5438822 w 12192000"/>
                              <a:gd name="connsiteY3512" fmla="*/ 2017060 h 6858000"/>
                              <a:gd name="connsiteX3513" fmla="*/ 5354020 w 12192000"/>
                              <a:gd name="connsiteY3513" fmla="*/ 2101863 h 6858000"/>
                              <a:gd name="connsiteX3514" fmla="*/ 5269217 w 12192000"/>
                              <a:gd name="connsiteY3514" fmla="*/ 2017060 h 6858000"/>
                              <a:gd name="connsiteX3515" fmla="*/ 5354020 w 12192000"/>
                              <a:gd name="connsiteY3515" fmla="*/ 1932257 h 6858000"/>
                              <a:gd name="connsiteX3516" fmla="*/ 4961740 w 12192000"/>
                              <a:gd name="connsiteY3516" fmla="*/ 1932257 h 6858000"/>
                              <a:gd name="connsiteX3517" fmla="*/ 5046545 w 12192000"/>
                              <a:gd name="connsiteY3517" fmla="*/ 2017060 h 6858000"/>
                              <a:gd name="connsiteX3518" fmla="*/ 4961740 w 12192000"/>
                              <a:gd name="connsiteY3518" fmla="*/ 2101863 h 6858000"/>
                              <a:gd name="connsiteX3519" fmla="*/ 4876939 w 12192000"/>
                              <a:gd name="connsiteY3519" fmla="*/ 2017060 h 6858000"/>
                              <a:gd name="connsiteX3520" fmla="*/ 4961740 w 12192000"/>
                              <a:gd name="connsiteY3520" fmla="*/ 1932257 h 6858000"/>
                              <a:gd name="connsiteX3521" fmla="*/ 4569468 w 12192000"/>
                              <a:gd name="connsiteY3521" fmla="*/ 1932257 h 6858000"/>
                              <a:gd name="connsiteX3522" fmla="*/ 4654269 w 12192000"/>
                              <a:gd name="connsiteY3522" fmla="*/ 2017060 h 6858000"/>
                              <a:gd name="connsiteX3523" fmla="*/ 4569468 w 12192000"/>
                              <a:gd name="connsiteY3523" fmla="*/ 2101863 h 6858000"/>
                              <a:gd name="connsiteX3524" fmla="*/ 4484659 w 12192000"/>
                              <a:gd name="connsiteY3524" fmla="*/ 2017060 h 6858000"/>
                              <a:gd name="connsiteX3525" fmla="*/ 4569468 w 12192000"/>
                              <a:gd name="connsiteY3525" fmla="*/ 1932257 h 6858000"/>
                              <a:gd name="connsiteX3526" fmla="*/ 4177184 w 12192000"/>
                              <a:gd name="connsiteY3526" fmla="*/ 1932257 h 6858000"/>
                              <a:gd name="connsiteX3527" fmla="*/ 4261990 w 12192000"/>
                              <a:gd name="connsiteY3527" fmla="*/ 2017060 h 6858000"/>
                              <a:gd name="connsiteX3528" fmla="*/ 4177184 w 12192000"/>
                              <a:gd name="connsiteY3528" fmla="*/ 2101863 h 6858000"/>
                              <a:gd name="connsiteX3529" fmla="*/ 4092384 w 12192000"/>
                              <a:gd name="connsiteY3529" fmla="*/ 2017060 h 6858000"/>
                              <a:gd name="connsiteX3530" fmla="*/ 4177184 w 12192000"/>
                              <a:gd name="connsiteY3530" fmla="*/ 1932257 h 6858000"/>
                              <a:gd name="connsiteX3531" fmla="*/ 3784910 w 12192000"/>
                              <a:gd name="connsiteY3531" fmla="*/ 1932257 h 6858000"/>
                              <a:gd name="connsiteX3532" fmla="*/ 3869712 w 12192000"/>
                              <a:gd name="connsiteY3532" fmla="*/ 2017060 h 6858000"/>
                              <a:gd name="connsiteX3533" fmla="*/ 3784910 w 12192000"/>
                              <a:gd name="connsiteY3533" fmla="*/ 2101863 h 6858000"/>
                              <a:gd name="connsiteX3534" fmla="*/ 3700106 w 12192000"/>
                              <a:gd name="connsiteY3534" fmla="*/ 2017060 h 6858000"/>
                              <a:gd name="connsiteX3535" fmla="*/ 3784910 w 12192000"/>
                              <a:gd name="connsiteY3535" fmla="*/ 1932257 h 6858000"/>
                              <a:gd name="connsiteX3536" fmla="*/ 3392630 w 12192000"/>
                              <a:gd name="connsiteY3536" fmla="*/ 1932257 h 6858000"/>
                              <a:gd name="connsiteX3537" fmla="*/ 3477434 w 12192000"/>
                              <a:gd name="connsiteY3537" fmla="*/ 2017060 h 6858000"/>
                              <a:gd name="connsiteX3538" fmla="*/ 3392630 w 12192000"/>
                              <a:gd name="connsiteY3538" fmla="*/ 2101863 h 6858000"/>
                              <a:gd name="connsiteX3539" fmla="*/ 3307827 w 12192000"/>
                              <a:gd name="connsiteY3539" fmla="*/ 2017060 h 6858000"/>
                              <a:gd name="connsiteX3540" fmla="*/ 3392630 w 12192000"/>
                              <a:gd name="connsiteY3540" fmla="*/ 1932257 h 6858000"/>
                              <a:gd name="connsiteX3541" fmla="*/ 3000353 w 12192000"/>
                              <a:gd name="connsiteY3541" fmla="*/ 1932257 h 6858000"/>
                              <a:gd name="connsiteX3542" fmla="*/ 3085157 w 12192000"/>
                              <a:gd name="connsiteY3542" fmla="*/ 2017060 h 6858000"/>
                              <a:gd name="connsiteX3543" fmla="*/ 3000353 w 12192000"/>
                              <a:gd name="connsiteY3543" fmla="*/ 2101863 h 6858000"/>
                              <a:gd name="connsiteX3544" fmla="*/ 2915549 w 12192000"/>
                              <a:gd name="connsiteY3544" fmla="*/ 2017060 h 6858000"/>
                              <a:gd name="connsiteX3545" fmla="*/ 3000353 w 12192000"/>
                              <a:gd name="connsiteY3545" fmla="*/ 1932257 h 6858000"/>
                              <a:gd name="connsiteX3546" fmla="*/ 2608075 w 12192000"/>
                              <a:gd name="connsiteY3546" fmla="*/ 1932257 h 6858000"/>
                              <a:gd name="connsiteX3547" fmla="*/ 2692878 w 12192000"/>
                              <a:gd name="connsiteY3547" fmla="*/ 2017060 h 6858000"/>
                              <a:gd name="connsiteX3548" fmla="*/ 2608075 w 12192000"/>
                              <a:gd name="connsiteY3548" fmla="*/ 2101863 h 6858000"/>
                              <a:gd name="connsiteX3549" fmla="*/ 2523271 w 12192000"/>
                              <a:gd name="connsiteY3549" fmla="*/ 2017060 h 6858000"/>
                              <a:gd name="connsiteX3550" fmla="*/ 2608075 w 12192000"/>
                              <a:gd name="connsiteY3550" fmla="*/ 1932257 h 6858000"/>
                              <a:gd name="connsiteX3551" fmla="*/ 2215796 w 12192000"/>
                              <a:gd name="connsiteY3551" fmla="*/ 1932257 h 6858000"/>
                              <a:gd name="connsiteX3552" fmla="*/ 2300599 w 12192000"/>
                              <a:gd name="connsiteY3552" fmla="*/ 2017060 h 6858000"/>
                              <a:gd name="connsiteX3553" fmla="*/ 2215796 w 12192000"/>
                              <a:gd name="connsiteY3553" fmla="*/ 2101863 h 6858000"/>
                              <a:gd name="connsiteX3554" fmla="*/ 2130994 w 12192000"/>
                              <a:gd name="connsiteY3554" fmla="*/ 2017060 h 6858000"/>
                              <a:gd name="connsiteX3555" fmla="*/ 2215796 w 12192000"/>
                              <a:gd name="connsiteY3555" fmla="*/ 1932257 h 6858000"/>
                              <a:gd name="connsiteX3556" fmla="*/ 1823519 w 12192000"/>
                              <a:gd name="connsiteY3556" fmla="*/ 1932257 h 6858000"/>
                              <a:gd name="connsiteX3557" fmla="*/ 1908322 w 12192000"/>
                              <a:gd name="connsiteY3557" fmla="*/ 2017060 h 6858000"/>
                              <a:gd name="connsiteX3558" fmla="*/ 1823519 w 12192000"/>
                              <a:gd name="connsiteY3558" fmla="*/ 2101863 h 6858000"/>
                              <a:gd name="connsiteX3559" fmla="*/ 1738716 w 12192000"/>
                              <a:gd name="connsiteY3559" fmla="*/ 2017060 h 6858000"/>
                              <a:gd name="connsiteX3560" fmla="*/ 1823519 w 12192000"/>
                              <a:gd name="connsiteY3560" fmla="*/ 1932257 h 6858000"/>
                              <a:gd name="connsiteX3561" fmla="*/ 1431241 w 12192000"/>
                              <a:gd name="connsiteY3561" fmla="*/ 1932257 h 6858000"/>
                              <a:gd name="connsiteX3562" fmla="*/ 1516044 w 12192000"/>
                              <a:gd name="connsiteY3562" fmla="*/ 2017060 h 6858000"/>
                              <a:gd name="connsiteX3563" fmla="*/ 1431241 w 12192000"/>
                              <a:gd name="connsiteY3563" fmla="*/ 2101863 h 6858000"/>
                              <a:gd name="connsiteX3564" fmla="*/ 1346438 w 12192000"/>
                              <a:gd name="connsiteY3564" fmla="*/ 2017060 h 6858000"/>
                              <a:gd name="connsiteX3565" fmla="*/ 1431241 w 12192000"/>
                              <a:gd name="connsiteY3565" fmla="*/ 1932257 h 6858000"/>
                              <a:gd name="connsiteX3566" fmla="*/ 1038963 w 12192000"/>
                              <a:gd name="connsiteY3566" fmla="*/ 1932257 h 6858000"/>
                              <a:gd name="connsiteX3567" fmla="*/ 1123766 w 12192000"/>
                              <a:gd name="connsiteY3567" fmla="*/ 2017060 h 6858000"/>
                              <a:gd name="connsiteX3568" fmla="*/ 1038963 w 12192000"/>
                              <a:gd name="connsiteY3568" fmla="*/ 2101863 h 6858000"/>
                              <a:gd name="connsiteX3569" fmla="*/ 954160 w 12192000"/>
                              <a:gd name="connsiteY3569" fmla="*/ 2017060 h 6858000"/>
                              <a:gd name="connsiteX3570" fmla="*/ 1038963 w 12192000"/>
                              <a:gd name="connsiteY3570" fmla="*/ 1932257 h 6858000"/>
                              <a:gd name="connsiteX3571" fmla="*/ 646685 w 12192000"/>
                              <a:gd name="connsiteY3571" fmla="*/ 1932257 h 6858000"/>
                              <a:gd name="connsiteX3572" fmla="*/ 731488 w 12192000"/>
                              <a:gd name="connsiteY3572" fmla="*/ 2017060 h 6858000"/>
                              <a:gd name="connsiteX3573" fmla="*/ 646685 w 12192000"/>
                              <a:gd name="connsiteY3573" fmla="*/ 2101863 h 6858000"/>
                              <a:gd name="connsiteX3574" fmla="*/ 561882 w 12192000"/>
                              <a:gd name="connsiteY3574" fmla="*/ 2017060 h 6858000"/>
                              <a:gd name="connsiteX3575" fmla="*/ 646685 w 12192000"/>
                              <a:gd name="connsiteY3575" fmla="*/ 1932257 h 6858000"/>
                              <a:gd name="connsiteX3576" fmla="*/ 254407 w 12192000"/>
                              <a:gd name="connsiteY3576" fmla="*/ 1932257 h 6858000"/>
                              <a:gd name="connsiteX3577" fmla="*/ 339210 w 12192000"/>
                              <a:gd name="connsiteY3577" fmla="*/ 2017060 h 6858000"/>
                              <a:gd name="connsiteX3578" fmla="*/ 254407 w 12192000"/>
                              <a:gd name="connsiteY3578" fmla="*/ 2101863 h 6858000"/>
                              <a:gd name="connsiteX3579" fmla="*/ 169604 w 12192000"/>
                              <a:gd name="connsiteY3579" fmla="*/ 2017060 h 6858000"/>
                              <a:gd name="connsiteX3580" fmla="*/ 254407 w 12192000"/>
                              <a:gd name="connsiteY3580" fmla="*/ 1932257 h 6858000"/>
                              <a:gd name="connsiteX3581" fmla="*/ 12192000 w 12192000"/>
                              <a:gd name="connsiteY3581" fmla="*/ 1707330 h 6858000"/>
                              <a:gd name="connsiteX3582" fmla="*/ 12192000 w 12192000"/>
                              <a:gd name="connsiteY3582" fmla="*/ 1875566 h 6858000"/>
                              <a:gd name="connsiteX3583" fmla="*/ 12162382 w 12192000"/>
                              <a:gd name="connsiteY3583" fmla="*/ 1869587 h 6858000"/>
                              <a:gd name="connsiteX3584" fmla="*/ 12110588 w 12192000"/>
                              <a:gd name="connsiteY3584" fmla="*/ 1791448 h 6858000"/>
                              <a:gd name="connsiteX3585" fmla="*/ 12162382 w 12192000"/>
                              <a:gd name="connsiteY3585" fmla="*/ 1713310 h 6858000"/>
                              <a:gd name="connsiteX3586" fmla="*/ 11803108 w 12192000"/>
                              <a:gd name="connsiteY3586" fmla="*/ 1706645 h 6858000"/>
                              <a:gd name="connsiteX3587" fmla="*/ 11887911 w 12192000"/>
                              <a:gd name="connsiteY3587" fmla="*/ 1791448 h 6858000"/>
                              <a:gd name="connsiteX3588" fmla="*/ 11803108 w 12192000"/>
                              <a:gd name="connsiteY3588" fmla="*/ 1876251 h 6858000"/>
                              <a:gd name="connsiteX3589" fmla="*/ 11718305 w 12192000"/>
                              <a:gd name="connsiteY3589" fmla="*/ 1791448 h 6858000"/>
                              <a:gd name="connsiteX3590" fmla="*/ 11803108 w 12192000"/>
                              <a:gd name="connsiteY3590" fmla="*/ 1706645 h 6858000"/>
                              <a:gd name="connsiteX3591" fmla="*/ 11410830 w 12192000"/>
                              <a:gd name="connsiteY3591" fmla="*/ 1706645 h 6858000"/>
                              <a:gd name="connsiteX3592" fmla="*/ 11495633 w 12192000"/>
                              <a:gd name="connsiteY3592" fmla="*/ 1791448 h 6858000"/>
                              <a:gd name="connsiteX3593" fmla="*/ 11410830 w 12192000"/>
                              <a:gd name="connsiteY3593" fmla="*/ 1876251 h 6858000"/>
                              <a:gd name="connsiteX3594" fmla="*/ 11326027 w 12192000"/>
                              <a:gd name="connsiteY3594" fmla="*/ 1791448 h 6858000"/>
                              <a:gd name="connsiteX3595" fmla="*/ 11410830 w 12192000"/>
                              <a:gd name="connsiteY3595" fmla="*/ 1706645 h 6858000"/>
                              <a:gd name="connsiteX3596" fmla="*/ 11018552 w 12192000"/>
                              <a:gd name="connsiteY3596" fmla="*/ 1706645 h 6858000"/>
                              <a:gd name="connsiteX3597" fmla="*/ 11103355 w 12192000"/>
                              <a:gd name="connsiteY3597" fmla="*/ 1791448 h 6858000"/>
                              <a:gd name="connsiteX3598" fmla="*/ 11018552 w 12192000"/>
                              <a:gd name="connsiteY3598" fmla="*/ 1876251 h 6858000"/>
                              <a:gd name="connsiteX3599" fmla="*/ 10933749 w 12192000"/>
                              <a:gd name="connsiteY3599" fmla="*/ 1791448 h 6858000"/>
                              <a:gd name="connsiteX3600" fmla="*/ 11018552 w 12192000"/>
                              <a:gd name="connsiteY3600" fmla="*/ 1706645 h 6858000"/>
                              <a:gd name="connsiteX3601" fmla="*/ 10626274 w 12192000"/>
                              <a:gd name="connsiteY3601" fmla="*/ 1706645 h 6858000"/>
                              <a:gd name="connsiteX3602" fmla="*/ 10711077 w 12192000"/>
                              <a:gd name="connsiteY3602" fmla="*/ 1791448 h 6858000"/>
                              <a:gd name="connsiteX3603" fmla="*/ 10626274 w 12192000"/>
                              <a:gd name="connsiteY3603" fmla="*/ 1876251 h 6858000"/>
                              <a:gd name="connsiteX3604" fmla="*/ 10541471 w 12192000"/>
                              <a:gd name="connsiteY3604" fmla="*/ 1791448 h 6858000"/>
                              <a:gd name="connsiteX3605" fmla="*/ 10626274 w 12192000"/>
                              <a:gd name="connsiteY3605" fmla="*/ 1706645 h 6858000"/>
                              <a:gd name="connsiteX3606" fmla="*/ 10233996 w 12192000"/>
                              <a:gd name="connsiteY3606" fmla="*/ 1706645 h 6858000"/>
                              <a:gd name="connsiteX3607" fmla="*/ 10318799 w 12192000"/>
                              <a:gd name="connsiteY3607" fmla="*/ 1791448 h 6858000"/>
                              <a:gd name="connsiteX3608" fmla="*/ 10233996 w 12192000"/>
                              <a:gd name="connsiteY3608" fmla="*/ 1876251 h 6858000"/>
                              <a:gd name="connsiteX3609" fmla="*/ 10149193 w 12192000"/>
                              <a:gd name="connsiteY3609" fmla="*/ 1791448 h 6858000"/>
                              <a:gd name="connsiteX3610" fmla="*/ 10233996 w 12192000"/>
                              <a:gd name="connsiteY3610" fmla="*/ 1706645 h 6858000"/>
                              <a:gd name="connsiteX3611" fmla="*/ 9841718 w 12192000"/>
                              <a:gd name="connsiteY3611" fmla="*/ 1706645 h 6858000"/>
                              <a:gd name="connsiteX3612" fmla="*/ 9926521 w 12192000"/>
                              <a:gd name="connsiteY3612" fmla="*/ 1791448 h 6858000"/>
                              <a:gd name="connsiteX3613" fmla="*/ 9841718 w 12192000"/>
                              <a:gd name="connsiteY3613" fmla="*/ 1876251 h 6858000"/>
                              <a:gd name="connsiteX3614" fmla="*/ 9756915 w 12192000"/>
                              <a:gd name="connsiteY3614" fmla="*/ 1791448 h 6858000"/>
                              <a:gd name="connsiteX3615" fmla="*/ 9841718 w 12192000"/>
                              <a:gd name="connsiteY3615" fmla="*/ 1706645 h 6858000"/>
                              <a:gd name="connsiteX3616" fmla="*/ 9449440 w 12192000"/>
                              <a:gd name="connsiteY3616" fmla="*/ 1706645 h 6858000"/>
                              <a:gd name="connsiteX3617" fmla="*/ 9534243 w 12192000"/>
                              <a:gd name="connsiteY3617" fmla="*/ 1791448 h 6858000"/>
                              <a:gd name="connsiteX3618" fmla="*/ 9449440 w 12192000"/>
                              <a:gd name="connsiteY3618" fmla="*/ 1876251 h 6858000"/>
                              <a:gd name="connsiteX3619" fmla="*/ 9364637 w 12192000"/>
                              <a:gd name="connsiteY3619" fmla="*/ 1791448 h 6858000"/>
                              <a:gd name="connsiteX3620" fmla="*/ 9449440 w 12192000"/>
                              <a:gd name="connsiteY3620" fmla="*/ 1706645 h 6858000"/>
                              <a:gd name="connsiteX3621" fmla="*/ 9057162 w 12192000"/>
                              <a:gd name="connsiteY3621" fmla="*/ 1706645 h 6858000"/>
                              <a:gd name="connsiteX3622" fmla="*/ 9141965 w 12192000"/>
                              <a:gd name="connsiteY3622" fmla="*/ 1791448 h 6858000"/>
                              <a:gd name="connsiteX3623" fmla="*/ 9057162 w 12192000"/>
                              <a:gd name="connsiteY3623" fmla="*/ 1876251 h 6858000"/>
                              <a:gd name="connsiteX3624" fmla="*/ 8972359 w 12192000"/>
                              <a:gd name="connsiteY3624" fmla="*/ 1791448 h 6858000"/>
                              <a:gd name="connsiteX3625" fmla="*/ 9057162 w 12192000"/>
                              <a:gd name="connsiteY3625" fmla="*/ 1706645 h 6858000"/>
                              <a:gd name="connsiteX3626" fmla="*/ 8664884 w 12192000"/>
                              <a:gd name="connsiteY3626" fmla="*/ 1706645 h 6858000"/>
                              <a:gd name="connsiteX3627" fmla="*/ 8749687 w 12192000"/>
                              <a:gd name="connsiteY3627" fmla="*/ 1791448 h 6858000"/>
                              <a:gd name="connsiteX3628" fmla="*/ 8664884 w 12192000"/>
                              <a:gd name="connsiteY3628" fmla="*/ 1876251 h 6858000"/>
                              <a:gd name="connsiteX3629" fmla="*/ 8580081 w 12192000"/>
                              <a:gd name="connsiteY3629" fmla="*/ 1791448 h 6858000"/>
                              <a:gd name="connsiteX3630" fmla="*/ 8664884 w 12192000"/>
                              <a:gd name="connsiteY3630" fmla="*/ 1706645 h 6858000"/>
                              <a:gd name="connsiteX3631" fmla="*/ 8272606 w 12192000"/>
                              <a:gd name="connsiteY3631" fmla="*/ 1706645 h 6858000"/>
                              <a:gd name="connsiteX3632" fmla="*/ 8357409 w 12192000"/>
                              <a:gd name="connsiteY3632" fmla="*/ 1791448 h 6858000"/>
                              <a:gd name="connsiteX3633" fmla="*/ 8272606 w 12192000"/>
                              <a:gd name="connsiteY3633" fmla="*/ 1876251 h 6858000"/>
                              <a:gd name="connsiteX3634" fmla="*/ 8187803 w 12192000"/>
                              <a:gd name="connsiteY3634" fmla="*/ 1791448 h 6858000"/>
                              <a:gd name="connsiteX3635" fmla="*/ 8272606 w 12192000"/>
                              <a:gd name="connsiteY3635" fmla="*/ 1706645 h 6858000"/>
                              <a:gd name="connsiteX3636" fmla="*/ 7880328 w 12192000"/>
                              <a:gd name="connsiteY3636" fmla="*/ 1706645 h 6858000"/>
                              <a:gd name="connsiteX3637" fmla="*/ 7965131 w 12192000"/>
                              <a:gd name="connsiteY3637" fmla="*/ 1791448 h 6858000"/>
                              <a:gd name="connsiteX3638" fmla="*/ 7880328 w 12192000"/>
                              <a:gd name="connsiteY3638" fmla="*/ 1876251 h 6858000"/>
                              <a:gd name="connsiteX3639" fmla="*/ 7795525 w 12192000"/>
                              <a:gd name="connsiteY3639" fmla="*/ 1791448 h 6858000"/>
                              <a:gd name="connsiteX3640" fmla="*/ 7880328 w 12192000"/>
                              <a:gd name="connsiteY3640" fmla="*/ 1706645 h 6858000"/>
                              <a:gd name="connsiteX3641" fmla="*/ 7488050 w 12192000"/>
                              <a:gd name="connsiteY3641" fmla="*/ 1706645 h 6858000"/>
                              <a:gd name="connsiteX3642" fmla="*/ 7572853 w 12192000"/>
                              <a:gd name="connsiteY3642" fmla="*/ 1791448 h 6858000"/>
                              <a:gd name="connsiteX3643" fmla="*/ 7488050 w 12192000"/>
                              <a:gd name="connsiteY3643" fmla="*/ 1876251 h 6858000"/>
                              <a:gd name="connsiteX3644" fmla="*/ 7403247 w 12192000"/>
                              <a:gd name="connsiteY3644" fmla="*/ 1791448 h 6858000"/>
                              <a:gd name="connsiteX3645" fmla="*/ 7488050 w 12192000"/>
                              <a:gd name="connsiteY3645" fmla="*/ 1706645 h 6858000"/>
                              <a:gd name="connsiteX3646" fmla="*/ 7095772 w 12192000"/>
                              <a:gd name="connsiteY3646" fmla="*/ 1706645 h 6858000"/>
                              <a:gd name="connsiteX3647" fmla="*/ 7180575 w 12192000"/>
                              <a:gd name="connsiteY3647" fmla="*/ 1791448 h 6858000"/>
                              <a:gd name="connsiteX3648" fmla="*/ 7095772 w 12192000"/>
                              <a:gd name="connsiteY3648" fmla="*/ 1876251 h 6858000"/>
                              <a:gd name="connsiteX3649" fmla="*/ 7010969 w 12192000"/>
                              <a:gd name="connsiteY3649" fmla="*/ 1791448 h 6858000"/>
                              <a:gd name="connsiteX3650" fmla="*/ 7095772 w 12192000"/>
                              <a:gd name="connsiteY3650" fmla="*/ 1706645 h 6858000"/>
                              <a:gd name="connsiteX3651" fmla="*/ 6703494 w 12192000"/>
                              <a:gd name="connsiteY3651" fmla="*/ 1706645 h 6858000"/>
                              <a:gd name="connsiteX3652" fmla="*/ 6788297 w 12192000"/>
                              <a:gd name="connsiteY3652" fmla="*/ 1791448 h 6858000"/>
                              <a:gd name="connsiteX3653" fmla="*/ 6703494 w 12192000"/>
                              <a:gd name="connsiteY3653" fmla="*/ 1876251 h 6858000"/>
                              <a:gd name="connsiteX3654" fmla="*/ 6618691 w 12192000"/>
                              <a:gd name="connsiteY3654" fmla="*/ 1791448 h 6858000"/>
                              <a:gd name="connsiteX3655" fmla="*/ 6703494 w 12192000"/>
                              <a:gd name="connsiteY3655" fmla="*/ 1706645 h 6858000"/>
                              <a:gd name="connsiteX3656" fmla="*/ 6311216 w 12192000"/>
                              <a:gd name="connsiteY3656" fmla="*/ 1706645 h 6858000"/>
                              <a:gd name="connsiteX3657" fmla="*/ 6396019 w 12192000"/>
                              <a:gd name="connsiteY3657" fmla="*/ 1791448 h 6858000"/>
                              <a:gd name="connsiteX3658" fmla="*/ 6311216 w 12192000"/>
                              <a:gd name="connsiteY3658" fmla="*/ 1876251 h 6858000"/>
                              <a:gd name="connsiteX3659" fmla="*/ 6226413 w 12192000"/>
                              <a:gd name="connsiteY3659" fmla="*/ 1791448 h 6858000"/>
                              <a:gd name="connsiteX3660" fmla="*/ 6311216 w 12192000"/>
                              <a:gd name="connsiteY3660" fmla="*/ 1706645 h 6858000"/>
                              <a:gd name="connsiteX3661" fmla="*/ 5918940 w 12192000"/>
                              <a:gd name="connsiteY3661" fmla="*/ 1706645 h 6858000"/>
                              <a:gd name="connsiteX3662" fmla="*/ 6003743 w 12192000"/>
                              <a:gd name="connsiteY3662" fmla="*/ 1791448 h 6858000"/>
                              <a:gd name="connsiteX3663" fmla="*/ 5918940 w 12192000"/>
                              <a:gd name="connsiteY3663" fmla="*/ 1876251 h 6858000"/>
                              <a:gd name="connsiteX3664" fmla="*/ 5834137 w 12192000"/>
                              <a:gd name="connsiteY3664" fmla="*/ 1791448 h 6858000"/>
                              <a:gd name="connsiteX3665" fmla="*/ 5918940 w 12192000"/>
                              <a:gd name="connsiteY3665" fmla="*/ 1706645 h 6858000"/>
                              <a:gd name="connsiteX3666" fmla="*/ 5526666 w 12192000"/>
                              <a:gd name="connsiteY3666" fmla="*/ 1706645 h 6858000"/>
                              <a:gd name="connsiteX3667" fmla="*/ 5611466 w 12192000"/>
                              <a:gd name="connsiteY3667" fmla="*/ 1791448 h 6858000"/>
                              <a:gd name="connsiteX3668" fmla="*/ 5526666 w 12192000"/>
                              <a:gd name="connsiteY3668" fmla="*/ 1876251 h 6858000"/>
                              <a:gd name="connsiteX3669" fmla="*/ 5441860 w 12192000"/>
                              <a:gd name="connsiteY3669" fmla="*/ 1791448 h 6858000"/>
                              <a:gd name="connsiteX3670" fmla="*/ 5526666 w 12192000"/>
                              <a:gd name="connsiteY3670" fmla="*/ 1706645 h 6858000"/>
                              <a:gd name="connsiteX3671" fmla="*/ 5134386 w 12192000"/>
                              <a:gd name="connsiteY3671" fmla="*/ 1706645 h 6858000"/>
                              <a:gd name="connsiteX3672" fmla="*/ 5219189 w 12192000"/>
                              <a:gd name="connsiteY3672" fmla="*/ 1791448 h 6858000"/>
                              <a:gd name="connsiteX3673" fmla="*/ 5134386 w 12192000"/>
                              <a:gd name="connsiteY3673" fmla="*/ 1876251 h 6858000"/>
                              <a:gd name="connsiteX3674" fmla="*/ 5049582 w 12192000"/>
                              <a:gd name="connsiteY3674" fmla="*/ 1791448 h 6858000"/>
                              <a:gd name="connsiteX3675" fmla="*/ 5134386 w 12192000"/>
                              <a:gd name="connsiteY3675" fmla="*/ 1706645 h 6858000"/>
                              <a:gd name="connsiteX3676" fmla="*/ 4742108 w 12192000"/>
                              <a:gd name="connsiteY3676" fmla="*/ 1706645 h 6858000"/>
                              <a:gd name="connsiteX3677" fmla="*/ 4826911 w 12192000"/>
                              <a:gd name="connsiteY3677" fmla="*/ 1791448 h 6858000"/>
                              <a:gd name="connsiteX3678" fmla="*/ 4742108 w 12192000"/>
                              <a:gd name="connsiteY3678" fmla="*/ 1876251 h 6858000"/>
                              <a:gd name="connsiteX3679" fmla="*/ 4657305 w 12192000"/>
                              <a:gd name="connsiteY3679" fmla="*/ 1791448 h 6858000"/>
                              <a:gd name="connsiteX3680" fmla="*/ 4742108 w 12192000"/>
                              <a:gd name="connsiteY3680" fmla="*/ 1706645 h 6858000"/>
                              <a:gd name="connsiteX3681" fmla="*/ 4349829 w 12192000"/>
                              <a:gd name="connsiteY3681" fmla="*/ 1706645 h 6858000"/>
                              <a:gd name="connsiteX3682" fmla="*/ 4434634 w 12192000"/>
                              <a:gd name="connsiteY3682" fmla="*/ 1791448 h 6858000"/>
                              <a:gd name="connsiteX3683" fmla="*/ 4349829 w 12192000"/>
                              <a:gd name="connsiteY3683" fmla="*/ 1876251 h 6858000"/>
                              <a:gd name="connsiteX3684" fmla="*/ 4265026 w 12192000"/>
                              <a:gd name="connsiteY3684" fmla="*/ 1791448 h 6858000"/>
                              <a:gd name="connsiteX3685" fmla="*/ 4349829 w 12192000"/>
                              <a:gd name="connsiteY3685" fmla="*/ 1706645 h 6858000"/>
                              <a:gd name="connsiteX3686" fmla="*/ 3957553 w 12192000"/>
                              <a:gd name="connsiteY3686" fmla="*/ 1706645 h 6858000"/>
                              <a:gd name="connsiteX3687" fmla="*/ 4042356 w 12192000"/>
                              <a:gd name="connsiteY3687" fmla="*/ 1791448 h 6858000"/>
                              <a:gd name="connsiteX3688" fmla="*/ 3957553 w 12192000"/>
                              <a:gd name="connsiteY3688" fmla="*/ 1876251 h 6858000"/>
                              <a:gd name="connsiteX3689" fmla="*/ 3872752 w 12192000"/>
                              <a:gd name="connsiteY3689" fmla="*/ 1791448 h 6858000"/>
                              <a:gd name="connsiteX3690" fmla="*/ 3957553 w 12192000"/>
                              <a:gd name="connsiteY3690" fmla="*/ 1706645 h 6858000"/>
                              <a:gd name="connsiteX3691" fmla="*/ 3565276 w 12192000"/>
                              <a:gd name="connsiteY3691" fmla="*/ 1706645 h 6858000"/>
                              <a:gd name="connsiteX3692" fmla="*/ 3650079 w 12192000"/>
                              <a:gd name="connsiteY3692" fmla="*/ 1791448 h 6858000"/>
                              <a:gd name="connsiteX3693" fmla="*/ 3565276 w 12192000"/>
                              <a:gd name="connsiteY3693" fmla="*/ 1876251 h 6858000"/>
                              <a:gd name="connsiteX3694" fmla="*/ 3480472 w 12192000"/>
                              <a:gd name="connsiteY3694" fmla="*/ 1791448 h 6858000"/>
                              <a:gd name="connsiteX3695" fmla="*/ 3565276 w 12192000"/>
                              <a:gd name="connsiteY3695" fmla="*/ 1706645 h 6858000"/>
                              <a:gd name="connsiteX3696" fmla="*/ 3172999 w 12192000"/>
                              <a:gd name="connsiteY3696" fmla="*/ 1706645 h 6858000"/>
                              <a:gd name="connsiteX3697" fmla="*/ 3257802 w 12192000"/>
                              <a:gd name="connsiteY3697" fmla="*/ 1791448 h 6858000"/>
                              <a:gd name="connsiteX3698" fmla="*/ 3172999 w 12192000"/>
                              <a:gd name="connsiteY3698" fmla="*/ 1876251 h 6858000"/>
                              <a:gd name="connsiteX3699" fmla="*/ 3088195 w 12192000"/>
                              <a:gd name="connsiteY3699" fmla="*/ 1791448 h 6858000"/>
                              <a:gd name="connsiteX3700" fmla="*/ 3172999 w 12192000"/>
                              <a:gd name="connsiteY3700" fmla="*/ 1706645 h 6858000"/>
                              <a:gd name="connsiteX3701" fmla="*/ 2780720 w 12192000"/>
                              <a:gd name="connsiteY3701" fmla="*/ 1706645 h 6858000"/>
                              <a:gd name="connsiteX3702" fmla="*/ 2865523 w 12192000"/>
                              <a:gd name="connsiteY3702" fmla="*/ 1791448 h 6858000"/>
                              <a:gd name="connsiteX3703" fmla="*/ 2780720 w 12192000"/>
                              <a:gd name="connsiteY3703" fmla="*/ 1876251 h 6858000"/>
                              <a:gd name="connsiteX3704" fmla="*/ 2695917 w 12192000"/>
                              <a:gd name="connsiteY3704" fmla="*/ 1791448 h 6858000"/>
                              <a:gd name="connsiteX3705" fmla="*/ 2780720 w 12192000"/>
                              <a:gd name="connsiteY3705" fmla="*/ 1706645 h 6858000"/>
                              <a:gd name="connsiteX3706" fmla="*/ 2388443 w 12192000"/>
                              <a:gd name="connsiteY3706" fmla="*/ 1706645 h 6858000"/>
                              <a:gd name="connsiteX3707" fmla="*/ 2473246 w 12192000"/>
                              <a:gd name="connsiteY3707" fmla="*/ 1791448 h 6858000"/>
                              <a:gd name="connsiteX3708" fmla="*/ 2388443 w 12192000"/>
                              <a:gd name="connsiteY3708" fmla="*/ 1876251 h 6858000"/>
                              <a:gd name="connsiteX3709" fmla="*/ 2303640 w 12192000"/>
                              <a:gd name="connsiteY3709" fmla="*/ 1791448 h 6858000"/>
                              <a:gd name="connsiteX3710" fmla="*/ 2388443 w 12192000"/>
                              <a:gd name="connsiteY3710" fmla="*/ 1706645 h 6858000"/>
                              <a:gd name="connsiteX3711" fmla="*/ 1996163 w 12192000"/>
                              <a:gd name="connsiteY3711" fmla="*/ 1706645 h 6858000"/>
                              <a:gd name="connsiteX3712" fmla="*/ 2080966 w 12192000"/>
                              <a:gd name="connsiteY3712" fmla="*/ 1791448 h 6858000"/>
                              <a:gd name="connsiteX3713" fmla="*/ 1996163 w 12192000"/>
                              <a:gd name="connsiteY3713" fmla="*/ 1876251 h 6858000"/>
                              <a:gd name="connsiteX3714" fmla="*/ 1911360 w 12192000"/>
                              <a:gd name="connsiteY3714" fmla="*/ 1791448 h 6858000"/>
                              <a:gd name="connsiteX3715" fmla="*/ 1996163 w 12192000"/>
                              <a:gd name="connsiteY3715" fmla="*/ 1706645 h 6858000"/>
                              <a:gd name="connsiteX3716" fmla="*/ 1603885 w 12192000"/>
                              <a:gd name="connsiteY3716" fmla="*/ 1706645 h 6858000"/>
                              <a:gd name="connsiteX3717" fmla="*/ 1688688 w 12192000"/>
                              <a:gd name="connsiteY3717" fmla="*/ 1791448 h 6858000"/>
                              <a:gd name="connsiteX3718" fmla="*/ 1603885 w 12192000"/>
                              <a:gd name="connsiteY3718" fmla="*/ 1876251 h 6858000"/>
                              <a:gd name="connsiteX3719" fmla="*/ 1519082 w 12192000"/>
                              <a:gd name="connsiteY3719" fmla="*/ 1791448 h 6858000"/>
                              <a:gd name="connsiteX3720" fmla="*/ 1603885 w 12192000"/>
                              <a:gd name="connsiteY3720" fmla="*/ 1706645 h 6858000"/>
                              <a:gd name="connsiteX3721" fmla="*/ 1211608 w 12192000"/>
                              <a:gd name="connsiteY3721" fmla="*/ 1706645 h 6858000"/>
                              <a:gd name="connsiteX3722" fmla="*/ 1296411 w 12192000"/>
                              <a:gd name="connsiteY3722" fmla="*/ 1791448 h 6858000"/>
                              <a:gd name="connsiteX3723" fmla="*/ 1211608 w 12192000"/>
                              <a:gd name="connsiteY3723" fmla="*/ 1876251 h 6858000"/>
                              <a:gd name="connsiteX3724" fmla="*/ 1126805 w 12192000"/>
                              <a:gd name="connsiteY3724" fmla="*/ 1791448 h 6858000"/>
                              <a:gd name="connsiteX3725" fmla="*/ 1211608 w 12192000"/>
                              <a:gd name="connsiteY3725" fmla="*/ 1706645 h 6858000"/>
                              <a:gd name="connsiteX3726" fmla="*/ 819330 w 12192000"/>
                              <a:gd name="connsiteY3726" fmla="*/ 1706645 h 6858000"/>
                              <a:gd name="connsiteX3727" fmla="*/ 904133 w 12192000"/>
                              <a:gd name="connsiteY3727" fmla="*/ 1791448 h 6858000"/>
                              <a:gd name="connsiteX3728" fmla="*/ 819330 w 12192000"/>
                              <a:gd name="connsiteY3728" fmla="*/ 1876251 h 6858000"/>
                              <a:gd name="connsiteX3729" fmla="*/ 734527 w 12192000"/>
                              <a:gd name="connsiteY3729" fmla="*/ 1791448 h 6858000"/>
                              <a:gd name="connsiteX3730" fmla="*/ 819330 w 12192000"/>
                              <a:gd name="connsiteY3730" fmla="*/ 1706645 h 6858000"/>
                              <a:gd name="connsiteX3731" fmla="*/ 427052 w 12192000"/>
                              <a:gd name="connsiteY3731" fmla="*/ 1706645 h 6858000"/>
                              <a:gd name="connsiteX3732" fmla="*/ 511855 w 12192000"/>
                              <a:gd name="connsiteY3732" fmla="*/ 1791448 h 6858000"/>
                              <a:gd name="connsiteX3733" fmla="*/ 427052 w 12192000"/>
                              <a:gd name="connsiteY3733" fmla="*/ 1876251 h 6858000"/>
                              <a:gd name="connsiteX3734" fmla="*/ 342249 w 12192000"/>
                              <a:gd name="connsiteY3734" fmla="*/ 1791448 h 6858000"/>
                              <a:gd name="connsiteX3735" fmla="*/ 427052 w 12192000"/>
                              <a:gd name="connsiteY3735" fmla="*/ 1706645 h 6858000"/>
                              <a:gd name="connsiteX3736" fmla="*/ 34775 w 12192000"/>
                              <a:gd name="connsiteY3736" fmla="*/ 1706645 h 6858000"/>
                              <a:gd name="connsiteX3737" fmla="*/ 119578 w 12192000"/>
                              <a:gd name="connsiteY3737" fmla="*/ 1791448 h 6858000"/>
                              <a:gd name="connsiteX3738" fmla="*/ 34775 w 12192000"/>
                              <a:gd name="connsiteY3738" fmla="*/ 1876251 h 6858000"/>
                              <a:gd name="connsiteX3739" fmla="*/ 1766 w 12192000"/>
                              <a:gd name="connsiteY3739" fmla="*/ 1869587 h 6858000"/>
                              <a:gd name="connsiteX3740" fmla="*/ 0 w 12192000"/>
                              <a:gd name="connsiteY3740" fmla="*/ 1868396 h 6858000"/>
                              <a:gd name="connsiteX3741" fmla="*/ 0 w 12192000"/>
                              <a:gd name="connsiteY3741" fmla="*/ 1714500 h 6858000"/>
                              <a:gd name="connsiteX3742" fmla="*/ 1766 w 12192000"/>
                              <a:gd name="connsiteY3742" fmla="*/ 1713310 h 6858000"/>
                              <a:gd name="connsiteX3743" fmla="*/ 34775 w 12192000"/>
                              <a:gd name="connsiteY3743" fmla="*/ 1706645 h 6858000"/>
                              <a:gd name="connsiteX3744" fmla="*/ 12027225 w 12192000"/>
                              <a:gd name="connsiteY3744" fmla="*/ 1481034 h 6858000"/>
                              <a:gd name="connsiteX3745" fmla="*/ 12112028 w 12192000"/>
                              <a:gd name="connsiteY3745" fmla="*/ 1565836 h 6858000"/>
                              <a:gd name="connsiteX3746" fmla="*/ 12027225 w 12192000"/>
                              <a:gd name="connsiteY3746" fmla="*/ 1650639 h 6858000"/>
                              <a:gd name="connsiteX3747" fmla="*/ 11942422 w 12192000"/>
                              <a:gd name="connsiteY3747" fmla="*/ 1565836 h 6858000"/>
                              <a:gd name="connsiteX3748" fmla="*/ 12027225 w 12192000"/>
                              <a:gd name="connsiteY3748" fmla="*/ 1481034 h 6858000"/>
                              <a:gd name="connsiteX3749" fmla="*/ 11634947 w 12192000"/>
                              <a:gd name="connsiteY3749" fmla="*/ 1481034 h 6858000"/>
                              <a:gd name="connsiteX3750" fmla="*/ 11719750 w 12192000"/>
                              <a:gd name="connsiteY3750" fmla="*/ 1565836 h 6858000"/>
                              <a:gd name="connsiteX3751" fmla="*/ 11634947 w 12192000"/>
                              <a:gd name="connsiteY3751" fmla="*/ 1650639 h 6858000"/>
                              <a:gd name="connsiteX3752" fmla="*/ 11550144 w 12192000"/>
                              <a:gd name="connsiteY3752" fmla="*/ 1565836 h 6858000"/>
                              <a:gd name="connsiteX3753" fmla="*/ 11634947 w 12192000"/>
                              <a:gd name="connsiteY3753" fmla="*/ 1481034 h 6858000"/>
                              <a:gd name="connsiteX3754" fmla="*/ 11242669 w 12192000"/>
                              <a:gd name="connsiteY3754" fmla="*/ 1481034 h 6858000"/>
                              <a:gd name="connsiteX3755" fmla="*/ 11327472 w 12192000"/>
                              <a:gd name="connsiteY3755" fmla="*/ 1565836 h 6858000"/>
                              <a:gd name="connsiteX3756" fmla="*/ 11242669 w 12192000"/>
                              <a:gd name="connsiteY3756" fmla="*/ 1650639 h 6858000"/>
                              <a:gd name="connsiteX3757" fmla="*/ 11157866 w 12192000"/>
                              <a:gd name="connsiteY3757" fmla="*/ 1565836 h 6858000"/>
                              <a:gd name="connsiteX3758" fmla="*/ 11242669 w 12192000"/>
                              <a:gd name="connsiteY3758" fmla="*/ 1481034 h 6858000"/>
                              <a:gd name="connsiteX3759" fmla="*/ 10850391 w 12192000"/>
                              <a:gd name="connsiteY3759" fmla="*/ 1481034 h 6858000"/>
                              <a:gd name="connsiteX3760" fmla="*/ 10935194 w 12192000"/>
                              <a:gd name="connsiteY3760" fmla="*/ 1565836 h 6858000"/>
                              <a:gd name="connsiteX3761" fmla="*/ 10850391 w 12192000"/>
                              <a:gd name="connsiteY3761" fmla="*/ 1650639 h 6858000"/>
                              <a:gd name="connsiteX3762" fmla="*/ 10765588 w 12192000"/>
                              <a:gd name="connsiteY3762" fmla="*/ 1565836 h 6858000"/>
                              <a:gd name="connsiteX3763" fmla="*/ 10850391 w 12192000"/>
                              <a:gd name="connsiteY3763" fmla="*/ 1481034 h 6858000"/>
                              <a:gd name="connsiteX3764" fmla="*/ 10458113 w 12192000"/>
                              <a:gd name="connsiteY3764" fmla="*/ 1481034 h 6858000"/>
                              <a:gd name="connsiteX3765" fmla="*/ 10542916 w 12192000"/>
                              <a:gd name="connsiteY3765" fmla="*/ 1565836 h 6858000"/>
                              <a:gd name="connsiteX3766" fmla="*/ 10458113 w 12192000"/>
                              <a:gd name="connsiteY3766" fmla="*/ 1650639 h 6858000"/>
                              <a:gd name="connsiteX3767" fmla="*/ 10373310 w 12192000"/>
                              <a:gd name="connsiteY3767" fmla="*/ 1565836 h 6858000"/>
                              <a:gd name="connsiteX3768" fmla="*/ 10458113 w 12192000"/>
                              <a:gd name="connsiteY3768" fmla="*/ 1481034 h 6858000"/>
                              <a:gd name="connsiteX3769" fmla="*/ 10065835 w 12192000"/>
                              <a:gd name="connsiteY3769" fmla="*/ 1481034 h 6858000"/>
                              <a:gd name="connsiteX3770" fmla="*/ 10150638 w 12192000"/>
                              <a:gd name="connsiteY3770" fmla="*/ 1565836 h 6858000"/>
                              <a:gd name="connsiteX3771" fmla="*/ 10065835 w 12192000"/>
                              <a:gd name="connsiteY3771" fmla="*/ 1650639 h 6858000"/>
                              <a:gd name="connsiteX3772" fmla="*/ 9981032 w 12192000"/>
                              <a:gd name="connsiteY3772" fmla="*/ 1565836 h 6858000"/>
                              <a:gd name="connsiteX3773" fmla="*/ 10065835 w 12192000"/>
                              <a:gd name="connsiteY3773" fmla="*/ 1481034 h 6858000"/>
                              <a:gd name="connsiteX3774" fmla="*/ 9673557 w 12192000"/>
                              <a:gd name="connsiteY3774" fmla="*/ 1481034 h 6858000"/>
                              <a:gd name="connsiteX3775" fmla="*/ 9758360 w 12192000"/>
                              <a:gd name="connsiteY3775" fmla="*/ 1565836 h 6858000"/>
                              <a:gd name="connsiteX3776" fmla="*/ 9673557 w 12192000"/>
                              <a:gd name="connsiteY3776" fmla="*/ 1650639 h 6858000"/>
                              <a:gd name="connsiteX3777" fmla="*/ 9588754 w 12192000"/>
                              <a:gd name="connsiteY3777" fmla="*/ 1565836 h 6858000"/>
                              <a:gd name="connsiteX3778" fmla="*/ 9673557 w 12192000"/>
                              <a:gd name="connsiteY3778" fmla="*/ 1481034 h 6858000"/>
                              <a:gd name="connsiteX3779" fmla="*/ 9281279 w 12192000"/>
                              <a:gd name="connsiteY3779" fmla="*/ 1481034 h 6858000"/>
                              <a:gd name="connsiteX3780" fmla="*/ 9366082 w 12192000"/>
                              <a:gd name="connsiteY3780" fmla="*/ 1565836 h 6858000"/>
                              <a:gd name="connsiteX3781" fmla="*/ 9281279 w 12192000"/>
                              <a:gd name="connsiteY3781" fmla="*/ 1650639 h 6858000"/>
                              <a:gd name="connsiteX3782" fmla="*/ 9196476 w 12192000"/>
                              <a:gd name="connsiteY3782" fmla="*/ 1565836 h 6858000"/>
                              <a:gd name="connsiteX3783" fmla="*/ 9281279 w 12192000"/>
                              <a:gd name="connsiteY3783" fmla="*/ 1481034 h 6858000"/>
                              <a:gd name="connsiteX3784" fmla="*/ 8889001 w 12192000"/>
                              <a:gd name="connsiteY3784" fmla="*/ 1481034 h 6858000"/>
                              <a:gd name="connsiteX3785" fmla="*/ 8973804 w 12192000"/>
                              <a:gd name="connsiteY3785" fmla="*/ 1565836 h 6858000"/>
                              <a:gd name="connsiteX3786" fmla="*/ 8889001 w 12192000"/>
                              <a:gd name="connsiteY3786" fmla="*/ 1650639 h 6858000"/>
                              <a:gd name="connsiteX3787" fmla="*/ 8804198 w 12192000"/>
                              <a:gd name="connsiteY3787" fmla="*/ 1565836 h 6858000"/>
                              <a:gd name="connsiteX3788" fmla="*/ 8889001 w 12192000"/>
                              <a:gd name="connsiteY3788" fmla="*/ 1481034 h 6858000"/>
                              <a:gd name="connsiteX3789" fmla="*/ 8496723 w 12192000"/>
                              <a:gd name="connsiteY3789" fmla="*/ 1481034 h 6858000"/>
                              <a:gd name="connsiteX3790" fmla="*/ 8581526 w 12192000"/>
                              <a:gd name="connsiteY3790" fmla="*/ 1565836 h 6858000"/>
                              <a:gd name="connsiteX3791" fmla="*/ 8496723 w 12192000"/>
                              <a:gd name="connsiteY3791" fmla="*/ 1650639 h 6858000"/>
                              <a:gd name="connsiteX3792" fmla="*/ 8411920 w 12192000"/>
                              <a:gd name="connsiteY3792" fmla="*/ 1565836 h 6858000"/>
                              <a:gd name="connsiteX3793" fmla="*/ 8496723 w 12192000"/>
                              <a:gd name="connsiteY3793" fmla="*/ 1481034 h 6858000"/>
                              <a:gd name="connsiteX3794" fmla="*/ 8104445 w 12192000"/>
                              <a:gd name="connsiteY3794" fmla="*/ 1481034 h 6858000"/>
                              <a:gd name="connsiteX3795" fmla="*/ 8189248 w 12192000"/>
                              <a:gd name="connsiteY3795" fmla="*/ 1565836 h 6858000"/>
                              <a:gd name="connsiteX3796" fmla="*/ 8104445 w 12192000"/>
                              <a:gd name="connsiteY3796" fmla="*/ 1650639 h 6858000"/>
                              <a:gd name="connsiteX3797" fmla="*/ 8019642 w 12192000"/>
                              <a:gd name="connsiteY3797" fmla="*/ 1565836 h 6858000"/>
                              <a:gd name="connsiteX3798" fmla="*/ 8104445 w 12192000"/>
                              <a:gd name="connsiteY3798" fmla="*/ 1481034 h 6858000"/>
                              <a:gd name="connsiteX3799" fmla="*/ 7712167 w 12192000"/>
                              <a:gd name="connsiteY3799" fmla="*/ 1481034 h 6858000"/>
                              <a:gd name="connsiteX3800" fmla="*/ 7796970 w 12192000"/>
                              <a:gd name="connsiteY3800" fmla="*/ 1565836 h 6858000"/>
                              <a:gd name="connsiteX3801" fmla="*/ 7712167 w 12192000"/>
                              <a:gd name="connsiteY3801" fmla="*/ 1650639 h 6858000"/>
                              <a:gd name="connsiteX3802" fmla="*/ 7627364 w 12192000"/>
                              <a:gd name="connsiteY3802" fmla="*/ 1565836 h 6858000"/>
                              <a:gd name="connsiteX3803" fmla="*/ 7712167 w 12192000"/>
                              <a:gd name="connsiteY3803" fmla="*/ 1481034 h 6858000"/>
                              <a:gd name="connsiteX3804" fmla="*/ 7319889 w 12192000"/>
                              <a:gd name="connsiteY3804" fmla="*/ 1481034 h 6858000"/>
                              <a:gd name="connsiteX3805" fmla="*/ 7404692 w 12192000"/>
                              <a:gd name="connsiteY3805" fmla="*/ 1565836 h 6858000"/>
                              <a:gd name="connsiteX3806" fmla="*/ 7319889 w 12192000"/>
                              <a:gd name="connsiteY3806" fmla="*/ 1650639 h 6858000"/>
                              <a:gd name="connsiteX3807" fmla="*/ 7235086 w 12192000"/>
                              <a:gd name="connsiteY3807" fmla="*/ 1565836 h 6858000"/>
                              <a:gd name="connsiteX3808" fmla="*/ 7319889 w 12192000"/>
                              <a:gd name="connsiteY3808" fmla="*/ 1481034 h 6858000"/>
                              <a:gd name="connsiteX3809" fmla="*/ 6927611 w 12192000"/>
                              <a:gd name="connsiteY3809" fmla="*/ 1481034 h 6858000"/>
                              <a:gd name="connsiteX3810" fmla="*/ 7012414 w 12192000"/>
                              <a:gd name="connsiteY3810" fmla="*/ 1565836 h 6858000"/>
                              <a:gd name="connsiteX3811" fmla="*/ 6927611 w 12192000"/>
                              <a:gd name="connsiteY3811" fmla="*/ 1650639 h 6858000"/>
                              <a:gd name="connsiteX3812" fmla="*/ 6842808 w 12192000"/>
                              <a:gd name="connsiteY3812" fmla="*/ 1565836 h 6858000"/>
                              <a:gd name="connsiteX3813" fmla="*/ 6927611 w 12192000"/>
                              <a:gd name="connsiteY3813" fmla="*/ 1481034 h 6858000"/>
                              <a:gd name="connsiteX3814" fmla="*/ 6535333 w 12192000"/>
                              <a:gd name="connsiteY3814" fmla="*/ 1481034 h 6858000"/>
                              <a:gd name="connsiteX3815" fmla="*/ 6620137 w 12192000"/>
                              <a:gd name="connsiteY3815" fmla="*/ 1565836 h 6858000"/>
                              <a:gd name="connsiteX3816" fmla="*/ 6535333 w 12192000"/>
                              <a:gd name="connsiteY3816" fmla="*/ 1650639 h 6858000"/>
                              <a:gd name="connsiteX3817" fmla="*/ 6450530 w 12192000"/>
                              <a:gd name="connsiteY3817" fmla="*/ 1565836 h 6858000"/>
                              <a:gd name="connsiteX3818" fmla="*/ 6535333 w 12192000"/>
                              <a:gd name="connsiteY3818" fmla="*/ 1481034 h 6858000"/>
                              <a:gd name="connsiteX3819" fmla="*/ 6143055 w 12192000"/>
                              <a:gd name="connsiteY3819" fmla="*/ 1481034 h 6858000"/>
                              <a:gd name="connsiteX3820" fmla="*/ 6227858 w 12192000"/>
                              <a:gd name="connsiteY3820" fmla="*/ 1565836 h 6858000"/>
                              <a:gd name="connsiteX3821" fmla="*/ 6143055 w 12192000"/>
                              <a:gd name="connsiteY3821" fmla="*/ 1650639 h 6858000"/>
                              <a:gd name="connsiteX3822" fmla="*/ 6058253 w 12192000"/>
                              <a:gd name="connsiteY3822" fmla="*/ 1565836 h 6858000"/>
                              <a:gd name="connsiteX3823" fmla="*/ 6143055 w 12192000"/>
                              <a:gd name="connsiteY3823" fmla="*/ 1481034 h 6858000"/>
                              <a:gd name="connsiteX3824" fmla="*/ 5750782 w 12192000"/>
                              <a:gd name="connsiteY3824" fmla="*/ 1481034 h 6858000"/>
                              <a:gd name="connsiteX3825" fmla="*/ 5835582 w 12192000"/>
                              <a:gd name="connsiteY3825" fmla="*/ 1565836 h 6858000"/>
                              <a:gd name="connsiteX3826" fmla="*/ 5750782 w 12192000"/>
                              <a:gd name="connsiteY3826" fmla="*/ 1650639 h 6858000"/>
                              <a:gd name="connsiteX3827" fmla="*/ 5665978 w 12192000"/>
                              <a:gd name="connsiteY3827" fmla="*/ 1565836 h 6858000"/>
                              <a:gd name="connsiteX3828" fmla="*/ 5750782 w 12192000"/>
                              <a:gd name="connsiteY3828" fmla="*/ 1481034 h 6858000"/>
                              <a:gd name="connsiteX3829" fmla="*/ 5358503 w 12192000"/>
                              <a:gd name="connsiteY3829" fmla="*/ 1481034 h 6858000"/>
                              <a:gd name="connsiteX3830" fmla="*/ 5443306 w 12192000"/>
                              <a:gd name="connsiteY3830" fmla="*/ 1565836 h 6858000"/>
                              <a:gd name="connsiteX3831" fmla="*/ 5358503 w 12192000"/>
                              <a:gd name="connsiteY3831" fmla="*/ 1650639 h 6858000"/>
                              <a:gd name="connsiteX3832" fmla="*/ 5273698 w 12192000"/>
                              <a:gd name="connsiteY3832" fmla="*/ 1565836 h 6858000"/>
                              <a:gd name="connsiteX3833" fmla="*/ 5358503 w 12192000"/>
                              <a:gd name="connsiteY3833" fmla="*/ 1481034 h 6858000"/>
                              <a:gd name="connsiteX3834" fmla="*/ 4966223 w 12192000"/>
                              <a:gd name="connsiteY3834" fmla="*/ 1481034 h 6858000"/>
                              <a:gd name="connsiteX3835" fmla="*/ 5051027 w 12192000"/>
                              <a:gd name="connsiteY3835" fmla="*/ 1565836 h 6858000"/>
                              <a:gd name="connsiteX3836" fmla="*/ 4966223 w 12192000"/>
                              <a:gd name="connsiteY3836" fmla="*/ 1650639 h 6858000"/>
                              <a:gd name="connsiteX3837" fmla="*/ 4881419 w 12192000"/>
                              <a:gd name="connsiteY3837" fmla="*/ 1565836 h 6858000"/>
                              <a:gd name="connsiteX3838" fmla="*/ 4966223 w 12192000"/>
                              <a:gd name="connsiteY3838" fmla="*/ 1481034 h 6858000"/>
                              <a:gd name="connsiteX3839" fmla="*/ 4573945 w 12192000"/>
                              <a:gd name="connsiteY3839" fmla="*/ 1481034 h 6858000"/>
                              <a:gd name="connsiteX3840" fmla="*/ 4658748 w 12192000"/>
                              <a:gd name="connsiteY3840" fmla="*/ 1565836 h 6858000"/>
                              <a:gd name="connsiteX3841" fmla="*/ 4573945 w 12192000"/>
                              <a:gd name="connsiteY3841" fmla="*/ 1650639 h 6858000"/>
                              <a:gd name="connsiteX3842" fmla="*/ 4489144 w 12192000"/>
                              <a:gd name="connsiteY3842" fmla="*/ 1565836 h 6858000"/>
                              <a:gd name="connsiteX3843" fmla="*/ 4573945 w 12192000"/>
                              <a:gd name="connsiteY3843" fmla="*/ 1481034 h 6858000"/>
                              <a:gd name="connsiteX3844" fmla="*/ 4181667 w 12192000"/>
                              <a:gd name="connsiteY3844" fmla="*/ 1481034 h 6858000"/>
                              <a:gd name="connsiteX3845" fmla="*/ 4266470 w 12192000"/>
                              <a:gd name="connsiteY3845" fmla="*/ 1565836 h 6858000"/>
                              <a:gd name="connsiteX3846" fmla="*/ 4181667 w 12192000"/>
                              <a:gd name="connsiteY3846" fmla="*/ 1650639 h 6858000"/>
                              <a:gd name="connsiteX3847" fmla="*/ 4096865 w 12192000"/>
                              <a:gd name="connsiteY3847" fmla="*/ 1565836 h 6858000"/>
                              <a:gd name="connsiteX3848" fmla="*/ 4181667 w 12192000"/>
                              <a:gd name="connsiteY3848" fmla="*/ 1481034 h 6858000"/>
                              <a:gd name="connsiteX3849" fmla="*/ 3789392 w 12192000"/>
                              <a:gd name="connsiteY3849" fmla="*/ 1481034 h 6858000"/>
                              <a:gd name="connsiteX3850" fmla="*/ 3874195 w 12192000"/>
                              <a:gd name="connsiteY3850" fmla="*/ 1565836 h 6858000"/>
                              <a:gd name="connsiteX3851" fmla="*/ 3789392 w 12192000"/>
                              <a:gd name="connsiteY3851" fmla="*/ 1650639 h 6858000"/>
                              <a:gd name="connsiteX3852" fmla="*/ 3704589 w 12192000"/>
                              <a:gd name="connsiteY3852" fmla="*/ 1565836 h 6858000"/>
                              <a:gd name="connsiteX3853" fmla="*/ 3789392 w 12192000"/>
                              <a:gd name="connsiteY3853" fmla="*/ 1481034 h 6858000"/>
                              <a:gd name="connsiteX3854" fmla="*/ 3397113 w 12192000"/>
                              <a:gd name="connsiteY3854" fmla="*/ 1481034 h 6858000"/>
                              <a:gd name="connsiteX3855" fmla="*/ 3481917 w 12192000"/>
                              <a:gd name="connsiteY3855" fmla="*/ 1565836 h 6858000"/>
                              <a:gd name="connsiteX3856" fmla="*/ 3397113 w 12192000"/>
                              <a:gd name="connsiteY3856" fmla="*/ 1650639 h 6858000"/>
                              <a:gd name="connsiteX3857" fmla="*/ 3312310 w 12192000"/>
                              <a:gd name="connsiteY3857" fmla="*/ 1565836 h 6858000"/>
                              <a:gd name="connsiteX3858" fmla="*/ 3397113 w 12192000"/>
                              <a:gd name="connsiteY3858" fmla="*/ 1481034 h 6858000"/>
                              <a:gd name="connsiteX3859" fmla="*/ 3004836 w 12192000"/>
                              <a:gd name="connsiteY3859" fmla="*/ 1481034 h 6858000"/>
                              <a:gd name="connsiteX3860" fmla="*/ 3089639 w 12192000"/>
                              <a:gd name="connsiteY3860" fmla="*/ 1565836 h 6858000"/>
                              <a:gd name="connsiteX3861" fmla="*/ 3004836 w 12192000"/>
                              <a:gd name="connsiteY3861" fmla="*/ 1650639 h 6858000"/>
                              <a:gd name="connsiteX3862" fmla="*/ 2920032 w 12192000"/>
                              <a:gd name="connsiteY3862" fmla="*/ 1565836 h 6858000"/>
                              <a:gd name="connsiteX3863" fmla="*/ 3004836 w 12192000"/>
                              <a:gd name="connsiteY3863" fmla="*/ 1481034 h 6858000"/>
                              <a:gd name="connsiteX3864" fmla="*/ 2612558 w 12192000"/>
                              <a:gd name="connsiteY3864" fmla="*/ 1481034 h 6858000"/>
                              <a:gd name="connsiteX3865" fmla="*/ 2697361 w 12192000"/>
                              <a:gd name="connsiteY3865" fmla="*/ 1565836 h 6858000"/>
                              <a:gd name="connsiteX3866" fmla="*/ 2612558 w 12192000"/>
                              <a:gd name="connsiteY3866" fmla="*/ 1650639 h 6858000"/>
                              <a:gd name="connsiteX3867" fmla="*/ 2527754 w 12192000"/>
                              <a:gd name="connsiteY3867" fmla="*/ 1565836 h 6858000"/>
                              <a:gd name="connsiteX3868" fmla="*/ 2612558 w 12192000"/>
                              <a:gd name="connsiteY3868" fmla="*/ 1481034 h 6858000"/>
                              <a:gd name="connsiteX3869" fmla="*/ 2220279 w 12192000"/>
                              <a:gd name="connsiteY3869" fmla="*/ 1481034 h 6858000"/>
                              <a:gd name="connsiteX3870" fmla="*/ 2305082 w 12192000"/>
                              <a:gd name="connsiteY3870" fmla="*/ 1565836 h 6858000"/>
                              <a:gd name="connsiteX3871" fmla="*/ 2220279 w 12192000"/>
                              <a:gd name="connsiteY3871" fmla="*/ 1650639 h 6858000"/>
                              <a:gd name="connsiteX3872" fmla="*/ 2135476 w 12192000"/>
                              <a:gd name="connsiteY3872" fmla="*/ 1565836 h 6858000"/>
                              <a:gd name="connsiteX3873" fmla="*/ 2220279 w 12192000"/>
                              <a:gd name="connsiteY3873" fmla="*/ 1481034 h 6858000"/>
                              <a:gd name="connsiteX3874" fmla="*/ 1828001 w 12192000"/>
                              <a:gd name="connsiteY3874" fmla="*/ 1481034 h 6858000"/>
                              <a:gd name="connsiteX3875" fmla="*/ 1912804 w 12192000"/>
                              <a:gd name="connsiteY3875" fmla="*/ 1565836 h 6858000"/>
                              <a:gd name="connsiteX3876" fmla="*/ 1828001 w 12192000"/>
                              <a:gd name="connsiteY3876" fmla="*/ 1650639 h 6858000"/>
                              <a:gd name="connsiteX3877" fmla="*/ 1743198 w 12192000"/>
                              <a:gd name="connsiteY3877" fmla="*/ 1565836 h 6858000"/>
                              <a:gd name="connsiteX3878" fmla="*/ 1828001 w 12192000"/>
                              <a:gd name="connsiteY3878" fmla="*/ 1481034 h 6858000"/>
                              <a:gd name="connsiteX3879" fmla="*/ 1435723 w 12192000"/>
                              <a:gd name="connsiteY3879" fmla="*/ 1481034 h 6858000"/>
                              <a:gd name="connsiteX3880" fmla="*/ 1520526 w 12192000"/>
                              <a:gd name="connsiteY3880" fmla="*/ 1565836 h 6858000"/>
                              <a:gd name="connsiteX3881" fmla="*/ 1435723 w 12192000"/>
                              <a:gd name="connsiteY3881" fmla="*/ 1650639 h 6858000"/>
                              <a:gd name="connsiteX3882" fmla="*/ 1350920 w 12192000"/>
                              <a:gd name="connsiteY3882" fmla="*/ 1565836 h 6858000"/>
                              <a:gd name="connsiteX3883" fmla="*/ 1435723 w 12192000"/>
                              <a:gd name="connsiteY3883" fmla="*/ 1481034 h 6858000"/>
                              <a:gd name="connsiteX3884" fmla="*/ 1043445 w 12192000"/>
                              <a:gd name="connsiteY3884" fmla="*/ 1481034 h 6858000"/>
                              <a:gd name="connsiteX3885" fmla="*/ 1128249 w 12192000"/>
                              <a:gd name="connsiteY3885" fmla="*/ 1565836 h 6858000"/>
                              <a:gd name="connsiteX3886" fmla="*/ 1043445 w 12192000"/>
                              <a:gd name="connsiteY3886" fmla="*/ 1650639 h 6858000"/>
                              <a:gd name="connsiteX3887" fmla="*/ 958643 w 12192000"/>
                              <a:gd name="connsiteY3887" fmla="*/ 1565836 h 6858000"/>
                              <a:gd name="connsiteX3888" fmla="*/ 1043445 w 12192000"/>
                              <a:gd name="connsiteY3888" fmla="*/ 1481034 h 6858000"/>
                              <a:gd name="connsiteX3889" fmla="*/ 651167 w 12192000"/>
                              <a:gd name="connsiteY3889" fmla="*/ 1481034 h 6858000"/>
                              <a:gd name="connsiteX3890" fmla="*/ 735971 w 12192000"/>
                              <a:gd name="connsiteY3890" fmla="*/ 1565836 h 6858000"/>
                              <a:gd name="connsiteX3891" fmla="*/ 651167 w 12192000"/>
                              <a:gd name="connsiteY3891" fmla="*/ 1650639 h 6858000"/>
                              <a:gd name="connsiteX3892" fmla="*/ 566365 w 12192000"/>
                              <a:gd name="connsiteY3892" fmla="*/ 1565836 h 6858000"/>
                              <a:gd name="connsiteX3893" fmla="*/ 651167 w 12192000"/>
                              <a:gd name="connsiteY3893" fmla="*/ 1481034 h 6858000"/>
                              <a:gd name="connsiteX3894" fmla="*/ 258889 w 12192000"/>
                              <a:gd name="connsiteY3894" fmla="*/ 1481034 h 6858000"/>
                              <a:gd name="connsiteX3895" fmla="*/ 343692 w 12192000"/>
                              <a:gd name="connsiteY3895" fmla="*/ 1565836 h 6858000"/>
                              <a:gd name="connsiteX3896" fmla="*/ 258889 w 12192000"/>
                              <a:gd name="connsiteY3896" fmla="*/ 1650639 h 6858000"/>
                              <a:gd name="connsiteX3897" fmla="*/ 174086 w 12192000"/>
                              <a:gd name="connsiteY3897" fmla="*/ 1565836 h 6858000"/>
                              <a:gd name="connsiteX3898" fmla="*/ 258889 w 12192000"/>
                              <a:gd name="connsiteY3898" fmla="*/ 1481034 h 6858000"/>
                              <a:gd name="connsiteX3899" fmla="*/ 12191632 w 12192000"/>
                              <a:gd name="connsiteY3899" fmla="*/ 1255422 h 6858000"/>
                              <a:gd name="connsiteX3900" fmla="*/ 12192000 w 12192000"/>
                              <a:gd name="connsiteY3900" fmla="*/ 1255496 h 6858000"/>
                              <a:gd name="connsiteX3901" fmla="*/ 12192000 w 12192000"/>
                              <a:gd name="connsiteY3901" fmla="*/ 1424954 h 6858000"/>
                              <a:gd name="connsiteX3902" fmla="*/ 12191632 w 12192000"/>
                              <a:gd name="connsiteY3902" fmla="*/ 1425028 h 6858000"/>
                              <a:gd name="connsiteX3903" fmla="*/ 12106829 w 12192000"/>
                              <a:gd name="connsiteY3903" fmla="*/ 1340225 h 6858000"/>
                              <a:gd name="connsiteX3904" fmla="*/ 12191632 w 12192000"/>
                              <a:gd name="connsiteY3904" fmla="*/ 1255422 h 6858000"/>
                              <a:gd name="connsiteX3905" fmla="*/ 11799349 w 12192000"/>
                              <a:gd name="connsiteY3905" fmla="*/ 1255422 h 6858000"/>
                              <a:gd name="connsiteX3906" fmla="*/ 11884152 w 12192000"/>
                              <a:gd name="connsiteY3906" fmla="*/ 1340225 h 6858000"/>
                              <a:gd name="connsiteX3907" fmla="*/ 11799349 w 12192000"/>
                              <a:gd name="connsiteY3907" fmla="*/ 1425028 h 6858000"/>
                              <a:gd name="connsiteX3908" fmla="*/ 11714546 w 12192000"/>
                              <a:gd name="connsiteY3908" fmla="*/ 1340225 h 6858000"/>
                              <a:gd name="connsiteX3909" fmla="*/ 11799349 w 12192000"/>
                              <a:gd name="connsiteY3909" fmla="*/ 1255422 h 6858000"/>
                              <a:gd name="connsiteX3910" fmla="*/ 11407071 w 12192000"/>
                              <a:gd name="connsiteY3910" fmla="*/ 1255422 h 6858000"/>
                              <a:gd name="connsiteX3911" fmla="*/ 11491874 w 12192000"/>
                              <a:gd name="connsiteY3911" fmla="*/ 1340225 h 6858000"/>
                              <a:gd name="connsiteX3912" fmla="*/ 11407071 w 12192000"/>
                              <a:gd name="connsiteY3912" fmla="*/ 1425028 h 6858000"/>
                              <a:gd name="connsiteX3913" fmla="*/ 11322268 w 12192000"/>
                              <a:gd name="connsiteY3913" fmla="*/ 1340225 h 6858000"/>
                              <a:gd name="connsiteX3914" fmla="*/ 11407071 w 12192000"/>
                              <a:gd name="connsiteY3914" fmla="*/ 1255422 h 6858000"/>
                              <a:gd name="connsiteX3915" fmla="*/ 11014793 w 12192000"/>
                              <a:gd name="connsiteY3915" fmla="*/ 1255422 h 6858000"/>
                              <a:gd name="connsiteX3916" fmla="*/ 11099596 w 12192000"/>
                              <a:gd name="connsiteY3916" fmla="*/ 1340225 h 6858000"/>
                              <a:gd name="connsiteX3917" fmla="*/ 11014793 w 12192000"/>
                              <a:gd name="connsiteY3917" fmla="*/ 1425028 h 6858000"/>
                              <a:gd name="connsiteX3918" fmla="*/ 10929990 w 12192000"/>
                              <a:gd name="connsiteY3918" fmla="*/ 1340225 h 6858000"/>
                              <a:gd name="connsiteX3919" fmla="*/ 11014793 w 12192000"/>
                              <a:gd name="connsiteY3919" fmla="*/ 1255422 h 6858000"/>
                              <a:gd name="connsiteX3920" fmla="*/ 10622515 w 12192000"/>
                              <a:gd name="connsiteY3920" fmla="*/ 1255422 h 6858000"/>
                              <a:gd name="connsiteX3921" fmla="*/ 10707318 w 12192000"/>
                              <a:gd name="connsiteY3921" fmla="*/ 1340225 h 6858000"/>
                              <a:gd name="connsiteX3922" fmla="*/ 10622515 w 12192000"/>
                              <a:gd name="connsiteY3922" fmla="*/ 1425028 h 6858000"/>
                              <a:gd name="connsiteX3923" fmla="*/ 10537712 w 12192000"/>
                              <a:gd name="connsiteY3923" fmla="*/ 1340225 h 6858000"/>
                              <a:gd name="connsiteX3924" fmla="*/ 10622515 w 12192000"/>
                              <a:gd name="connsiteY3924" fmla="*/ 1255422 h 6858000"/>
                              <a:gd name="connsiteX3925" fmla="*/ 10230237 w 12192000"/>
                              <a:gd name="connsiteY3925" fmla="*/ 1255422 h 6858000"/>
                              <a:gd name="connsiteX3926" fmla="*/ 10315040 w 12192000"/>
                              <a:gd name="connsiteY3926" fmla="*/ 1340225 h 6858000"/>
                              <a:gd name="connsiteX3927" fmla="*/ 10230237 w 12192000"/>
                              <a:gd name="connsiteY3927" fmla="*/ 1425028 h 6858000"/>
                              <a:gd name="connsiteX3928" fmla="*/ 10145434 w 12192000"/>
                              <a:gd name="connsiteY3928" fmla="*/ 1340225 h 6858000"/>
                              <a:gd name="connsiteX3929" fmla="*/ 10230237 w 12192000"/>
                              <a:gd name="connsiteY3929" fmla="*/ 1255422 h 6858000"/>
                              <a:gd name="connsiteX3930" fmla="*/ 9837959 w 12192000"/>
                              <a:gd name="connsiteY3930" fmla="*/ 1255422 h 6858000"/>
                              <a:gd name="connsiteX3931" fmla="*/ 9922762 w 12192000"/>
                              <a:gd name="connsiteY3931" fmla="*/ 1340225 h 6858000"/>
                              <a:gd name="connsiteX3932" fmla="*/ 9837959 w 12192000"/>
                              <a:gd name="connsiteY3932" fmla="*/ 1425028 h 6858000"/>
                              <a:gd name="connsiteX3933" fmla="*/ 9753156 w 12192000"/>
                              <a:gd name="connsiteY3933" fmla="*/ 1340225 h 6858000"/>
                              <a:gd name="connsiteX3934" fmla="*/ 9837959 w 12192000"/>
                              <a:gd name="connsiteY3934" fmla="*/ 1255422 h 6858000"/>
                              <a:gd name="connsiteX3935" fmla="*/ 9445681 w 12192000"/>
                              <a:gd name="connsiteY3935" fmla="*/ 1255422 h 6858000"/>
                              <a:gd name="connsiteX3936" fmla="*/ 9530484 w 12192000"/>
                              <a:gd name="connsiteY3936" fmla="*/ 1340225 h 6858000"/>
                              <a:gd name="connsiteX3937" fmla="*/ 9445681 w 12192000"/>
                              <a:gd name="connsiteY3937" fmla="*/ 1425028 h 6858000"/>
                              <a:gd name="connsiteX3938" fmla="*/ 9360878 w 12192000"/>
                              <a:gd name="connsiteY3938" fmla="*/ 1340225 h 6858000"/>
                              <a:gd name="connsiteX3939" fmla="*/ 9445681 w 12192000"/>
                              <a:gd name="connsiteY3939" fmla="*/ 1255422 h 6858000"/>
                              <a:gd name="connsiteX3940" fmla="*/ 9053403 w 12192000"/>
                              <a:gd name="connsiteY3940" fmla="*/ 1255422 h 6858000"/>
                              <a:gd name="connsiteX3941" fmla="*/ 9138206 w 12192000"/>
                              <a:gd name="connsiteY3941" fmla="*/ 1340225 h 6858000"/>
                              <a:gd name="connsiteX3942" fmla="*/ 9053403 w 12192000"/>
                              <a:gd name="connsiteY3942" fmla="*/ 1425028 h 6858000"/>
                              <a:gd name="connsiteX3943" fmla="*/ 8968600 w 12192000"/>
                              <a:gd name="connsiteY3943" fmla="*/ 1340225 h 6858000"/>
                              <a:gd name="connsiteX3944" fmla="*/ 9053403 w 12192000"/>
                              <a:gd name="connsiteY3944" fmla="*/ 1255422 h 6858000"/>
                              <a:gd name="connsiteX3945" fmla="*/ 8661125 w 12192000"/>
                              <a:gd name="connsiteY3945" fmla="*/ 1255422 h 6858000"/>
                              <a:gd name="connsiteX3946" fmla="*/ 8745928 w 12192000"/>
                              <a:gd name="connsiteY3946" fmla="*/ 1340225 h 6858000"/>
                              <a:gd name="connsiteX3947" fmla="*/ 8661125 w 12192000"/>
                              <a:gd name="connsiteY3947" fmla="*/ 1425028 h 6858000"/>
                              <a:gd name="connsiteX3948" fmla="*/ 8576322 w 12192000"/>
                              <a:gd name="connsiteY3948" fmla="*/ 1340225 h 6858000"/>
                              <a:gd name="connsiteX3949" fmla="*/ 8661125 w 12192000"/>
                              <a:gd name="connsiteY3949" fmla="*/ 1255422 h 6858000"/>
                              <a:gd name="connsiteX3950" fmla="*/ 8268847 w 12192000"/>
                              <a:gd name="connsiteY3950" fmla="*/ 1255422 h 6858000"/>
                              <a:gd name="connsiteX3951" fmla="*/ 8353650 w 12192000"/>
                              <a:gd name="connsiteY3951" fmla="*/ 1340225 h 6858000"/>
                              <a:gd name="connsiteX3952" fmla="*/ 8268847 w 12192000"/>
                              <a:gd name="connsiteY3952" fmla="*/ 1425028 h 6858000"/>
                              <a:gd name="connsiteX3953" fmla="*/ 8184044 w 12192000"/>
                              <a:gd name="connsiteY3953" fmla="*/ 1340225 h 6858000"/>
                              <a:gd name="connsiteX3954" fmla="*/ 8268847 w 12192000"/>
                              <a:gd name="connsiteY3954" fmla="*/ 1255422 h 6858000"/>
                              <a:gd name="connsiteX3955" fmla="*/ 7876569 w 12192000"/>
                              <a:gd name="connsiteY3955" fmla="*/ 1255422 h 6858000"/>
                              <a:gd name="connsiteX3956" fmla="*/ 7961372 w 12192000"/>
                              <a:gd name="connsiteY3956" fmla="*/ 1340225 h 6858000"/>
                              <a:gd name="connsiteX3957" fmla="*/ 7876569 w 12192000"/>
                              <a:gd name="connsiteY3957" fmla="*/ 1425028 h 6858000"/>
                              <a:gd name="connsiteX3958" fmla="*/ 7791766 w 12192000"/>
                              <a:gd name="connsiteY3958" fmla="*/ 1340225 h 6858000"/>
                              <a:gd name="connsiteX3959" fmla="*/ 7876569 w 12192000"/>
                              <a:gd name="connsiteY3959" fmla="*/ 1255422 h 6858000"/>
                              <a:gd name="connsiteX3960" fmla="*/ 7484291 w 12192000"/>
                              <a:gd name="connsiteY3960" fmla="*/ 1255422 h 6858000"/>
                              <a:gd name="connsiteX3961" fmla="*/ 7569094 w 12192000"/>
                              <a:gd name="connsiteY3961" fmla="*/ 1340225 h 6858000"/>
                              <a:gd name="connsiteX3962" fmla="*/ 7484291 w 12192000"/>
                              <a:gd name="connsiteY3962" fmla="*/ 1425028 h 6858000"/>
                              <a:gd name="connsiteX3963" fmla="*/ 7399488 w 12192000"/>
                              <a:gd name="connsiteY3963" fmla="*/ 1340225 h 6858000"/>
                              <a:gd name="connsiteX3964" fmla="*/ 7484291 w 12192000"/>
                              <a:gd name="connsiteY3964" fmla="*/ 1255422 h 6858000"/>
                              <a:gd name="connsiteX3965" fmla="*/ 7092013 w 12192000"/>
                              <a:gd name="connsiteY3965" fmla="*/ 1255422 h 6858000"/>
                              <a:gd name="connsiteX3966" fmla="*/ 7176816 w 12192000"/>
                              <a:gd name="connsiteY3966" fmla="*/ 1340225 h 6858000"/>
                              <a:gd name="connsiteX3967" fmla="*/ 7092013 w 12192000"/>
                              <a:gd name="connsiteY3967" fmla="*/ 1425028 h 6858000"/>
                              <a:gd name="connsiteX3968" fmla="*/ 7007210 w 12192000"/>
                              <a:gd name="connsiteY3968" fmla="*/ 1340225 h 6858000"/>
                              <a:gd name="connsiteX3969" fmla="*/ 7092013 w 12192000"/>
                              <a:gd name="connsiteY3969" fmla="*/ 1255422 h 6858000"/>
                              <a:gd name="connsiteX3970" fmla="*/ 6699735 w 12192000"/>
                              <a:gd name="connsiteY3970" fmla="*/ 1255422 h 6858000"/>
                              <a:gd name="connsiteX3971" fmla="*/ 6784538 w 12192000"/>
                              <a:gd name="connsiteY3971" fmla="*/ 1340225 h 6858000"/>
                              <a:gd name="connsiteX3972" fmla="*/ 6699735 w 12192000"/>
                              <a:gd name="connsiteY3972" fmla="*/ 1425028 h 6858000"/>
                              <a:gd name="connsiteX3973" fmla="*/ 6614932 w 12192000"/>
                              <a:gd name="connsiteY3973" fmla="*/ 1340225 h 6858000"/>
                              <a:gd name="connsiteX3974" fmla="*/ 6699735 w 12192000"/>
                              <a:gd name="connsiteY3974" fmla="*/ 1255422 h 6858000"/>
                              <a:gd name="connsiteX3975" fmla="*/ 6307457 w 12192000"/>
                              <a:gd name="connsiteY3975" fmla="*/ 1255422 h 6858000"/>
                              <a:gd name="connsiteX3976" fmla="*/ 6392260 w 12192000"/>
                              <a:gd name="connsiteY3976" fmla="*/ 1340225 h 6858000"/>
                              <a:gd name="connsiteX3977" fmla="*/ 6307457 w 12192000"/>
                              <a:gd name="connsiteY3977" fmla="*/ 1425028 h 6858000"/>
                              <a:gd name="connsiteX3978" fmla="*/ 6222654 w 12192000"/>
                              <a:gd name="connsiteY3978" fmla="*/ 1340225 h 6858000"/>
                              <a:gd name="connsiteX3979" fmla="*/ 6307457 w 12192000"/>
                              <a:gd name="connsiteY3979" fmla="*/ 1255422 h 6858000"/>
                              <a:gd name="connsiteX3980" fmla="*/ 5915181 w 12192000"/>
                              <a:gd name="connsiteY3980" fmla="*/ 1255422 h 6858000"/>
                              <a:gd name="connsiteX3981" fmla="*/ 5999985 w 12192000"/>
                              <a:gd name="connsiteY3981" fmla="*/ 1340225 h 6858000"/>
                              <a:gd name="connsiteX3982" fmla="*/ 5915181 w 12192000"/>
                              <a:gd name="connsiteY3982" fmla="*/ 1425028 h 6858000"/>
                              <a:gd name="connsiteX3983" fmla="*/ 5830378 w 12192000"/>
                              <a:gd name="connsiteY3983" fmla="*/ 1340225 h 6858000"/>
                              <a:gd name="connsiteX3984" fmla="*/ 5915181 w 12192000"/>
                              <a:gd name="connsiteY3984" fmla="*/ 1255422 h 6858000"/>
                              <a:gd name="connsiteX3985" fmla="*/ 5522907 w 12192000"/>
                              <a:gd name="connsiteY3985" fmla="*/ 1255422 h 6858000"/>
                              <a:gd name="connsiteX3986" fmla="*/ 5607708 w 12192000"/>
                              <a:gd name="connsiteY3986" fmla="*/ 1340225 h 6858000"/>
                              <a:gd name="connsiteX3987" fmla="*/ 5522907 w 12192000"/>
                              <a:gd name="connsiteY3987" fmla="*/ 1425028 h 6858000"/>
                              <a:gd name="connsiteX3988" fmla="*/ 5438103 w 12192000"/>
                              <a:gd name="connsiteY3988" fmla="*/ 1340225 h 6858000"/>
                              <a:gd name="connsiteX3989" fmla="*/ 5522907 w 12192000"/>
                              <a:gd name="connsiteY3989" fmla="*/ 1255422 h 6858000"/>
                              <a:gd name="connsiteX3990" fmla="*/ 5130630 w 12192000"/>
                              <a:gd name="connsiteY3990" fmla="*/ 1255422 h 6858000"/>
                              <a:gd name="connsiteX3991" fmla="*/ 5215431 w 12192000"/>
                              <a:gd name="connsiteY3991" fmla="*/ 1340225 h 6858000"/>
                              <a:gd name="connsiteX3992" fmla="*/ 5130630 w 12192000"/>
                              <a:gd name="connsiteY3992" fmla="*/ 1425028 h 6858000"/>
                              <a:gd name="connsiteX3993" fmla="*/ 5045821 w 12192000"/>
                              <a:gd name="connsiteY3993" fmla="*/ 1340225 h 6858000"/>
                              <a:gd name="connsiteX3994" fmla="*/ 5130630 w 12192000"/>
                              <a:gd name="connsiteY3994" fmla="*/ 1255422 h 6858000"/>
                              <a:gd name="connsiteX3995" fmla="*/ 4738348 w 12192000"/>
                              <a:gd name="connsiteY3995" fmla="*/ 1255422 h 6858000"/>
                              <a:gd name="connsiteX3996" fmla="*/ 4823155 w 12192000"/>
                              <a:gd name="connsiteY3996" fmla="*/ 1340225 h 6858000"/>
                              <a:gd name="connsiteX3997" fmla="*/ 4738348 w 12192000"/>
                              <a:gd name="connsiteY3997" fmla="*/ 1425028 h 6858000"/>
                              <a:gd name="connsiteX3998" fmla="*/ 4653547 w 12192000"/>
                              <a:gd name="connsiteY3998" fmla="*/ 1340225 h 6858000"/>
                              <a:gd name="connsiteX3999" fmla="*/ 4738348 w 12192000"/>
                              <a:gd name="connsiteY3999" fmla="*/ 1255422 h 6858000"/>
                              <a:gd name="connsiteX4000" fmla="*/ 4346070 w 12192000"/>
                              <a:gd name="connsiteY4000" fmla="*/ 1255422 h 6858000"/>
                              <a:gd name="connsiteX4001" fmla="*/ 4430874 w 12192000"/>
                              <a:gd name="connsiteY4001" fmla="*/ 1340225 h 6858000"/>
                              <a:gd name="connsiteX4002" fmla="*/ 4346070 w 12192000"/>
                              <a:gd name="connsiteY4002" fmla="*/ 1425028 h 6858000"/>
                              <a:gd name="connsiteX4003" fmla="*/ 4261271 w 12192000"/>
                              <a:gd name="connsiteY4003" fmla="*/ 1340225 h 6858000"/>
                              <a:gd name="connsiteX4004" fmla="*/ 4346070 w 12192000"/>
                              <a:gd name="connsiteY4004" fmla="*/ 1255422 h 6858000"/>
                              <a:gd name="connsiteX4005" fmla="*/ 3953795 w 12192000"/>
                              <a:gd name="connsiteY4005" fmla="*/ 1255422 h 6858000"/>
                              <a:gd name="connsiteX4006" fmla="*/ 4038597 w 12192000"/>
                              <a:gd name="connsiteY4006" fmla="*/ 1340225 h 6858000"/>
                              <a:gd name="connsiteX4007" fmla="*/ 3953795 w 12192000"/>
                              <a:gd name="connsiteY4007" fmla="*/ 1425028 h 6858000"/>
                              <a:gd name="connsiteX4008" fmla="*/ 3868993 w 12192000"/>
                              <a:gd name="connsiteY4008" fmla="*/ 1340225 h 6858000"/>
                              <a:gd name="connsiteX4009" fmla="*/ 3953795 w 12192000"/>
                              <a:gd name="connsiteY4009" fmla="*/ 1255422 h 6858000"/>
                              <a:gd name="connsiteX4010" fmla="*/ 3561517 w 12192000"/>
                              <a:gd name="connsiteY4010" fmla="*/ 1255422 h 6858000"/>
                              <a:gd name="connsiteX4011" fmla="*/ 3646321 w 12192000"/>
                              <a:gd name="connsiteY4011" fmla="*/ 1340225 h 6858000"/>
                              <a:gd name="connsiteX4012" fmla="*/ 3561517 w 12192000"/>
                              <a:gd name="connsiteY4012" fmla="*/ 1425028 h 6858000"/>
                              <a:gd name="connsiteX4013" fmla="*/ 3476714 w 12192000"/>
                              <a:gd name="connsiteY4013" fmla="*/ 1340225 h 6858000"/>
                              <a:gd name="connsiteX4014" fmla="*/ 3561517 w 12192000"/>
                              <a:gd name="connsiteY4014" fmla="*/ 1255422 h 6858000"/>
                              <a:gd name="connsiteX4015" fmla="*/ 3169240 w 12192000"/>
                              <a:gd name="connsiteY4015" fmla="*/ 1255422 h 6858000"/>
                              <a:gd name="connsiteX4016" fmla="*/ 3254043 w 12192000"/>
                              <a:gd name="connsiteY4016" fmla="*/ 1340225 h 6858000"/>
                              <a:gd name="connsiteX4017" fmla="*/ 3169240 w 12192000"/>
                              <a:gd name="connsiteY4017" fmla="*/ 1425028 h 6858000"/>
                              <a:gd name="connsiteX4018" fmla="*/ 3084437 w 12192000"/>
                              <a:gd name="connsiteY4018" fmla="*/ 1340225 h 6858000"/>
                              <a:gd name="connsiteX4019" fmla="*/ 3169240 w 12192000"/>
                              <a:gd name="connsiteY4019" fmla="*/ 1255422 h 6858000"/>
                              <a:gd name="connsiteX4020" fmla="*/ 2776962 w 12192000"/>
                              <a:gd name="connsiteY4020" fmla="*/ 1255422 h 6858000"/>
                              <a:gd name="connsiteX4021" fmla="*/ 2861765 w 12192000"/>
                              <a:gd name="connsiteY4021" fmla="*/ 1340225 h 6858000"/>
                              <a:gd name="connsiteX4022" fmla="*/ 2776962 w 12192000"/>
                              <a:gd name="connsiteY4022" fmla="*/ 1425028 h 6858000"/>
                              <a:gd name="connsiteX4023" fmla="*/ 2692159 w 12192000"/>
                              <a:gd name="connsiteY4023" fmla="*/ 1340225 h 6858000"/>
                              <a:gd name="connsiteX4024" fmla="*/ 2776962 w 12192000"/>
                              <a:gd name="connsiteY4024" fmla="*/ 1255422 h 6858000"/>
                              <a:gd name="connsiteX4025" fmla="*/ 2384684 w 12192000"/>
                              <a:gd name="connsiteY4025" fmla="*/ 1255422 h 6858000"/>
                              <a:gd name="connsiteX4026" fmla="*/ 2469487 w 12192000"/>
                              <a:gd name="connsiteY4026" fmla="*/ 1340225 h 6858000"/>
                              <a:gd name="connsiteX4027" fmla="*/ 2384684 w 12192000"/>
                              <a:gd name="connsiteY4027" fmla="*/ 1425028 h 6858000"/>
                              <a:gd name="connsiteX4028" fmla="*/ 2299881 w 12192000"/>
                              <a:gd name="connsiteY4028" fmla="*/ 1340225 h 6858000"/>
                              <a:gd name="connsiteX4029" fmla="*/ 2384684 w 12192000"/>
                              <a:gd name="connsiteY4029" fmla="*/ 1255422 h 6858000"/>
                              <a:gd name="connsiteX4030" fmla="*/ 1992405 w 12192000"/>
                              <a:gd name="connsiteY4030" fmla="*/ 1255422 h 6858000"/>
                              <a:gd name="connsiteX4031" fmla="*/ 2077208 w 12192000"/>
                              <a:gd name="connsiteY4031" fmla="*/ 1340225 h 6858000"/>
                              <a:gd name="connsiteX4032" fmla="*/ 1992405 w 12192000"/>
                              <a:gd name="connsiteY4032" fmla="*/ 1425028 h 6858000"/>
                              <a:gd name="connsiteX4033" fmla="*/ 1907601 w 12192000"/>
                              <a:gd name="connsiteY4033" fmla="*/ 1340225 h 6858000"/>
                              <a:gd name="connsiteX4034" fmla="*/ 1992405 w 12192000"/>
                              <a:gd name="connsiteY4034" fmla="*/ 1255422 h 6858000"/>
                              <a:gd name="connsiteX4035" fmla="*/ 1600127 w 12192000"/>
                              <a:gd name="connsiteY4035" fmla="*/ 1255422 h 6858000"/>
                              <a:gd name="connsiteX4036" fmla="*/ 1684929 w 12192000"/>
                              <a:gd name="connsiteY4036" fmla="*/ 1340225 h 6858000"/>
                              <a:gd name="connsiteX4037" fmla="*/ 1600127 w 12192000"/>
                              <a:gd name="connsiteY4037" fmla="*/ 1425028 h 6858000"/>
                              <a:gd name="connsiteX4038" fmla="*/ 1515324 w 12192000"/>
                              <a:gd name="connsiteY4038" fmla="*/ 1340225 h 6858000"/>
                              <a:gd name="connsiteX4039" fmla="*/ 1600127 w 12192000"/>
                              <a:gd name="connsiteY4039" fmla="*/ 1255422 h 6858000"/>
                              <a:gd name="connsiteX4040" fmla="*/ 1207850 w 12192000"/>
                              <a:gd name="connsiteY4040" fmla="*/ 1255422 h 6858000"/>
                              <a:gd name="connsiteX4041" fmla="*/ 1292653 w 12192000"/>
                              <a:gd name="connsiteY4041" fmla="*/ 1340225 h 6858000"/>
                              <a:gd name="connsiteX4042" fmla="*/ 1207850 w 12192000"/>
                              <a:gd name="connsiteY4042" fmla="*/ 1425028 h 6858000"/>
                              <a:gd name="connsiteX4043" fmla="*/ 1123047 w 12192000"/>
                              <a:gd name="connsiteY4043" fmla="*/ 1340225 h 6858000"/>
                              <a:gd name="connsiteX4044" fmla="*/ 1207850 w 12192000"/>
                              <a:gd name="connsiteY4044" fmla="*/ 1255422 h 6858000"/>
                              <a:gd name="connsiteX4045" fmla="*/ 815572 w 12192000"/>
                              <a:gd name="connsiteY4045" fmla="*/ 1255422 h 6858000"/>
                              <a:gd name="connsiteX4046" fmla="*/ 900375 w 12192000"/>
                              <a:gd name="connsiteY4046" fmla="*/ 1340225 h 6858000"/>
                              <a:gd name="connsiteX4047" fmla="*/ 815572 w 12192000"/>
                              <a:gd name="connsiteY4047" fmla="*/ 1425028 h 6858000"/>
                              <a:gd name="connsiteX4048" fmla="*/ 730769 w 12192000"/>
                              <a:gd name="connsiteY4048" fmla="*/ 1340225 h 6858000"/>
                              <a:gd name="connsiteX4049" fmla="*/ 815572 w 12192000"/>
                              <a:gd name="connsiteY4049" fmla="*/ 1255422 h 6858000"/>
                              <a:gd name="connsiteX4050" fmla="*/ 423294 w 12192000"/>
                              <a:gd name="connsiteY4050" fmla="*/ 1255422 h 6858000"/>
                              <a:gd name="connsiteX4051" fmla="*/ 508097 w 12192000"/>
                              <a:gd name="connsiteY4051" fmla="*/ 1340225 h 6858000"/>
                              <a:gd name="connsiteX4052" fmla="*/ 423294 w 12192000"/>
                              <a:gd name="connsiteY4052" fmla="*/ 1425028 h 6858000"/>
                              <a:gd name="connsiteX4053" fmla="*/ 338491 w 12192000"/>
                              <a:gd name="connsiteY4053" fmla="*/ 1340225 h 6858000"/>
                              <a:gd name="connsiteX4054" fmla="*/ 423294 w 12192000"/>
                              <a:gd name="connsiteY4054" fmla="*/ 1255422 h 6858000"/>
                              <a:gd name="connsiteX4055" fmla="*/ 31017 w 12192000"/>
                              <a:gd name="connsiteY4055" fmla="*/ 1255422 h 6858000"/>
                              <a:gd name="connsiteX4056" fmla="*/ 115820 w 12192000"/>
                              <a:gd name="connsiteY4056" fmla="*/ 1340225 h 6858000"/>
                              <a:gd name="connsiteX4057" fmla="*/ 31017 w 12192000"/>
                              <a:gd name="connsiteY4057" fmla="*/ 1425028 h 6858000"/>
                              <a:gd name="connsiteX4058" fmla="*/ 0 w 12192000"/>
                              <a:gd name="connsiteY4058" fmla="*/ 1418766 h 6858000"/>
                              <a:gd name="connsiteX4059" fmla="*/ 0 w 12192000"/>
                              <a:gd name="connsiteY4059" fmla="*/ 1261684 h 6858000"/>
                              <a:gd name="connsiteX4060" fmla="*/ 12022743 w 12192000"/>
                              <a:gd name="connsiteY4060" fmla="*/ 1029809 h 6858000"/>
                              <a:gd name="connsiteX4061" fmla="*/ 12107546 w 12192000"/>
                              <a:gd name="connsiteY4061" fmla="*/ 1114612 h 6858000"/>
                              <a:gd name="connsiteX4062" fmla="*/ 12022743 w 12192000"/>
                              <a:gd name="connsiteY4062" fmla="*/ 1199416 h 6858000"/>
                              <a:gd name="connsiteX4063" fmla="*/ 11937940 w 12192000"/>
                              <a:gd name="connsiteY4063" fmla="*/ 1114612 h 6858000"/>
                              <a:gd name="connsiteX4064" fmla="*/ 12022743 w 12192000"/>
                              <a:gd name="connsiteY4064" fmla="*/ 1029809 h 6858000"/>
                              <a:gd name="connsiteX4065" fmla="*/ 11630465 w 12192000"/>
                              <a:gd name="connsiteY4065" fmla="*/ 1029809 h 6858000"/>
                              <a:gd name="connsiteX4066" fmla="*/ 11715268 w 12192000"/>
                              <a:gd name="connsiteY4066" fmla="*/ 1114612 h 6858000"/>
                              <a:gd name="connsiteX4067" fmla="*/ 11630465 w 12192000"/>
                              <a:gd name="connsiteY4067" fmla="*/ 1199416 h 6858000"/>
                              <a:gd name="connsiteX4068" fmla="*/ 11545662 w 12192000"/>
                              <a:gd name="connsiteY4068" fmla="*/ 1114612 h 6858000"/>
                              <a:gd name="connsiteX4069" fmla="*/ 11630465 w 12192000"/>
                              <a:gd name="connsiteY4069" fmla="*/ 1029809 h 6858000"/>
                              <a:gd name="connsiteX4070" fmla="*/ 11238187 w 12192000"/>
                              <a:gd name="connsiteY4070" fmla="*/ 1029809 h 6858000"/>
                              <a:gd name="connsiteX4071" fmla="*/ 11322990 w 12192000"/>
                              <a:gd name="connsiteY4071" fmla="*/ 1114612 h 6858000"/>
                              <a:gd name="connsiteX4072" fmla="*/ 11238187 w 12192000"/>
                              <a:gd name="connsiteY4072" fmla="*/ 1199416 h 6858000"/>
                              <a:gd name="connsiteX4073" fmla="*/ 11153384 w 12192000"/>
                              <a:gd name="connsiteY4073" fmla="*/ 1114612 h 6858000"/>
                              <a:gd name="connsiteX4074" fmla="*/ 11238187 w 12192000"/>
                              <a:gd name="connsiteY4074" fmla="*/ 1029809 h 6858000"/>
                              <a:gd name="connsiteX4075" fmla="*/ 10845909 w 12192000"/>
                              <a:gd name="connsiteY4075" fmla="*/ 1029809 h 6858000"/>
                              <a:gd name="connsiteX4076" fmla="*/ 10930712 w 12192000"/>
                              <a:gd name="connsiteY4076" fmla="*/ 1114612 h 6858000"/>
                              <a:gd name="connsiteX4077" fmla="*/ 10845909 w 12192000"/>
                              <a:gd name="connsiteY4077" fmla="*/ 1199416 h 6858000"/>
                              <a:gd name="connsiteX4078" fmla="*/ 10761106 w 12192000"/>
                              <a:gd name="connsiteY4078" fmla="*/ 1114612 h 6858000"/>
                              <a:gd name="connsiteX4079" fmla="*/ 10845909 w 12192000"/>
                              <a:gd name="connsiteY4079" fmla="*/ 1029809 h 6858000"/>
                              <a:gd name="connsiteX4080" fmla="*/ 10453631 w 12192000"/>
                              <a:gd name="connsiteY4080" fmla="*/ 1029809 h 6858000"/>
                              <a:gd name="connsiteX4081" fmla="*/ 10538434 w 12192000"/>
                              <a:gd name="connsiteY4081" fmla="*/ 1114612 h 6858000"/>
                              <a:gd name="connsiteX4082" fmla="*/ 10453631 w 12192000"/>
                              <a:gd name="connsiteY4082" fmla="*/ 1199416 h 6858000"/>
                              <a:gd name="connsiteX4083" fmla="*/ 10368828 w 12192000"/>
                              <a:gd name="connsiteY4083" fmla="*/ 1114612 h 6858000"/>
                              <a:gd name="connsiteX4084" fmla="*/ 10453631 w 12192000"/>
                              <a:gd name="connsiteY4084" fmla="*/ 1029809 h 6858000"/>
                              <a:gd name="connsiteX4085" fmla="*/ 10061353 w 12192000"/>
                              <a:gd name="connsiteY4085" fmla="*/ 1029809 h 6858000"/>
                              <a:gd name="connsiteX4086" fmla="*/ 10146156 w 12192000"/>
                              <a:gd name="connsiteY4086" fmla="*/ 1114612 h 6858000"/>
                              <a:gd name="connsiteX4087" fmla="*/ 10061353 w 12192000"/>
                              <a:gd name="connsiteY4087" fmla="*/ 1199416 h 6858000"/>
                              <a:gd name="connsiteX4088" fmla="*/ 9976550 w 12192000"/>
                              <a:gd name="connsiteY4088" fmla="*/ 1114612 h 6858000"/>
                              <a:gd name="connsiteX4089" fmla="*/ 10061353 w 12192000"/>
                              <a:gd name="connsiteY4089" fmla="*/ 1029809 h 6858000"/>
                              <a:gd name="connsiteX4090" fmla="*/ 9669075 w 12192000"/>
                              <a:gd name="connsiteY4090" fmla="*/ 1029809 h 6858000"/>
                              <a:gd name="connsiteX4091" fmla="*/ 9753878 w 12192000"/>
                              <a:gd name="connsiteY4091" fmla="*/ 1114612 h 6858000"/>
                              <a:gd name="connsiteX4092" fmla="*/ 9669075 w 12192000"/>
                              <a:gd name="connsiteY4092" fmla="*/ 1199416 h 6858000"/>
                              <a:gd name="connsiteX4093" fmla="*/ 9584272 w 12192000"/>
                              <a:gd name="connsiteY4093" fmla="*/ 1114612 h 6858000"/>
                              <a:gd name="connsiteX4094" fmla="*/ 9669075 w 12192000"/>
                              <a:gd name="connsiteY4094" fmla="*/ 1029809 h 6858000"/>
                              <a:gd name="connsiteX4095" fmla="*/ 9276797 w 12192000"/>
                              <a:gd name="connsiteY4095" fmla="*/ 1029809 h 6858000"/>
                              <a:gd name="connsiteX4096" fmla="*/ 9361600 w 12192000"/>
                              <a:gd name="connsiteY4096" fmla="*/ 1114612 h 6858000"/>
                              <a:gd name="connsiteX4097" fmla="*/ 9276797 w 12192000"/>
                              <a:gd name="connsiteY4097" fmla="*/ 1199416 h 6858000"/>
                              <a:gd name="connsiteX4098" fmla="*/ 9191994 w 12192000"/>
                              <a:gd name="connsiteY4098" fmla="*/ 1114612 h 6858000"/>
                              <a:gd name="connsiteX4099" fmla="*/ 9276797 w 12192000"/>
                              <a:gd name="connsiteY4099" fmla="*/ 1029809 h 6858000"/>
                              <a:gd name="connsiteX4100" fmla="*/ 8884519 w 12192000"/>
                              <a:gd name="connsiteY4100" fmla="*/ 1029809 h 6858000"/>
                              <a:gd name="connsiteX4101" fmla="*/ 8969322 w 12192000"/>
                              <a:gd name="connsiteY4101" fmla="*/ 1114612 h 6858000"/>
                              <a:gd name="connsiteX4102" fmla="*/ 8884519 w 12192000"/>
                              <a:gd name="connsiteY4102" fmla="*/ 1199416 h 6858000"/>
                              <a:gd name="connsiteX4103" fmla="*/ 8799716 w 12192000"/>
                              <a:gd name="connsiteY4103" fmla="*/ 1114612 h 6858000"/>
                              <a:gd name="connsiteX4104" fmla="*/ 8884519 w 12192000"/>
                              <a:gd name="connsiteY4104" fmla="*/ 1029809 h 6858000"/>
                              <a:gd name="connsiteX4105" fmla="*/ 8492241 w 12192000"/>
                              <a:gd name="connsiteY4105" fmla="*/ 1029809 h 6858000"/>
                              <a:gd name="connsiteX4106" fmla="*/ 8577044 w 12192000"/>
                              <a:gd name="connsiteY4106" fmla="*/ 1114612 h 6858000"/>
                              <a:gd name="connsiteX4107" fmla="*/ 8492241 w 12192000"/>
                              <a:gd name="connsiteY4107" fmla="*/ 1199416 h 6858000"/>
                              <a:gd name="connsiteX4108" fmla="*/ 8407438 w 12192000"/>
                              <a:gd name="connsiteY4108" fmla="*/ 1114612 h 6858000"/>
                              <a:gd name="connsiteX4109" fmla="*/ 8492241 w 12192000"/>
                              <a:gd name="connsiteY4109" fmla="*/ 1029809 h 6858000"/>
                              <a:gd name="connsiteX4110" fmla="*/ 8099963 w 12192000"/>
                              <a:gd name="connsiteY4110" fmla="*/ 1029809 h 6858000"/>
                              <a:gd name="connsiteX4111" fmla="*/ 8184766 w 12192000"/>
                              <a:gd name="connsiteY4111" fmla="*/ 1114612 h 6858000"/>
                              <a:gd name="connsiteX4112" fmla="*/ 8099963 w 12192000"/>
                              <a:gd name="connsiteY4112" fmla="*/ 1199416 h 6858000"/>
                              <a:gd name="connsiteX4113" fmla="*/ 8015160 w 12192000"/>
                              <a:gd name="connsiteY4113" fmla="*/ 1114612 h 6858000"/>
                              <a:gd name="connsiteX4114" fmla="*/ 8099963 w 12192000"/>
                              <a:gd name="connsiteY4114" fmla="*/ 1029809 h 6858000"/>
                              <a:gd name="connsiteX4115" fmla="*/ 7707685 w 12192000"/>
                              <a:gd name="connsiteY4115" fmla="*/ 1029809 h 6858000"/>
                              <a:gd name="connsiteX4116" fmla="*/ 7792488 w 12192000"/>
                              <a:gd name="connsiteY4116" fmla="*/ 1114612 h 6858000"/>
                              <a:gd name="connsiteX4117" fmla="*/ 7707685 w 12192000"/>
                              <a:gd name="connsiteY4117" fmla="*/ 1199416 h 6858000"/>
                              <a:gd name="connsiteX4118" fmla="*/ 7622882 w 12192000"/>
                              <a:gd name="connsiteY4118" fmla="*/ 1114612 h 6858000"/>
                              <a:gd name="connsiteX4119" fmla="*/ 7707685 w 12192000"/>
                              <a:gd name="connsiteY4119" fmla="*/ 1029809 h 6858000"/>
                              <a:gd name="connsiteX4120" fmla="*/ 7315407 w 12192000"/>
                              <a:gd name="connsiteY4120" fmla="*/ 1029809 h 6858000"/>
                              <a:gd name="connsiteX4121" fmla="*/ 7400210 w 12192000"/>
                              <a:gd name="connsiteY4121" fmla="*/ 1114612 h 6858000"/>
                              <a:gd name="connsiteX4122" fmla="*/ 7315407 w 12192000"/>
                              <a:gd name="connsiteY4122" fmla="*/ 1199416 h 6858000"/>
                              <a:gd name="connsiteX4123" fmla="*/ 7230604 w 12192000"/>
                              <a:gd name="connsiteY4123" fmla="*/ 1114612 h 6858000"/>
                              <a:gd name="connsiteX4124" fmla="*/ 7315407 w 12192000"/>
                              <a:gd name="connsiteY4124" fmla="*/ 1029809 h 6858000"/>
                              <a:gd name="connsiteX4125" fmla="*/ 6923129 w 12192000"/>
                              <a:gd name="connsiteY4125" fmla="*/ 1029809 h 6858000"/>
                              <a:gd name="connsiteX4126" fmla="*/ 7007932 w 12192000"/>
                              <a:gd name="connsiteY4126" fmla="*/ 1114612 h 6858000"/>
                              <a:gd name="connsiteX4127" fmla="*/ 6923129 w 12192000"/>
                              <a:gd name="connsiteY4127" fmla="*/ 1199416 h 6858000"/>
                              <a:gd name="connsiteX4128" fmla="*/ 6838326 w 12192000"/>
                              <a:gd name="connsiteY4128" fmla="*/ 1114612 h 6858000"/>
                              <a:gd name="connsiteX4129" fmla="*/ 6923129 w 12192000"/>
                              <a:gd name="connsiteY4129" fmla="*/ 1029809 h 6858000"/>
                              <a:gd name="connsiteX4130" fmla="*/ 6530851 w 12192000"/>
                              <a:gd name="connsiteY4130" fmla="*/ 1029809 h 6858000"/>
                              <a:gd name="connsiteX4131" fmla="*/ 6615654 w 12192000"/>
                              <a:gd name="connsiteY4131" fmla="*/ 1114612 h 6858000"/>
                              <a:gd name="connsiteX4132" fmla="*/ 6530851 w 12192000"/>
                              <a:gd name="connsiteY4132" fmla="*/ 1199416 h 6858000"/>
                              <a:gd name="connsiteX4133" fmla="*/ 6446048 w 12192000"/>
                              <a:gd name="connsiteY4133" fmla="*/ 1114612 h 6858000"/>
                              <a:gd name="connsiteX4134" fmla="*/ 6530851 w 12192000"/>
                              <a:gd name="connsiteY4134" fmla="*/ 1029809 h 6858000"/>
                              <a:gd name="connsiteX4135" fmla="*/ 6138574 w 12192000"/>
                              <a:gd name="connsiteY4135" fmla="*/ 1029809 h 6858000"/>
                              <a:gd name="connsiteX4136" fmla="*/ 6223376 w 12192000"/>
                              <a:gd name="connsiteY4136" fmla="*/ 1114612 h 6858000"/>
                              <a:gd name="connsiteX4137" fmla="*/ 6138574 w 12192000"/>
                              <a:gd name="connsiteY4137" fmla="*/ 1199416 h 6858000"/>
                              <a:gd name="connsiteX4138" fmla="*/ 6053772 w 12192000"/>
                              <a:gd name="connsiteY4138" fmla="*/ 1114612 h 6858000"/>
                              <a:gd name="connsiteX4139" fmla="*/ 6138574 w 12192000"/>
                              <a:gd name="connsiteY4139" fmla="*/ 1029809 h 6858000"/>
                              <a:gd name="connsiteX4140" fmla="*/ 5746298 w 12192000"/>
                              <a:gd name="connsiteY4140" fmla="*/ 1029809 h 6858000"/>
                              <a:gd name="connsiteX4141" fmla="*/ 5831099 w 12192000"/>
                              <a:gd name="connsiteY4141" fmla="*/ 1114612 h 6858000"/>
                              <a:gd name="connsiteX4142" fmla="*/ 5746298 w 12192000"/>
                              <a:gd name="connsiteY4142" fmla="*/ 1199416 h 6858000"/>
                              <a:gd name="connsiteX4143" fmla="*/ 5661498 w 12192000"/>
                              <a:gd name="connsiteY4143" fmla="*/ 1114612 h 6858000"/>
                              <a:gd name="connsiteX4144" fmla="*/ 5746298 w 12192000"/>
                              <a:gd name="connsiteY4144" fmla="*/ 1029809 h 6858000"/>
                              <a:gd name="connsiteX4145" fmla="*/ 5354020 w 12192000"/>
                              <a:gd name="connsiteY4145" fmla="*/ 1029809 h 6858000"/>
                              <a:gd name="connsiteX4146" fmla="*/ 5438822 w 12192000"/>
                              <a:gd name="connsiteY4146" fmla="*/ 1114612 h 6858000"/>
                              <a:gd name="connsiteX4147" fmla="*/ 5354020 w 12192000"/>
                              <a:gd name="connsiteY4147" fmla="*/ 1199416 h 6858000"/>
                              <a:gd name="connsiteX4148" fmla="*/ 5269217 w 12192000"/>
                              <a:gd name="connsiteY4148" fmla="*/ 1114612 h 6858000"/>
                              <a:gd name="connsiteX4149" fmla="*/ 5354020 w 12192000"/>
                              <a:gd name="connsiteY4149" fmla="*/ 1029809 h 6858000"/>
                              <a:gd name="connsiteX4150" fmla="*/ 4961740 w 12192000"/>
                              <a:gd name="connsiteY4150" fmla="*/ 1029809 h 6858000"/>
                              <a:gd name="connsiteX4151" fmla="*/ 5046545 w 12192000"/>
                              <a:gd name="connsiteY4151" fmla="*/ 1114612 h 6858000"/>
                              <a:gd name="connsiteX4152" fmla="*/ 4961740 w 12192000"/>
                              <a:gd name="connsiteY4152" fmla="*/ 1199416 h 6858000"/>
                              <a:gd name="connsiteX4153" fmla="*/ 4876939 w 12192000"/>
                              <a:gd name="connsiteY4153" fmla="*/ 1114612 h 6858000"/>
                              <a:gd name="connsiteX4154" fmla="*/ 4961740 w 12192000"/>
                              <a:gd name="connsiteY4154" fmla="*/ 1029809 h 6858000"/>
                              <a:gd name="connsiteX4155" fmla="*/ 4569468 w 12192000"/>
                              <a:gd name="connsiteY4155" fmla="*/ 1029809 h 6858000"/>
                              <a:gd name="connsiteX4156" fmla="*/ 4654269 w 12192000"/>
                              <a:gd name="connsiteY4156" fmla="*/ 1114612 h 6858000"/>
                              <a:gd name="connsiteX4157" fmla="*/ 4569468 w 12192000"/>
                              <a:gd name="connsiteY4157" fmla="*/ 1199416 h 6858000"/>
                              <a:gd name="connsiteX4158" fmla="*/ 4484659 w 12192000"/>
                              <a:gd name="connsiteY4158" fmla="*/ 1114612 h 6858000"/>
                              <a:gd name="connsiteX4159" fmla="*/ 4569468 w 12192000"/>
                              <a:gd name="connsiteY4159" fmla="*/ 1029809 h 6858000"/>
                              <a:gd name="connsiteX4160" fmla="*/ 4177184 w 12192000"/>
                              <a:gd name="connsiteY4160" fmla="*/ 1029809 h 6858000"/>
                              <a:gd name="connsiteX4161" fmla="*/ 4261990 w 12192000"/>
                              <a:gd name="connsiteY4161" fmla="*/ 1114612 h 6858000"/>
                              <a:gd name="connsiteX4162" fmla="*/ 4177184 w 12192000"/>
                              <a:gd name="connsiteY4162" fmla="*/ 1199416 h 6858000"/>
                              <a:gd name="connsiteX4163" fmla="*/ 4092385 w 12192000"/>
                              <a:gd name="connsiteY4163" fmla="*/ 1114612 h 6858000"/>
                              <a:gd name="connsiteX4164" fmla="*/ 4177184 w 12192000"/>
                              <a:gd name="connsiteY4164" fmla="*/ 1029809 h 6858000"/>
                              <a:gd name="connsiteX4165" fmla="*/ 3784910 w 12192000"/>
                              <a:gd name="connsiteY4165" fmla="*/ 1029809 h 6858000"/>
                              <a:gd name="connsiteX4166" fmla="*/ 3869713 w 12192000"/>
                              <a:gd name="connsiteY4166" fmla="*/ 1114612 h 6858000"/>
                              <a:gd name="connsiteX4167" fmla="*/ 3784910 w 12192000"/>
                              <a:gd name="connsiteY4167" fmla="*/ 1199416 h 6858000"/>
                              <a:gd name="connsiteX4168" fmla="*/ 3700107 w 12192000"/>
                              <a:gd name="connsiteY4168" fmla="*/ 1114612 h 6858000"/>
                              <a:gd name="connsiteX4169" fmla="*/ 3784910 w 12192000"/>
                              <a:gd name="connsiteY4169" fmla="*/ 1029809 h 6858000"/>
                              <a:gd name="connsiteX4170" fmla="*/ 3392631 w 12192000"/>
                              <a:gd name="connsiteY4170" fmla="*/ 1029809 h 6858000"/>
                              <a:gd name="connsiteX4171" fmla="*/ 3477435 w 12192000"/>
                              <a:gd name="connsiteY4171" fmla="*/ 1114612 h 6858000"/>
                              <a:gd name="connsiteX4172" fmla="*/ 3392631 w 12192000"/>
                              <a:gd name="connsiteY4172" fmla="*/ 1199416 h 6858000"/>
                              <a:gd name="connsiteX4173" fmla="*/ 3307828 w 12192000"/>
                              <a:gd name="connsiteY4173" fmla="*/ 1114612 h 6858000"/>
                              <a:gd name="connsiteX4174" fmla="*/ 3392631 w 12192000"/>
                              <a:gd name="connsiteY4174" fmla="*/ 1029809 h 6858000"/>
                              <a:gd name="connsiteX4175" fmla="*/ 3000354 w 12192000"/>
                              <a:gd name="connsiteY4175" fmla="*/ 1029809 h 6858000"/>
                              <a:gd name="connsiteX4176" fmla="*/ 3085157 w 12192000"/>
                              <a:gd name="connsiteY4176" fmla="*/ 1114612 h 6858000"/>
                              <a:gd name="connsiteX4177" fmla="*/ 3000354 w 12192000"/>
                              <a:gd name="connsiteY4177" fmla="*/ 1199416 h 6858000"/>
                              <a:gd name="connsiteX4178" fmla="*/ 2915550 w 12192000"/>
                              <a:gd name="connsiteY4178" fmla="*/ 1114612 h 6858000"/>
                              <a:gd name="connsiteX4179" fmla="*/ 3000354 w 12192000"/>
                              <a:gd name="connsiteY4179" fmla="*/ 1029809 h 6858000"/>
                              <a:gd name="connsiteX4180" fmla="*/ 2608076 w 12192000"/>
                              <a:gd name="connsiteY4180" fmla="*/ 1029809 h 6858000"/>
                              <a:gd name="connsiteX4181" fmla="*/ 2692879 w 12192000"/>
                              <a:gd name="connsiteY4181" fmla="*/ 1114612 h 6858000"/>
                              <a:gd name="connsiteX4182" fmla="*/ 2608076 w 12192000"/>
                              <a:gd name="connsiteY4182" fmla="*/ 1199416 h 6858000"/>
                              <a:gd name="connsiteX4183" fmla="*/ 2523272 w 12192000"/>
                              <a:gd name="connsiteY4183" fmla="*/ 1114612 h 6858000"/>
                              <a:gd name="connsiteX4184" fmla="*/ 2608076 w 12192000"/>
                              <a:gd name="connsiteY4184" fmla="*/ 1029809 h 6858000"/>
                              <a:gd name="connsiteX4185" fmla="*/ 2215798 w 12192000"/>
                              <a:gd name="connsiteY4185" fmla="*/ 1029809 h 6858000"/>
                              <a:gd name="connsiteX4186" fmla="*/ 2300600 w 12192000"/>
                              <a:gd name="connsiteY4186" fmla="*/ 1114612 h 6858000"/>
                              <a:gd name="connsiteX4187" fmla="*/ 2215798 w 12192000"/>
                              <a:gd name="connsiteY4187" fmla="*/ 1199416 h 6858000"/>
                              <a:gd name="connsiteX4188" fmla="*/ 2130995 w 12192000"/>
                              <a:gd name="connsiteY4188" fmla="*/ 1114612 h 6858000"/>
                              <a:gd name="connsiteX4189" fmla="*/ 2215798 w 12192000"/>
                              <a:gd name="connsiteY4189" fmla="*/ 1029809 h 6858000"/>
                              <a:gd name="connsiteX4190" fmla="*/ 1823520 w 12192000"/>
                              <a:gd name="connsiteY4190" fmla="*/ 1029809 h 6858000"/>
                              <a:gd name="connsiteX4191" fmla="*/ 1908323 w 12192000"/>
                              <a:gd name="connsiteY4191" fmla="*/ 1114612 h 6858000"/>
                              <a:gd name="connsiteX4192" fmla="*/ 1823520 w 12192000"/>
                              <a:gd name="connsiteY4192" fmla="*/ 1199416 h 6858000"/>
                              <a:gd name="connsiteX4193" fmla="*/ 1738717 w 12192000"/>
                              <a:gd name="connsiteY4193" fmla="*/ 1114612 h 6858000"/>
                              <a:gd name="connsiteX4194" fmla="*/ 1823520 w 12192000"/>
                              <a:gd name="connsiteY4194" fmla="*/ 1029809 h 6858000"/>
                              <a:gd name="connsiteX4195" fmla="*/ 1431242 w 12192000"/>
                              <a:gd name="connsiteY4195" fmla="*/ 1029809 h 6858000"/>
                              <a:gd name="connsiteX4196" fmla="*/ 1516045 w 12192000"/>
                              <a:gd name="connsiteY4196" fmla="*/ 1114612 h 6858000"/>
                              <a:gd name="connsiteX4197" fmla="*/ 1431242 w 12192000"/>
                              <a:gd name="connsiteY4197" fmla="*/ 1199416 h 6858000"/>
                              <a:gd name="connsiteX4198" fmla="*/ 1346439 w 12192000"/>
                              <a:gd name="connsiteY4198" fmla="*/ 1114612 h 6858000"/>
                              <a:gd name="connsiteX4199" fmla="*/ 1431242 w 12192000"/>
                              <a:gd name="connsiteY4199" fmla="*/ 1029809 h 6858000"/>
                              <a:gd name="connsiteX4200" fmla="*/ 1038964 w 12192000"/>
                              <a:gd name="connsiteY4200" fmla="*/ 1029809 h 6858000"/>
                              <a:gd name="connsiteX4201" fmla="*/ 1123767 w 12192000"/>
                              <a:gd name="connsiteY4201" fmla="*/ 1114612 h 6858000"/>
                              <a:gd name="connsiteX4202" fmla="*/ 1038964 w 12192000"/>
                              <a:gd name="connsiteY4202" fmla="*/ 1199416 h 6858000"/>
                              <a:gd name="connsiteX4203" fmla="*/ 954161 w 12192000"/>
                              <a:gd name="connsiteY4203" fmla="*/ 1114612 h 6858000"/>
                              <a:gd name="connsiteX4204" fmla="*/ 1038964 w 12192000"/>
                              <a:gd name="connsiteY4204" fmla="*/ 1029809 h 6858000"/>
                              <a:gd name="connsiteX4205" fmla="*/ 646686 w 12192000"/>
                              <a:gd name="connsiteY4205" fmla="*/ 1029809 h 6858000"/>
                              <a:gd name="connsiteX4206" fmla="*/ 731489 w 12192000"/>
                              <a:gd name="connsiteY4206" fmla="*/ 1114612 h 6858000"/>
                              <a:gd name="connsiteX4207" fmla="*/ 646686 w 12192000"/>
                              <a:gd name="connsiteY4207" fmla="*/ 1199416 h 6858000"/>
                              <a:gd name="connsiteX4208" fmla="*/ 561883 w 12192000"/>
                              <a:gd name="connsiteY4208" fmla="*/ 1114612 h 6858000"/>
                              <a:gd name="connsiteX4209" fmla="*/ 646686 w 12192000"/>
                              <a:gd name="connsiteY4209" fmla="*/ 1029809 h 6858000"/>
                              <a:gd name="connsiteX4210" fmla="*/ 254408 w 12192000"/>
                              <a:gd name="connsiteY4210" fmla="*/ 1029809 h 6858000"/>
                              <a:gd name="connsiteX4211" fmla="*/ 339211 w 12192000"/>
                              <a:gd name="connsiteY4211" fmla="*/ 1114612 h 6858000"/>
                              <a:gd name="connsiteX4212" fmla="*/ 254408 w 12192000"/>
                              <a:gd name="connsiteY4212" fmla="*/ 1199416 h 6858000"/>
                              <a:gd name="connsiteX4213" fmla="*/ 169605 w 12192000"/>
                              <a:gd name="connsiteY4213" fmla="*/ 1114612 h 6858000"/>
                              <a:gd name="connsiteX4214" fmla="*/ 254408 w 12192000"/>
                              <a:gd name="connsiteY4214" fmla="*/ 1029809 h 6858000"/>
                              <a:gd name="connsiteX4215" fmla="*/ 12192000 w 12192000"/>
                              <a:gd name="connsiteY4215" fmla="*/ 804882 h 6858000"/>
                              <a:gd name="connsiteX4216" fmla="*/ 12192000 w 12192000"/>
                              <a:gd name="connsiteY4216" fmla="*/ 973119 h 6858000"/>
                              <a:gd name="connsiteX4217" fmla="*/ 12162382 w 12192000"/>
                              <a:gd name="connsiteY4217" fmla="*/ 967140 h 6858000"/>
                              <a:gd name="connsiteX4218" fmla="*/ 12110588 w 12192000"/>
                              <a:gd name="connsiteY4218" fmla="*/ 889000 h 6858000"/>
                              <a:gd name="connsiteX4219" fmla="*/ 12162382 w 12192000"/>
                              <a:gd name="connsiteY4219" fmla="*/ 810861 h 6858000"/>
                              <a:gd name="connsiteX4220" fmla="*/ 11803108 w 12192000"/>
                              <a:gd name="connsiteY4220" fmla="*/ 804197 h 6858000"/>
                              <a:gd name="connsiteX4221" fmla="*/ 11887911 w 12192000"/>
                              <a:gd name="connsiteY4221" fmla="*/ 889000 h 6858000"/>
                              <a:gd name="connsiteX4222" fmla="*/ 11803108 w 12192000"/>
                              <a:gd name="connsiteY4222" fmla="*/ 973804 h 6858000"/>
                              <a:gd name="connsiteX4223" fmla="*/ 11718305 w 12192000"/>
                              <a:gd name="connsiteY4223" fmla="*/ 889000 h 6858000"/>
                              <a:gd name="connsiteX4224" fmla="*/ 11803108 w 12192000"/>
                              <a:gd name="connsiteY4224" fmla="*/ 804197 h 6858000"/>
                              <a:gd name="connsiteX4225" fmla="*/ 11410830 w 12192000"/>
                              <a:gd name="connsiteY4225" fmla="*/ 804197 h 6858000"/>
                              <a:gd name="connsiteX4226" fmla="*/ 11495633 w 12192000"/>
                              <a:gd name="connsiteY4226" fmla="*/ 889000 h 6858000"/>
                              <a:gd name="connsiteX4227" fmla="*/ 11410830 w 12192000"/>
                              <a:gd name="connsiteY4227" fmla="*/ 973804 h 6858000"/>
                              <a:gd name="connsiteX4228" fmla="*/ 11326027 w 12192000"/>
                              <a:gd name="connsiteY4228" fmla="*/ 889000 h 6858000"/>
                              <a:gd name="connsiteX4229" fmla="*/ 11410830 w 12192000"/>
                              <a:gd name="connsiteY4229" fmla="*/ 804197 h 6858000"/>
                              <a:gd name="connsiteX4230" fmla="*/ 11018552 w 12192000"/>
                              <a:gd name="connsiteY4230" fmla="*/ 804197 h 6858000"/>
                              <a:gd name="connsiteX4231" fmla="*/ 11103355 w 12192000"/>
                              <a:gd name="connsiteY4231" fmla="*/ 889000 h 6858000"/>
                              <a:gd name="connsiteX4232" fmla="*/ 11018552 w 12192000"/>
                              <a:gd name="connsiteY4232" fmla="*/ 973804 h 6858000"/>
                              <a:gd name="connsiteX4233" fmla="*/ 10933749 w 12192000"/>
                              <a:gd name="connsiteY4233" fmla="*/ 889000 h 6858000"/>
                              <a:gd name="connsiteX4234" fmla="*/ 11018552 w 12192000"/>
                              <a:gd name="connsiteY4234" fmla="*/ 804197 h 6858000"/>
                              <a:gd name="connsiteX4235" fmla="*/ 10626274 w 12192000"/>
                              <a:gd name="connsiteY4235" fmla="*/ 804197 h 6858000"/>
                              <a:gd name="connsiteX4236" fmla="*/ 10711077 w 12192000"/>
                              <a:gd name="connsiteY4236" fmla="*/ 889000 h 6858000"/>
                              <a:gd name="connsiteX4237" fmla="*/ 10626274 w 12192000"/>
                              <a:gd name="connsiteY4237" fmla="*/ 973804 h 6858000"/>
                              <a:gd name="connsiteX4238" fmla="*/ 10541471 w 12192000"/>
                              <a:gd name="connsiteY4238" fmla="*/ 889000 h 6858000"/>
                              <a:gd name="connsiteX4239" fmla="*/ 10626274 w 12192000"/>
                              <a:gd name="connsiteY4239" fmla="*/ 804197 h 6858000"/>
                              <a:gd name="connsiteX4240" fmla="*/ 10233996 w 12192000"/>
                              <a:gd name="connsiteY4240" fmla="*/ 804197 h 6858000"/>
                              <a:gd name="connsiteX4241" fmla="*/ 10318799 w 12192000"/>
                              <a:gd name="connsiteY4241" fmla="*/ 889000 h 6858000"/>
                              <a:gd name="connsiteX4242" fmla="*/ 10233996 w 12192000"/>
                              <a:gd name="connsiteY4242" fmla="*/ 973804 h 6858000"/>
                              <a:gd name="connsiteX4243" fmla="*/ 10149193 w 12192000"/>
                              <a:gd name="connsiteY4243" fmla="*/ 889000 h 6858000"/>
                              <a:gd name="connsiteX4244" fmla="*/ 10233996 w 12192000"/>
                              <a:gd name="connsiteY4244" fmla="*/ 804197 h 6858000"/>
                              <a:gd name="connsiteX4245" fmla="*/ 9841718 w 12192000"/>
                              <a:gd name="connsiteY4245" fmla="*/ 804197 h 6858000"/>
                              <a:gd name="connsiteX4246" fmla="*/ 9926521 w 12192000"/>
                              <a:gd name="connsiteY4246" fmla="*/ 889000 h 6858000"/>
                              <a:gd name="connsiteX4247" fmla="*/ 9841718 w 12192000"/>
                              <a:gd name="connsiteY4247" fmla="*/ 973804 h 6858000"/>
                              <a:gd name="connsiteX4248" fmla="*/ 9756915 w 12192000"/>
                              <a:gd name="connsiteY4248" fmla="*/ 889000 h 6858000"/>
                              <a:gd name="connsiteX4249" fmla="*/ 9841718 w 12192000"/>
                              <a:gd name="connsiteY4249" fmla="*/ 804197 h 6858000"/>
                              <a:gd name="connsiteX4250" fmla="*/ 9449440 w 12192000"/>
                              <a:gd name="connsiteY4250" fmla="*/ 804197 h 6858000"/>
                              <a:gd name="connsiteX4251" fmla="*/ 9534243 w 12192000"/>
                              <a:gd name="connsiteY4251" fmla="*/ 889000 h 6858000"/>
                              <a:gd name="connsiteX4252" fmla="*/ 9449440 w 12192000"/>
                              <a:gd name="connsiteY4252" fmla="*/ 973804 h 6858000"/>
                              <a:gd name="connsiteX4253" fmla="*/ 9364637 w 12192000"/>
                              <a:gd name="connsiteY4253" fmla="*/ 889000 h 6858000"/>
                              <a:gd name="connsiteX4254" fmla="*/ 9449440 w 12192000"/>
                              <a:gd name="connsiteY4254" fmla="*/ 804197 h 6858000"/>
                              <a:gd name="connsiteX4255" fmla="*/ 9057162 w 12192000"/>
                              <a:gd name="connsiteY4255" fmla="*/ 804197 h 6858000"/>
                              <a:gd name="connsiteX4256" fmla="*/ 9141965 w 12192000"/>
                              <a:gd name="connsiteY4256" fmla="*/ 889000 h 6858000"/>
                              <a:gd name="connsiteX4257" fmla="*/ 9057162 w 12192000"/>
                              <a:gd name="connsiteY4257" fmla="*/ 973804 h 6858000"/>
                              <a:gd name="connsiteX4258" fmla="*/ 8972359 w 12192000"/>
                              <a:gd name="connsiteY4258" fmla="*/ 889000 h 6858000"/>
                              <a:gd name="connsiteX4259" fmla="*/ 9057162 w 12192000"/>
                              <a:gd name="connsiteY4259" fmla="*/ 804197 h 6858000"/>
                              <a:gd name="connsiteX4260" fmla="*/ 8664884 w 12192000"/>
                              <a:gd name="connsiteY4260" fmla="*/ 804197 h 6858000"/>
                              <a:gd name="connsiteX4261" fmla="*/ 8749687 w 12192000"/>
                              <a:gd name="connsiteY4261" fmla="*/ 889000 h 6858000"/>
                              <a:gd name="connsiteX4262" fmla="*/ 8664884 w 12192000"/>
                              <a:gd name="connsiteY4262" fmla="*/ 973804 h 6858000"/>
                              <a:gd name="connsiteX4263" fmla="*/ 8580081 w 12192000"/>
                              <a:gd name="connsiteY4263" fmla="*/ 889000 h 6858000"/>
                              <a:gd name="connsiteX4264" fmla="*/ 8664884 w 12192000"/>
                              <a:gd name="connsiteY4264" fmla="*/ 804197 h 6858000"/>
                              <a:gd name="connsiteX4265" fmla="*/ 8272606 w 12192000"/>
                              <a:gd name="connsiteY4265" fmla="*/ 804197 h 6858000"/>
                              <a:gd name="connsiteX4266" fmla="*/ 8357409 w 12192000"/>
                              <a:gd name="connsiteY4266" fmla="*/ 889000 h 6858000"/>
                              <a:gd name="connsiteX4267" fmla="*/ 8272606 w 12192000"/>
                              <a:gd name="connsiteY4267" fmla="*/ 973804 h 6858000"/>
                              <a:gd name="connsiteX4268" fmla="*/ 8187803 w 12192000"/>
                              <a:gd name="connsiteY4268" fmla="*/ 889000 h 6858000"/>
                              <a:gd name="connsiteX4269" fmla="*/ 8272606 w 12192000"/>
                              <a:gd name="connsiteY4269" fmla="*/ 804197 h 6858000"/>
                              <a:gd name="connsiteX4270" fmla="*/ 7880328 w 12192000"/>
                              <a:gd name="connsiteY4270" fmla="*/ 804197 h 6858000"/>
                              <a:gd name="connsiteX4271" fmla="*/ 7965131 w 12192000"/>
                              <a:gd name="connsiteY4271" fmla="*/ 889000 h 6858000"/>
                              <a:gd name="connsiteX4272" fmla="*/ 7880328 w 12192000"/>
                              <a:gd name="connsiteY4272" fmla="*/ 973804 h 6858000"/>
                              <a:gd name="connsiteX4273" fmla="*/ 7795525 w 12192000"/>
                              <a:gd name="connsiteY4273" fmla="*/ 889000 h 6858000"/>
                              <a:gd name="connsiteX4274" fmla="*/ 7880328 w 12192000"/>
                              <a:gd name="connsiteY4274" fmla="*/ 804197 h 6858000"/>
                              <a:gd name="connsiteX4275" fmla="*/ 7488050 w 12192000"/>
                              <a:gd name="connsiteY4275" fmla="*/ 804197 h 6858000"/>
                              <a:gd name="connsiteX4276" fmla="*/ 7572853 w 12192000"/>
                              <a:gd name="connsiteY4276" fmla="*/ 889000 h 6858000"/>
                              <a:gd name="connsiteX4277" fmla="*/ 7488050 w 12192000"/>
                              <a:gd name="connsiteY4277" fmla="*/ 973804 h 6858000"/>
                              <a:gd name="connsiteX4278" fmla="*/ 7403247 w 12192000"/>
                              <a:gd name="connsiteY4278" fmla="*/ 889000 h 6858000"/>
                              <a:gd name="connsiteX4279" fmla="*/ 7488050 w 12192000"/>
                              <a:gd name="connsiteY4279" fmla="*/ 804197 h 6858000"/>
                              <a:gd name="connsiteX4280" fmla="*/ 7095772 w 12192000"/>
                              <a:gd name="connsiteY4280" fmla="*/ 804197 h 6858000"/>
                              <a:gd name="connsiteX4281" fmla="*/ 7180575 w 12192000"/>
                              <a:gd name="connsiteY4281" fmla="*/ 889000 h 6858000"/>
                              <a:gd name="connsiteX4282" fmla="*/ 7095772 w 12192000"/>
                              <a:gd name="connsiteY4282" fmla="*/ 973804 h 6858000"/>
                              <a:gd name="connsiteX4283" fmla="*/ 7010969 w 12192000"/>
                              <a:gd name="connsiteY4283" fmla="*/ 889000 h 6858000"/>
                              <a:gd name="connsiteX4284" fmla="*/ 7095772 w 12192000"/>
                              <a:gd name="connsiteY4284" fmla="*/ 804197 h 6858000"/>
                              <a:gd name="connsiteX4285" fmla="*/ 6703494 w 12192000"/>
                              <a:gd name="connsiteY4285" fmla="*/ 804197 h 6858000"/>
                              <a:gd name="connsiteX4286" fmla="*/ 6788297 w 12192000"/>
                              <a:gd name="connsiteY4286" fmla="*/ 889000 h 6858000"/>
                              <a:gd name="connsiteX4287" fmla="*/ 6703494 w 12192000"/>
                              <a:gd name="connsiteY4287" fmla="*/ 973804 h 6858000"/>
                              <a:gd name="connsiteX4288" fmla="*/ 6618691 w 12192000"/>
                              <a:gd name="connsiteY4288" fmla="*/ 889000 h 6858000"/>
                              <a:gd name="connsiteX4289" fmla="*/ 6703494 w 12192000"/>
                              <a:gd name="connsiteY4289" fmla="*/ 804197 h 6858000"/>
                              <a:gd name="connsiteX4290" fmla="*/ 6311216 w 12192000"/>
                              <a:gd name="connsiteY4290" fmla="*/ 804197 h 6858000"/>
                              <a:gd name="connsiteX4291" fmla="*/ 6396019 w 12192000"/>
                              <a:gd name="connsiteY4291" fmla="*/ 889000 h 6858000"/>
                              <a:gd name="connsiteX4292" fmla="*/ 6311216 w 12192000"/>
                              <a:gd name="connsiteY4292" fmla="*/ 973804 h 6858000"/>
                              <a:gd name="connsiteX4293" fmla="*/ 6226413 w 12192000"/>
                              <a:gd name="connsiteY4293" fmla="*/ 889000 h 6858000"/>
                              <a:gd name="connsiteX4294" fmla="*/ 6311216 w 12192000"/>
                              <a:gd name="connsiteY4294" fmla="*/ 804197 h 6858000"/>
                              <a:gd name="connsiteX4295" fmla="*/ 5918940 w 12192000"/>
                              <a:gd name="connsiteY4295" fmla="*/ 804197 h 6858000"/>
                              <a:gd name="connsiteX4296" fmla="*/ 6003743 w 12192000"/>
                              <a:gd name="connsiteY4296" fmla="*/ 889000 h 6858000"/>
                              <a:gd name="connsiteX4297" fmla="*/ 5918940 w 12192000"/>
                              <a:gd name="connsiteY4297" fmla="*/ 973804 h 6858000"/>
                              <a:gd name="connsiteX4298" fmla="*/ 5834137 w 12192000"/>
                              <a:gd name="connsiteY4298" fmla="*/ 889000 h 6858000"/>
                              <a:gd name="connsiteX4299" fmla="*/ 5918940 w 12192000"/>
                              <a:gd name="connsiteY4299" fmla="*/ 804197 h 6858000"/>
                              <a:gd name="connsiteX4300" fmla="*/ 5526666 w 12192000"/>
                              <a:gd name="connsiteY4300" fmla="*/ 804197 h 6858000"/>
                              <a:gd name="connsiteX4301" fmla="*/ 5611466 w 12192000"/>
                              <a:gd name="connsiteY4301" fmla="*/ 889000 h 6858000"/>
                              <a:gd name="connsiteX4302" fmla="*/ 5526666 w 12192000"/>
                              <a:gd name="connsiteY4302" fmla="*/ 973804 h 6858000"/>
                              <a:gd name="connsiteX4303" fmla="*/ 5441861 w 12192000"/>
                              <a:gd name="connsiteY4303" fmla="*/ 889000 h 6858000"/>
                              <a:gd name="connsiteX4304" fmla="*/ 5526666 w 12192000"/>
                              <a:gd name="connsiteY4304" fmla="*/ 804197 h 6858000"/>
                              <a:gd name="connsiteX4305" fmla="*/ 5134387 w 12192000"/>
                              <a:gd name="connsiteY4305" fmla="*/ 804197 h 6858000"/>
                              <a:gd name="connsiteX4306" fmla="*/ 5219190 w 12192000"/>
                              <a:gd name="connsiteY4306" fmla="*/ 889000 h 6858000"/>
                              <a:gd name="connsiteX4307" fmla="*/ 5134387 w 12192000"/>
                              <a:gd name="connsiteY4307" fmla="*/ 973804 h 6858000"/>
                              <a:gd name="connsiteX4308" fmla="*/ 5049582 w 12192000"/>
                              <a:gd name="connsiteY4308" fmla="*/ 889000 h 6858000"/>
                              <a:gd name="connsiteX4309" fmla="*/ 5134387 w 12192000"/>
                              <a:gd name="connsiteY4309" fmla="*/ 804197 h 6858000"/>
                              <a:gd name="connsiteX4310" fmla="*/ 4742108 w 12192000"/>
                              <a:gd name="connsiteY4310" fmla="*/ 804197 h 6858000"/>
                              <a:gd name="connsiteX4311" fmla="*/ 4826912 w 12192000"/>
                              <a:gd name="connsiteY4311" fmla="*/ 889000 h 6858000"/>
                              <a:gd name="connsiteX4312" fmla="*/ 4742108 w 12192000"/>
                              <a:gd name="connsiteY4312" fmla="*/ 973804 h 6858000"/>
                              <a:gd name="connsiteX4313" fmla="*/ 4657310 w 12192000"/>
                              <a:gd name="connsiteY4313" fmla="*/ 889000 h 6858000"/>
                              <a:gd name="connsiteX4314" fmla="*/ 4742108 w 12192000"/>
                              <a:gd name="connsiteY4314" fmla="*/ 804197 h 6858000"/>
                              <a:gd name="connsiteX4315" fmla="*/ 4349833 w 12192000"/>
                              <a:gd name="connsiteY4315" fmla="*/ 804197 h 6858000"/>
                              <a:gd name="connsiteX4316" fmla="*/ 4434634 w 12192000"/>
                              <a:gd name="connsiteY4316" fmla="*/ 889000 h 6858000"/>
                              <a:gd name="connsiteX4317" fmla="*/ 4349833 w 12192000"/>
                              <a:gd name="connsiteY4317" fmla="*/ 973804 h 6858000"/>
                              <a:gd name="connsiteX4318" fmla="*/ 4265026 w 12192000"/>
                              <a:gd name="connsiteY4318" fmla="*/ 889000 h 6858000"/>
                              <a:gd name="connsiteX4319" fmla="*/ 4349833 w 12192000"/>
                              <a:gd name="connsiteY4319" fmla="*/ 804197 h 6858000"/>
                              <a:gd name="connsiteX4320" fmla="*/ 3957554 w 12192000"/>
                              <a:gd name="connsiteY4320" fmla="*/ 804197 h 6858000"/>
                              <a:gd name="connsiteX4321" fmla="*/ 4042356 w 12192000"/>
                              <a:gd name="connsiteY4321" fmla="*/ 889000 h 6858000"/>
                              <a:gd name="connsiteX4322" fmla="*/ 3957554 w 12192000"/>
                              <a:gd name="connsiteY4322" fmla="*/ 973804 h 6858000"/>
                              <a:gd name="connsiteX4323" fmla="*/ 3872753 w 12192000"/>
                              <a:gd name="connsiteY4323" fmla="*/ 889000 h 6858000"/>
                              <a:gd name="connsiteX4324" fmla="*/ 3957554 w 12192000"/>
                              <a:gd name="connsiteY4324" fmla="*/ 804197 h 6858000"/>
                              <a:gd name="connsiteX4325" fmla="*/ 3565276 w 12192000"/>
                              <a:gd name="connsiteY4325" fmla="*/ 804197 h 6858000"/>
                              <a:gd name="connsiteX4326" fmla="*/ 3650080 w 12192000"/>
                              <a:gd name="connsiteY4326" fmla="*/ 889000 h 6858000"/>
                              <a:gd name="connsiteX4327" fmla="*/ 3565276 w 12192000"/>
                              <a:gd name="connsiteY4327" fmla="*/ 973804 h 6858000"/>
                              <a:gd name="connsiteX4328" fmla="*/ 3480474 w 12192000"/>
                              <a:gd name="connsiteY4328" fmla="*/ 889000 h 6858000"/>
                              <a:gd name="connsiteX4329" fmla="*/ 3565276 w 12192000"/>
                              <a:gd name="connsiteY4329" fmla="*/ 804197 h 6858000"/>
                              <a:gd name="connsiteX4330" fmla="*/ 3172999 w 12192000"/>
                              <a:gd name="connsiteY4330" fmla="*/ 804197 h 6858000"/>
                              <a:gd name="connsiteX4331" fmla="*/ 3257803 w 12192000"/>
                              <a:gd name="connsiteY4331" fmla="*/ 889000 h 6858000"/>
                              <a:gd name="connsiteX4332" fmla="*/ 3172999 w 12192000"/>
                              <a:gd name="connsiteY4332" fmla="*/ 973804 h 6858000"/>
                              <a:gd name="connsiteX4333" fmla="*/ 3088196 w 12192000"/>
                              <a:gd name="connsiteY4333" fmla="*/ 889000 h 6858000"/>
                              <a:gd name="connsiteX4334" fmla="*/ 3172999 w 12192000"/>
                              <a:gd name="connsiteY4334" fmla="*/ 804197 h 6858000"/>
                              <a:gd name="connsiteX4335" fmla="*/ 2780722 w 12192000"/>
                              <a:gd name="connsiteY4335" fmla="*/ 804197 h 6858000"/>
                              <a:gd name="connsiteX4336" fmla="*/ 2865524 w 12192000"/>
                              <a:gd name="connsiteY4336" fmla="*/ 889000 h 6858000"/>
                              <a:gd name="connsiteX4337" fmla="*/ 2780722 w 12192000"/>
                              <a:gd name="connsiteY4337" fmla="*/ 973804 h 6858000"/>
                              <a:gd name="connsiteX4338" fmla="*/ 2695918 w 12192000"/>
                              <a:gd name="connsiteY4338" fmla="*/ 889000 h 6858000"/>
                              <a:gd name="connsiteX4339" fmla="*/ 2780722 w 12192000"/>
                              <a:gd name="connsiteY4339" fmla="*/ 804197 h 6858000"/>
                              <a:gd name="connsiteX4340" fmla="*/ 2388443 w 12192000"/>
                              <a:gd name="connsiteY4340" fmla="*/ 804197 h 6858000"/>
                              <a:gd name="connsiteX4341" fmla="*/ 2473246 w 12192000"/>
                              <a:gd name="connsiteY4341" fmla="*/ 889000 h 6858000"/>
                              <a:gd name="connsiteX4342" fmla="*/ 2388443 w 12192000"/>
                              <a:gd name="connsiteY4342" fmla="*/ 973804 h 6858000"/>
                              <a:gd name="connsiteX4343" fmla="*/ 2303641 w 12192000"/>
                              <a:gd name="connsiteY4343" fmla="*/ 889000 h 6858000"/>
                              <a:gd name="connsiteX4344" fmla="*/ 2388443 w 12192000"/>
                              <a:gd name="connsiteY4344" fmla="*/ 804197 h 6858000"/>
                              <a:gd name="connsiteX4345" fmla="*/ 1996164 w 12192000"/>
                              <a:gd name="connsiteY4345" fmla="*/ 804197 h 6858000"/>
                              <a:gd name="connsiteX4346" fmla="*/ 2080967 w 12192000"/>
                              <a:gd name="connsiteY4346" fmla="*/ 889000 h 6858000"/>
                              <a:gd name="connsiteX4347" fmla="*/ 1996164 w 12192000"/>
                              <a:gd name="connsiteY4347" fmla="*/ 973804 h 6858000"/>
                              <a:gd name="connsiteX4348" fmla="*/ 1911361 w 12192000"/>
                              <a:gd name="connsiteY4348" fmla="*/ 889000 h 6858000"/>
                              <a:gd name="connsiteX4349" fmla="*/ 1996164 w 12192000"/>
                              <a:gd name="connsiteY4349" fmla="*/ 804197 h 6858000"/>
                              <a:gd name="connsiteX4350" fmla="*/ 1603886 w 12192000"/>
                              <a:gd name="connsiteY4350" fmla="*/ 804197 h 6858000"/>
                              <a:gd name="connsiteX4351" fmla="*/ 1688689 w 12192000"/>
                              <a:gd name="connsiteY4351" fmla="*/ 889000 h 6858000"/>
                              <a:gd name="connsiteX4352" fmla="*/ 1603886 w 12192000"/>
                              <a:gd name="connsiteY4352" fmla="*/ 973804 h 6858000"/>
                              <a:gd name="connsiteX4353" fmla="*/ 1519083 w 12192000"/>
                              <a:gd name="connsiteY4353" fmla="*/ 889000 h 6858000"/>
                              <a:gd name="connsiteX4354" fmla="*/ 1603886 w 12192000"/>
                              <a:gd name="connsiteY4354" fmla="*/ 804197 h 6858000"/>
                              <a:gd name="connsiteX4355" fmla="*/ 1211609 w 12192000"/>
                              <a:gd name="connsiteY4355" fmla="*/ 804197 h 6858000"/>
                              <a:gd name="connsiteX4356" fmla="*/ 1296412 w 12192000"/>
                              <a:gd name="connsiteY4356" fmla="*/ 889000 h 6858000"/>
                              <a:gd name="connsiteX4357" fmla="*/ 1211609 w 12192000"/>
                              <a:gd name="connsiteY4357" fmla="*/ 973804 h 6858000"/>
                              <a:gd name="connsiteX4358" fmla="*/ 1126806 w 12192000"/>
                              <a:gd name="connsiteY4358" fmla="*/ 889000 h 6858000"/>
                              <a:gd name="connsiteX4359" fmla="*/ 1211609 w 12192000"/>
                              <a:gd name="connsiteY4359" fmla="*/ 804197 h 6858000"/>
                              <a:gd name="connsiteX4360" fmla="*/ 819331 w 12192000"/>
                              <a:gd name="connsiteY4360" fmla="*/ 804197 h 6858000"/>
                              <a:gd name="connsiteX4361" fmla="*/ 904134 w 12192000"/>
                              <a:gd name="connsiteY4361" fmla="*/ 889000 h 6858000"/>
                              <a:gd name="connsiteX4362" fmla="*/ 819331 w 12192000"/>
                              <a:gd name="connsiteY4362" fmla="*/ 973804 h 6858000"/>
                              <a:gd name="connsiteX4363" fmla="*/ 734528 w 12192000"/>
                              <a:gd name="connsiteY4363" fmla="*/ 889000 h 6858000"/>
                              <a:gd name="connsiteX4364" fmla="*/ 819331 w 12192000"/>
                              <a:gd name="connsiteY4364" fmla="*/ 804197 h 6858000"/>
                              <a:gd name="connsiteX4365" fmla="*/ 427053 w 12192000"/>
                              <a:gd name="connsiteY4365" fmla="*/ 804197 h 6858000"/>
                              <a:gd name="connsiteX4366" fmla="*/ 511856 w 12192000"/>
                              <a:gd name="connsiteY4366" fmla="*/ 889000 h 6858000"/>
                              <a:gd name="connsiteX4367" fmla="*/ 427053 w 12192000"/>
                              <a:gd name="connsiteY4367" fmla="*/ 973804 h 6858000"/>
                              <a:gd name="connsiteX4368" fmla="*/ 342250 w 12192000"/>
                              <a:gd name="connsiteY4368" fmla="*/ 889000 h 6858000"/>
                              <a:gd name="connsiteX4369" fmla="*/ 427053 w 12192000"/>
                              <a:gd name="connsiteY4369" fmla="*/ 804197 h 6858000"/>
                              <a:gd name="connsiteX4370" fmla="*/ 34776 w 12192000"/>
                              <a:gd name="connsiteY4370" fmla="*/ 804197 h 6858000"/>
                              <a:gd name="connsiteX4371" fmla="*/ 119579 w 12192000"/>
                              <a:gd name="connsiteY4371" fmla="*/ 889000 h 6858000"/>
                              <a:gd name="connsiteX4372" fmla="*/ 34776 w 12192000"/>
                              <a:gd name="connsiteY4372" fmla="*/ 973804 h 6858000"/>
                              <a:gd name="connsiteX4373" fmla="*/ 1767 w 12192000"/>
                              <a:gd name="connsiteY4373" fmla="*/ 967140 h 6858000"/>
                              <a:gd name="connsiteX4374" fmla="*/ 0 w 12192000"/>
                              <a:gd name="connsiteY4374" fmla="*/ 965948 h 6858000"/>
                              <a:gd name="connsiteX4375" fmla="*/ 0 w 12192000"/>
                              <a:gd name="connsiteY4375" fmla="*/ 812053 h 6858000"/>
                              <a:gd name="connsiteX4376" fmla="*/ 1767 w 12192000"/>
                              <a:gd name="connsiteY4376" fmla="*/ 810861 h 6858000"/>
                              <a:gd name="connsiteX4377" fmla="*/ 34776 w 12192000"/>
                              <a:gd name="connsiteY4377" fmla="*/ 804197 h 6858000"/>
                              <a:gd name="connsiteX4378" fmla="*/ 12010025 w 12192000"/>
                              <a:gd name="connsiteY4378" fmla="*/ 578586 h 6858000"/>
                              <a:gd name="connsiteX4379" fmla="*/ 12094828 w 12192000"/>
                              <a:gd name="connsiteY4379" fmla="*/ 663389 h 6858000"/>
                              <a:gd name="connsiteX4380" fmla="*/ 12010025 w 12192000"/>
                              <a:gd name="connsiteY4380" fmla="*/ 748192 h 6858000"/>
                              <a:gd name="connsiteX4381" fmla="*/ 11925222 w 12192000"/>
                              <a:gd name="connsiteY4381" fmla="*/ 663389 h 6858000"/>
                              <a:gd name="connsiteX4382" fmla="*/ 12010025 w 12192000"/>
                              <a:gd name="connsiteY4382" fmla="*/ 578586 h 6858000"/>
                              <a:gd name="connsiteX4383" fmla="*/ 11617747 w 12192000"/>
                              <a:gd name="connsiteY4383" fmla="*/ 578586 h 6858000"/>
                              <a:gd name="connsiteX4384" fmla="*/ 11702550 w 12192000"/>
                              <a:gd name="connsiteY4384" fmla="*/ 663389 h 6858000"/>
                              <a:gd name="connsiteX4385" fmla="*/ 11617747 w 12192000"/>
                              <a:gd name="connsiteY4385" fmla="*/ 748192 h 6858000"/>
                              <a:gd name="connsiteX4386" fmla="*/ 11532944 w 12192000"/>
                              <a:gd name="connsiteY4386" fmla="*/ 663389 h 6858000"/>
                              <a:gd name="connsiteX4387" fmla="*/ 11617747 w 12192000"/>
                              <a:gd name="connsiteY4387" fmla="*/ 578586 h 6858000"/>
                              <a:gd name="connsiteX4388" fmla="*/ 11225469 w 12192000"/>
                              <a:gd name="connsiteY4388" fmla="*/ 578586 h 6858000"/>
                              <a:gd name="connsiteX4389" fmla="*/ 11310272 w 12192000"/>
                              <a:gd name="connsiteY4389" fmla="*/ 663389 h 6858000"/>
                              <a:gd name="connsiteX4390" fmla="*/ 11225469 w 12192000"/>
                              <a:gd name="connsiteY4390" fmla="*/ 748192 h 6858000"/>
                              <a:gd name="connsiteX4391" fmla="*/ 11140666 w 12192000"/>
                              <a:gd name="connsiteY4391" fmla="*/ 663389 h 6858000"/>
                              <a:gd name="connsiteX4392" fmla="*/ 11225469 w 12192000"/>
                              <a:gd name="connsiteY4392" fmla="*/ 578586 h 6858000"/>
                              <a:gd name="connsiteX4393" fmla="*/ 10833191 w 12192000"/>
                              <a:gd name="connsiteY4393" fmla="*/ 578586 h 6858000"/>
                              <a:gd name="connsiteX4394" fmla="*/ 10917994 w 12192000"/>
                              <a:gd name="connsiteY4394" fmla="*/ 663389 h 6858000"/>
                              <a:gd name="connsiteX4395" fmla="*/ 10833191 w 12192000"/>
                              <a:gd name="connsiteY4395" fmla="*/ 748192 h 6858000"/>
                              <a:gd name="connsiteX4396" fmla="*/ 10748388 w 12192000"/>
                              <a:gd name="connsiteY4396" fmla="*/ 663389 h 6858000"/>
                              <a:gd name="connsiteX4397" fmla="*/ 10833191 w 12192000"/>
                              <a:gd name="connsiteY4397" fmla="*/ 578586 h 6858000"/>
                              <a:gd name="connsiteX4398" fmla="*/ 10440913 w 12192000"/>
                              <a:gd name="connsiteY4398" fmla="*/ 578586 h 6858000"/>
                              <a:gd name="connsiteX4399" fmla="*/ 10525716 w 12192000"/>
                              <a:gd name="connsiteY4399" fmla="*/ 663389 h 6858000"/>
                              <a:gd name="connsiteX4400" fmla="*/ 10440913 w 12192000"/>
                              <a:gd name="connsiteY4400" fmla="*/ 748192 h 6858000"/>
                              <a:gd name="connsiteX4401" fmla="*/ 10356110 w 12192000"/>
                              <a:gd name="connsiteY4401" fmla="*/ 663389 h 6858000"/>
                              <a:gd name="connsiteX4402" fmla="*/ 10440913 w 12192000"/>
                              <a:gd name="connsiteY4402" fmla="*/ 578586 h 6858000"/>
                              <a:gd name="connsiteX4403" fmla="*/ 10048635 w 12192000"/>
                              <a:gd name="connsiteY4403" fmla="*/ 578586 h 6858000"/>
                              <a:gd name="connsiteX4404" fmla="*/ 10133438 w 12192000"/>
                              <a:gd name="connsiteY4404" fmla="*/ 663389 h 6858000"/>
                              <a:gd name="connsiteX4405" fmla="*/ 10048635 w 12192000"/>
                              <a:gd name="connsiteY4405" fmla="*/ 748192 h 6858000"/>
                              <a:gd name="connsiteX4406" fmla="*/ 9963832 w 12192000"/>
                              <a:gd name="connsiteY4406" fmla="*/ 663389 h 6858000"/>
                              <a:gd name="connsiteX4407" fmla="*/ 10048635 w 12192000"/>
                              <a:gd name="connsiteY4407" fmla="*/ 578586 h 6858000"/>
                              <a:gd name="connsiteX4408" fmla="*/ 9656357 w 12192000"/>
                              <a:gd name="connsiteY4408" fmla="*/ 578586 h 6858000"/>
                              <a:gd name="connsiteX4409" fmla="*/ 9741160 w 12192000"/>
                              <a:gd name="connsiteY4409" fmla="*/ 663389 h 6858000"/>
                              <a:gd name="connsiteX4410" fmla="*/ 9656357 w 12192000"/>
                              <a:gd name="connsiteY4410" fmla="*/ 748192 h 6858000"/>
                              <a:gd name="connsiteX4411" fmla="*/ 9571554 w 12192000"/>
                              <a:gd name="connsiteY4411" fmla="*/ 663389 h 6858000"/>
                              <a:gd name="connsiteX4412" fmla="*/ 9656357 w 12192000"/>
                              <a:gd name="connsiteY4412" fmla="*/ 578586 h 6858000"/>
                              <a:gd name="connsiteX4413" fmla="*/ 9264079 w 12192000"/>
                              <a:gd name="connsiteY4413" fmla="*/ 578586 h 6858000"/>
                              <a:gd name="connsiteX4414" fmla="*/ 9348882 w 12192000"/>
                              <a:gd name="connsiteY4414" fmla="*/ 663389 h 6858000"/>
                              <a:gd name="connsiteX4415" fmla="*/ 9264079 w 12192000"/>
                              <a:gd name="connsiteY4415" fmla="*/ 748192 h 6858000"/>
                              <a:gd name="connsiteX4416" fmla="*/ 9179276 w 12192000"/>
                              <a:gd name="connsiteY4416" fmla="*/ 663389 h 6858000"/>
                              <a:gd name="connsiteX4417" fmla="*/ 9264079 w 12192000"/>
                              <a:gd name="connsiteY4417" fmla="*/ 578586 h 6858000"/>
                              <a:gd name="connsiteX4418" fmla="*/ 8871801 w 12192000"/>
                              <a:gd name="connsiteY4418" fmla="*/ 578586 h 6858000"/>
                              <a:gd name="connsiteX4419" fmla="*/ 8956604 w 12192000"/>
                              <a:gd name="connsiteY4419" fmla="*/ 663389 h 6858000"/>
                              <a:gd name="connsiteX4420" fmla="*/ 8871801 w 12192000"/>
                              <a:gd name="connsiteY4420" fmla="*/ 748192 h 6858000"/>
                              <a:gd name="connsiteX4421" fmla="*/ 8786998 w 12192000"/>
                              <a:gd name="connsiteY4421" fmla="*/ 663389 h 6858000"/>
                              <a:gd name="connsiteX4422" fmla="*/ 8871801 w 12192000"/>
                              <a:gd name="connsiteY4422" fmla="*/ 578586 h 6858000"/>
                              <a:gd name="connsiteX4423" fmla="*/ 8479523 w 12192000"/>
                              <a:gd name="connsiteY4423" fmla="*/ 578586 h 6858000"/>
                              <a:gd name="connsiteX4424" fmla="*/ 8564326 w 12192000"/>
                              <a:gd name="connsiteY4424" fmla="*/ 663389 h 6858000"/>
                              <a:gd name="connsiteX4425" fmla="*/ 8479523 w 12192000"/>
                              <a:gd name="connsiteY4425" fmla="*/ 748192 h 6858000"/>
                              <a:gd name="connsiteX4426" fmla="*/ 8394720 w 12192000"/>
                              <a:gd name="connsiteY4426" fmla="*/ 663389 h 6858000"/>
                              <a:gd name="connsiteX4427" fmla="*/ 8479523 w 12192000"/>
                              <a:gd name="connsiteY4427" fmla="*/ 578586 h 6858000"/>
                              <a:gd name="connsiteX4428" fmla="*/ 8087245 w 12192000"/>
                              <a:gd name="connsiteY4428" fmla="*/ 578586 h 6858000"/>
                              <a:gd name="connsiteX4429" fmla="*/ 8172048 w 12192000"/>
                              <a:gd name="connsiteY4429" fmla="*/ 663389 h 6858000"/>
                              <a:gd name="connsiteX4430" fmla="*/ 8087245 w 12192000"/>
                              <a:gd name="connsiteY4430" fmla="*/ 748192 h 6858000"/>
                              <a:gd name="connsiteX4431" fmla="*/ 8002442 w 12192000"/>
                              <a:gd name="connsiteY4431" fmla="*/ 663389 h 6858000"/>
                              <a:gd name="connsiteX4432" fmla="*/ 8087245 w 12192000"/>
                              <a:gd name="connsiteY4432" fmla="*/ 578586 h 6858000"/>
                              <a:gd name="connsiteX4433" fmla="*/ 7694967 w 12192000"/>
                              <a:gd name="connsiteY4433" fmla="*/ 578586 h 6858000"/>
                              <a:gd name="connsiteX4434" fmla="*/ 7779770 w 12192000"/>
                              <a:gd name="connsiteY4434" fmla="*/ 663389 h 6858000"/>
                              <a:gd name="connsiteX4435" fmla="*/ 7694967 w 12192000"/>
                              <a:gd name="connsiteY4435" fmla="*/ 748192 h 6858000"/>
                              <a:gd name="connsiteX4436" fmla="*/ 7610164 w 12192000"/>
                              <a:gd name="connsiteY4436" fmla="*/ 663389 h 6858000"/>
                              <a:gd name="connsiteX4437" fmla="*/ 7694967 w 12192000"/>
                              <a:gd name="connsiteY4437" fmla="*/ 578586 h 6858000"/>
                              <a:gd name="connsiteX4438" fmla="*/ 7302689 w 12192000"/>
                              <a:gd name="connsiteY4438" fmla="*/ 578586 h 6858000"/>
                              <a:gd name="connsiteX4439" fmla="*/ 7387492 w 12192000"/>
                              <a:gd name="connsiteY4439" fmla="*/ 663389 h 6858000"/>
                              <a:gd name="connsiteX4440" fmla="*/ 7302689 w 12192000"/>
                              <a:gd name="connsiteY4440" fmla="*/ 748192 h 6858000"/>
                              <a:gd name="connsiteX4441" fmla="*/ 7217886 w 12192000"/>
                              <a:gd name="connsiteY4441" fmla="*/ 663389 h 6858000"/>
                              <a:gd name="connsiteX4442" fmla="*/ 7302689 w 12192000"/>
                              <a:gd name="connsiteY4442" fmla="*/ 578586 h 6858000"/>
                              <a:gd name="connsiteX4443" fmla="*/ 6910411 w 12192000"/>
                              <a:gd name="connsiteY4443" fmla="*/ 578586 h 6858000"/>
                              <a:gd name="connsiteX4444" fmla="*/ 6995214 w 12192000"/>
                              <a:gd name="connsiteY4444" fmla="*/ 663389 h 6858000"/>
                              <a:gd name="connsiteX4445" fmla="*/ 6910411 w 12192000"/>
                              <a:gd name="connsiteY4445" fmla="*/ 748192 h 6858000"/>
                              <a:gd name="connsiteX4446" fmla="*/ 6825608 w 12192000"/>
                              <a:gd name="connsiteY4446" fmla="*/ 663389 h 6858000"/>
                              <a:gd name="connsiteX4447" fmla="*/ 6910411 w 12192000"/>
                              <a:gd name="connsiteY4447" fmla="*/ 578586 h 6858000"/>
                              <a:gd name="connsiteX4448" fmla="*/ 6518134 w 12192000"/>
                              <a:gd name="connsiteY4448" fmla="*/ 578586 h 6858000"/>
                              <a:gd name="connsiteX4449" fmla="*/ 6602937 w 12192000"/>
                              <a:gd name="connsiteY4449" fmla="*/ 663389 h 6858000"/>
                              <a:gd name="connsiteX4450" fmla="*/ 6518134 w 12192000"/>
                              <a:gd name="connsiteY4450" fmla="*/ 748192 h 6858000"/>
                              <a:gd name="connsiteX4451" fmla="*/ 6433330 w 12192000"/>
                              <a:gd name="connsiteY4451" fmla="*/ 663389 h 6858000"/>
                              <a:gd name="connsiteX4452" fmla="*/ 6518134 w 12192000"/>
                              <a:gd name="connsiteY4452" fmla="*/ 578586 h 6858000"/>
                              <a:gd name="connsiteX4453" fmla="*/ 6125856 w 12192000"/>
                              <a:gd name="connsiteY4453" fmla="*/ 578586 h 6858000"/>
                              <a:gd name="connsiteX4454" fmla="*/ 6210659 w 12192000"/>
                              <a:gd name="connsiteY4454" fmla="*/ 663389 h 6858000"/>
                              <a:gd name="connsiteX4455" fmla="*/ 6125856 w 12192000"/>
                              <a:gd name="connsiteY4455" fmla="*/ 748192 h 6858000"/>
                              <a:gd name="connsiteX4456" fmla="*/ 6041053 w 12192000"/>
                              <a:gd name="connsiteY4456" fmla="*/ 663389 h 6858000"/>
                              <a:gd name="connsiteX4457" fmla="*/ 6125856 w 12192000"/>
                              <a:gd name="connsiteY4457" fmla="*/ 578586 h 6858000"/>
                              <a:gd name="connsiteX4458" fmla="*/ 5733581 w 12192000"/>
                              <a:gd name="connsiteY4458" fmla="*/ 578586 h 6858000"/>
                              <a:gd name="connsiteX4459" fmla="*/ 5818385 w 12192000"/>
                              <a:gd name="connsiteY4459" fmla="*/ 663389 h 6858000"/>
                              <a:gd name="connsiteX4460" fmla="*/ 5733581 w 12192000"/>
                              <a:gd name="connsiteY4460" fmla="*/ 748192 h 6858000"/>
                              <a:gd name="connsiteX4461" fmla="*/ 5648778 w 12192000"/>
                              <a:gd name="connsiteY4461" fmla="*/ 663389 h 6858000"/>
                              <a:gd name="connsiteX4462" fmla="*/ 5733581 w 12192000"/>
                              <a:gd name="connsiteY4462" fmla="*/ 578586 h 6858000"/>
                              <a:gd name="connsiteX4463" fmla="*/ 5341304 w 12192000"/>
                              <a:gd name="connsiteY4463" fmla="*/ 578586 h 6858000"/>
                              <a:gd name="connsiteX4464" fmla="*/ 5426103 w 12192000"/>
                              <a:gd name="connsiteY4464" fmla="*/ 663389 h 6858000"/>
                              <a:gd name="connsiteX4465" fmla="*/ 5341304 w 12192000"/>
                              <a:gd name="connsiteY4465" fmla="*/ 748192 h 6858000"/>
                              <a:gd name="connsiteX4466" fmla="*/ 5256499 w 12192000"/>
                              <a:gd name="connsiteY4466" fmla="*/ 663389 h 6858000"/>
                              <a:gd name="connsiteX4467" fmla="*/ 5341304 w 12192000"/>
                              <a:gd name="connsiteY4467" fmla="*/ 578586 h 6858000"/>
                              <a:gd name="connsiteX4468" fmla="*/ 4949025 w 12192000"/>
                              <a:gd name="connsiteY4468" fmla="*/ 578586 h 6858000"/>
                              <a:gd name="connsiteX4469" fmla="*/ 5033827 w 12192000"/>
                              <a:gd name="connsiteY4469" fmla="*/ 663389 h 6858000"/>
                              <a:gd name="connsiteX4470" fmla="*/ 4949025 w 12192000"/>
                              <a:gd name="connsiteY4470" fmla="*/ 748192 h 6858000"/>
                              <a:gd name="connsiteX4471" fmla="*/ 4864220 w 12192000"/>
                              <a:gd name="connsiteY4471" fmla="*/ 663389 h 6858000"/>
                              <a:gd name="connsiteX4472" fmla="*/ 4949025 w 12192000"/>
                              <a:gd name="connsiteY4472" fmla="*/ 578586 h 6858000"/>
                              <a:gd name="connsiteX4473" fmla="*/ 4556749 w 12192000"/>
                              <a:gd name="connsiteY4473" fmla="*/ 578586 h 6858000"/>
                              <a:gd name="connsiteX4474" fmla="*/ 4641549 w 12192000"/>
                              <a:gd name="connsiteY4474" fmla="*/ 663389 h 6858000"/>
                              <a:gd name="connsiteX4475" fmla="*/ 4556749 w 12192000"/>
                              <a:gd name="connsiteY4475" fmla="*/ 748192 h 6858000"/>
                              <a:gd name="connsiteX4476" fmla="*/ 4471942 w 12192000"/>
                              <a:gd name="connsiteY4476" fmla="*/ 663389 h 6858000"/>
                              <a:gd name="connsiteX4477" fmla="*/ 4556749 w 12192000"/>
                              <a:gd name="connsiteY4477" fmla="*/ 578586 h 6858000"/>
                              <a:gd name="connsiteX4478" fmla="*/ 4164467 w 12192000"/>
                              <a:gd name="connsiteY4478" fmla="*/ 578586 h 6858000"/>
                              <a:gd name="connsiteX4479" fmla="*/ 4249274 w 12192000"/>
                              <a:gd name="connsiteY4479" fmla="*/ 663389 h 6858000"/>
                              <a:gd name="connsiteX4480" fmla="*/ 4164467 w 12192000"/>
                              <a:gd name="connsiteY4480" fmla="*/ 748192 h 6858000"/>
                              <a:gd name="connsiteX4481" fmla="*/ 4079667 w 12192000"/>
                              <a:gd name="connsiteY4481" fmla="*/ 663389 h 6858000"/>
                              <a:gd name="connsiteX4482" fmla="*/ 4164467 w 12192000"/>
                              <a:gd name="connsiteY4482" fmla="*/ 578586 h 6858000"/>
                              <a:gd name="connsiteX4483" fmla="*/ 3772193 w 12192000"/>
                              <a:gd name="connsiteY4483" fmla="*/ 578586 h 6858000"/>
                              <a:gd name="connsiteX4484" fmla="*/ 3856996 w 12192000"/>
                              <a:gd name="connsiteY4484" fmla="*/ 663389 h 6858000"/>
                              <a:gd name="connsiteX4485" fmla="*/ 3772193 w 12192000"/>
                              <a:gd name="connsiteY4485" fmla="*/ 748192 h 6858000"/>
                              <a:gd name="connsiteX4486" fmla="*/ 3687390 w 12192000"/>
                              <a:gd name="connsiteY4486" fmla="*/ 663389 h 6858000"/>
                              <a:gd name="connsiteX4487" fmla="*/ 3772193 w 12192000"/>
                              <a:gd name="connsiteY4487" fmla="*/ 578586 h 6858000"/>
                              <a:gd name="connsiteX4488" fmla="*/ 3379913 w 12192000"/>
                              <a:gd name="connsiteY4488" fmla="*/ 578586 h 6858000"/>
                              <a:gd name="connsiteX4489" fmla="*/ 3464718 w 12192000"/>
                              <a:gd name="connsiteY4489" fmla="*/ 663389 h 6858000"/>
                              <a:gd name="connsiteX4490" fmla="*/ 3379913 w 12192000"/>
                              <a:gd name="connsiteY4490" fmla="*/ 748192 h 6858000"/>
                              <a:gd name="connsiteX4491" fmla="*/ 3295110 w 12192000"/>
                              <a:gd name="connsiteY4491" fmla="*/ 663389 h 6858000"/>
                              <a:gd name="connsiteX4492" fmla="*/ 3379913 w 12192000"/>
                              <a:gd name="connsiteY4492" fmla="*/ 578586 h 6858000"/>
                              <a:gd name="connsiteX4493" fmla="*/ 2987637 w 12192000"/>
                              <a:gd name="connsiteY4493" fmla="*/ 578586 h 6858000"/>
                              <a:gd name="connsiteX4494" fmla="*/ 3072439 w 12192000"/>
                              <a:gd name="connsiteY4494" fmla="*/ 663389 h 6858000"/>
                              <a:gd name="connsiteX4495" fmla="*/ 2987637 w 12192000"/>
                              <a:gd name="connsiteY4495" fmla="*/ 748192 h 6858000"/>
                              <a:gd name="connsiteX4496" fmla="*/ 2902832 w 12192000"/>
                              <a:gd name="connsiteY4496" fmla="*/ 663389 h 6858000"/>
                              <a:gd name="connsiteX4497" fmla="*/ 2987637 w 12192000"/>
                              <a:gd name="connsiteY4497" fmla="*/ 578586 h 6858000"/>
                              <a:gd name="connsiteX4498" fmla="*/ 2595358 w 12192000"/>
                              <a:gd name="connsiteY4498" fmla="*/ 578586 h 6858000"/>
                              <a:gd name="connsiteX4499" fmla="*/ 2680162 w 12192000"/>
                              <a:gd name="connsiteY4499" fmla="*/ 663389 h 6858000"/>
                              <a:gd name="connsiteX4500" fmla="*/ 2595358 w 12192000"/>
                              <a:gd name="connsiteY4500" fmla="*/ 748192 h 6858000"/>
                              <a:gd name="connsiteX4501" fmla="*/ 2510555 w 12192000"/>
                              <a:gd name="connsiteY4501" fmla="*/ 663389 h 6858000"/>
                              <a:gd name="connsiteX4502" fmla="*/ 2595358 w 12192000"/>
                              <a:gd name="connsiteY4502" fmla="*/ 578586 h 6858000"/>
                              <a:gd name="connsiteX4503" fmla="*/ 2203080 w 12192000"/>
                              <a:gd name="connsiteY4503" fmla="*/ 578586 h 6858000"/>
                              <a:gd name="connsiteX4504" fmla="*/ 2287883 w 12192000"/>
                              <a:gd name="connsiteY4504" fmla="*/ 663389 h 6858000"/>
                              <a:gd name="connsiteX4505" fmla="*/ 2203080 w 12192000"/>
                              <a:gd name="connsiteY4505" fmla="*/ 748192 h 6858000"/>
                              <a:gd name="connsiteX4506" fmla="*/ 2118277 w 12192000"/>
                              <a:gd name="connsiteY4506" fmla="*/ 663389 h 6858000"/>
                              <a:gd name="connsiteX4507" fmla="*/ 2203080 w 12192000"/>
                              <a:gd name="connsiteY4507" fmla="*/ 578586 h 6858000"/>
                              <a:gd name="connsiteX4508" fmla="*/ 1810802 w 12192000"/>
                              <a:gd name="connsiteY4508" fmla="*/ 578586 h 6858000"/>
                              <a:gd name="connsiteX4509" fmla="*/ 1895605 w 12192000"/>
                              <a:gd name="connsiteY4509" fmla="*/ 663389 h 6858000"/>
                              <a:gd name="connsiteX4510" fmla="*/ 1810802 w 12192000"/>
                              <a:gd name="connsiteY4510" fmla="*/ 748192 h 6858000"/>
                              <a:gd name="connsiteX4511" fmla="*/ 1725999 w 12192000"/>
                              <a:gd name="connsiteY4511" fmla="*/ 663389 h 6858000"/>
                              <a:gd name="connsiteX4512" fmla="*/ 1810802 w 12192000"/>
                              <a:gd name="connsiteY4512" fmla="*/ 578586 h 6858000"/>
                              <a:gd name="connsiteX4513" fmla="*/ 1418524 w 12192000"/>
                              <a:gd name="connsiteY4513" fmla="*/ 578586 h 6858000"/>
                              <a:gd name="connsiteX4514" fmla="*/ 1503327 w 12192000"/>
                              <a:gd name="connsiteY4514" fmla="*/ 663389 h 6858000"/>
                              <a:gd name="connsiteX4515" fmla="*/ 1418524 w 12192000"/>
                              <a:gd name="connsiteY4515" fmla="*/ 748192 h 6858000"/>
                              <a:gd name="connsiteX4516" fmla="*/ 1333721 w 12192000"/>
                              <a:gd name="connsiteY4516" fmla="*/ 663389 h 6858000"/>
                              <a:gd name="connsiteX4517" fmla="*/ 1418524 w 12192000"/>
                              <a:gd name="connsiteY4517" fmla="*/ 578586 h 6858000"/>
                              <a:gd name="connsiteX4518" fmla="*/ 1026246 w 12192000"/>
                              <a:gd name="connsiteY4518" fmla="*/ 578586 h 6858000"/>
                              <a:gd name="connsiteX4519" fmla="*/ 1111049 w 12192000"/>
                              <a:gd name="connsiteY4519" fmla="*/ 663389 h 6858000"/>
                              <a:gd name="connsiteX4520" fmla="*/ 1026246 w 12192000"/>
                              <a:gd name="connsiteY4520" fmla="*/ 748192 h 6858000"/>
                              <a:gd name="connsiteX4521" fmla="*/ 941443 w 12192000"/>
                              <a:gd name="connsiteY4521" fmla="*/ 663389 h 6858000"/>
                              <a:gd name="connsiteX4522" fmla="*/ 1026246 w 12192000"/>
                              <a:gd name="connsiteY4522" fmla="*/ 578586 h 6858000"/>
                              <a:gd name="connsiteX4523" fmla="*/ 633968 w 12192000"/>
                              <a:gd name="connsiteY4523" fmla="*/ 578586 h 6858000"/>
                              <a:gd name="connsiteX4524" fmla="*/ 718771 w 12192000"/>
                              <a:gd name="connsiteY4524" fmla="*/ 663389 h 6858000"/>
                              <a:gd name="connsiteX4525" fmla="*/ 633968 w 12192000"/>
                              <a:gd name="connsiteY4525" fmla="*/ 748192 h 6858000"/>
                              <a:gd name="connsiteX4526" fmla="*/ 549165 w 12192000"/>
                              <a:gd name="connsiteY4526" fmla="*/ 663389 h 6858000"/>
                              <a:gd name="connsiteX4527" fmla="*/ 633968 w 12192000"/>
                              <a:gd name="connsiteY4527" fmla="*/ 578586 h 6858000"/>
                              <a:gd name="connsiteX4528" fmla="*/ 241690 w 12192000"/>
                              <a:gd name="connsiteY4528" fmla="*/ 578586 h 6858000"/>
                              <a:gd name="connsiteX4529" fmla="*/ 326493 w 12192000"/>
                              <a:gd name="connsiteY4529" fmla="*/ 663389 h 6858000"/>
                              <a:gd name="connsiteX4530" fmla="*/ 241690 w 12192000"/>
                              <a:gd name="connsiteY4530" fmla="*/ 748192 h 6858000"/>
                              <a:gd name="connsiteX4531" fmla="*/ 156887 w 12192000"/>
                              <a:gd name="connsiteY4531" fmla="*/ 663389 h 6858000"/>
                              <a:gd name="connsiteX4532" fmla="*/ 241690 w 12192000"/>
                              <a:gd name="connsiteY4532" fmla="*/ 578586 h 6858000"/>
                              <a:gd name="connsiteX4533" fmla="*/ 12174432 w 12192000"/>
                              <a:gd name="connsiteY4533" fmla="*/ 352973 h 6858000"/>
                              <a:gd name="connsiteX4534" fmla="*/ 12192000 w 12192000"/>
                              <a:gd name="connsiteY4534" fmla="*/ 356520 h 6858000"/>
                              <a:gd name="connsiteX4535" fmla="*/ 12192000 w 12192000"/>
                              <a:gd name="connsiteY4535" fmla="*/ 519032 h 6858000"/>
                              <a:gd name="connsiteX4536" fmla="*/ 12174432 w 12192000"/>
                              <a:gd name="connsiteY4536" fmla="*/ 522579 h 6858000"/>
                              <a:gd name="connsiteX4537" fmla="*/ 12089629 w 12192000"/>
                              <a:gd name="connsiteY4537" fmla="*/ 437776 h 6858000"/>
                              <a:gd name="connsiteX4538" fmla="*/ 12174432 w 12192000"/>
                              <a:gd name="connsiteY4538" fmla="*/ 352973 h 6858000"/>
                              <a:gd name="connsiteX4539" fmla="*/ 11782149 w 12192000"/>
                              <a:gd name="connsiteY4539" fmla="*/ 352973 h 6858000"/>
                              <a:gd name="connsiteX4540" fmla="*/ 11866952 w 12192000"/>
                              <a:gd name="connsiteY4540" fmla="*/ 437776 h 6858000"/>
                              <a:gd name="connsiteX4541" fmla="*/ 11782149 w 12192000"/>
                              <a:gd name="connsiteY4541" fmla="*/ 522579 h 6858000"/>
                              <a:gd name="connsiteX4542" fmla="*/ 11697346 w 12192000"/>
                              <a:gd name="connsiteY4542" fmla="*/ 437776 h 6858000"/>
                              <a:gd name="connsiteX4543" fmla="*/ 11782149 w 12192000"/>
                              <a:gd name="connsiteY4543" fmla="*/ 352973 h 6858000"/>
                              <a:gd name="connsiteX4544" fmla="*/ 11389871 w 12192000"/>
                              <a:gd name="connsiteY4544" fmla="*/ 352973 h 6858000"/>
                              <a:gd name="connsiteX4545" fmla="*/ 11474674 w 12192000"/>
                              <a:gd name="connsiteY4545" fmla="*/ 437776 h 6858000"/>
                              <a:gd name="connsiteX4546" fmla="*/ 11389871 w 12192000"/>
                              <a:gd name="connsiteY4546" fmla="*/ 522579 h 6858000"/>
                              <a:gd name="connsiteX4547" fmla="*/ 11305068 w 12192000"/>
                              <a:gd name="connsiteY4547" fmla="*/ 437776 h 6858000"/>
                              <a:gd name="connsiteX4548" fmla="*/ 11389871 w 12192000"/>
                              <a:gd name="connsiteY4548" fmla="*/ 352973 h 6858000"/>
                              <a:gd name="connsiteX4549" fmla="*/ 10997593 w 12192000"/>
                              <a:gd name="connsiteY4549" fmla="*/ 352973 h 6858000"/>
                              <a:gd name="connsiteX4550" fmla="*/ 11082396 w 12192000"/>
                              <a:gd name="connsiteY4550" fmla="*/ 437776 h 6858000"/>
                              <a:gd name="connsiteX4551" fmla="*/ 10997593 w 12192000"/>
                              <a:gd name="connsiteY4551" fmla="*/ 522579 h 6858000"/>
                              <a:gd name="connsiteX4552" fmla="*/ 10912790 w 12192000"/>
                              <a:gd name="connsiteY4552" fmla="*/ 437776 h 6858000"/>
                              <a:gd name="connsiteX4553" fmla="*/ 10997593 w 12192000"/>
                              <a:gd name="connsiteY4553" fmla="*/ 352973 h 6858000"/>
                              <a:gd name="connsiteX4554" fmla="*/ 10605315 w 12192000"/>
                              <a:gd name="connsiteY4554" fmla="*/ 352973 h 6858000"/>
                              <a:gd name="connsiteX4555" fmla="*/ 10690118 w 12192000"/>
                              <a:gd name="connsiteY4555" fmla="*/ 437776 h 6858000"/>
                              <a:gd name="connsiteX4556" fmla="*/ 10605315 w 12192000"/>
                              <a:gd name="connsiteY4556" fmla="*/ 522579 h 6858000"/>
                              <a:gd name="connsiteX4557" fmla="*/ 10520512 w 12192000"/>
                              <a:gd name="connsiteY4557" fmla="*/ 437776 h 6858000"/>
                              <a:gd name="connsiteX4558" fmla="*/ 10605315 w 12192000"/>
                              <a:gd name="connsiteY4558" fmla="*/ 352973 h 6858000"/>
                              <a:gd name="connsiteX4559" fmla="*/ 10213037 w 12192000"/>
                              <a:gd name="connsiteY4559" fmla="*/ 352973 h 6858000"/>
                              <a:gd name="connsiteX4560" fmla="*/ 10297840 w 12192000"/>
                              <a:gd name="connsiteY4560" fmla="*/ 437776 h 6858000"/>
                              <a:gd name="connsiteX4561" fmla="*/ 10213037 w 12192000"/>
                              <a:gd name="connsiteY4561" fmla="*/ 522579 h 6858000"/>
                              <a:gd name="connsiteX4562" fmla="*/ 10128234 w 12192000"/>
                              <a:gd name="connsiteY4562" fmla="*/ 437776 h 6858000"/>
                              <a:gd name="connsiteX4563" fmla="*/ 10213037 w 12192000"/>
                              <a:gd name="connsiteY4563" fmla="*/ 352973 h 6858000"/>
                              <a:gd name="connsiteX4564" fmla="*/ 9820759 w 12192000"/>
                              <a:gd name="connsiteY4564" fmla="*/ 352973 h 6858000"/>
                              <a:gd name="connsiteX4565" fmla="*/ 9905562 w 12192000"/>
                              <a:gd name="connsiteY4565" fmla="*/ 437776 h 6858000"/>
                              <a:gd name="connsiteX4566" fmla="*/ 9820759 w 12192000"/>
                              <a:gd name="connsiteY4566" fmla="*/ 522579 h 6858000"/>
                              <a:gd name="connsiteX4567" fmla="*/ 9735956 w 12192000"/>
                              <a:gd name="connsiteY4567" fmla="*/ 437776 h 6858000"/>
                              <a:gd name="connsiteX4568" fmla="*/ 9820759 w 12192000"/>
                              <a:gd name="connsiteY4568" fmla="*/ 352973 h 6858000"/>
                              <a:gd name="connsiteX4569" fmla="*/ 9428481 w 12192000"/>
                              <a:gd name="connsiteY4569" fmla="*/ 352973 h 6858000"/>
                              <a:gd name="connsiteX4570" fmla="*/ 9513284 w 12192000"/>
                              <a:gd name="connsiteY4570" fmla="*/ 437776 h 6858000"/>
                              <a:gd name="connsiteX4571" fmla="*/ 9428481 w 12192000"/>
                              <a:gd name="connsiteY4571" fmla="*/ 522579 h 6858000"/>
                              <a:gd name="connsiteX4572" fmla="*/ 9343678 w 12192000"/>
                              <a:gd name="connsiteY4572" fmla="*/ 437776 h 6858000"/>
                              <a:gd name="connsiteX4573" fmla="*/ 9428481 w 12192000"/>
                              <a:gd name="connsiteY4573" fmla="*/ 352973 h 6858000"/>
                              <a:gd name="connsiteX4574" fmla="*/ 9036203 w 12192000"/>
                              <a:gd name="connsiteY4574" fmla="*/ 352973 h 6858000"/>
                              <a:gd name="connsiteX4575" fmla="*/ 9121006 w 12192000"/>
                              <a:gd name="connsiteY4575" fmla="*/ 437776 h 6858000"/>
                              <a:gd name="connsiteX4576" fmla="*/ 9036203 w 12192000"/>
                              <a:gd name="connsiteY4576" fmla="*/ 522579 h 6858000"/>
                              <a:gd name="connsiteX4577" fmla="*/ 8951400 w 12192000"/>
                              <a:gd name="connsiteY4577" fmla="*/ 437776 h 6858000"/>
                              <a:gd name="connsiteX4578" fmla="*/ 9036203 w 12192000"/>
                              <a:gd name="connsiteY4578" fmla="*/ 352973 h 6858000"/>
                              <a:gd name="connsiteX4579" fmla="*/ 8643925 w 12192000"/>
                              <a:gd name="connsiteY4579" fmla="*/ 352973 h 6858000"/>
                              <a:gd name="connsiteX4580" fmla="*/ 8728728 w 12192000"/>
                              <a:gd name="connsiteY4580" fmla="*/ 437776 h 6858000"/>
                              <a:gd name="connsiteX4581" fmla="*/ 8643925 w 12192000"/>
                              <a:gd name="connsiteY4581" fmla="*/ 522579 h 6858000"/>
                              <a:gd name="connsiteX4582" fmla="*/ 8559122 w 12192000"/>
                              <a:gd name="connsiteY4582" fmla="*/ 437776 h 6858000"/>
                              <a:gd name="connsiteX4583" fmla="*/ 8643925 w 12192000"/>
                              <a:gd name="connsiteY4583" fmla="*/ 352973 h 6858000"/>
                              <a:gd name="connsiteX4584" fmla="*/ 8251647 w 12192000"/>
                              <a:gd name="connsiteY4584" fmla="*/ 352973 h 6858000"/>
                              <a:gd name="connsiteX4585" fmla="*/ 8336450 w 12192000"/>
                              <a:gd name="connsiteY4585" fmla="*/ 437776 h 6858000"/>
                              <a:gd name="connsiteX4586" fmla="*/ 8251647 w 12192000"/>
                              <a:gd name="connsiteY4586" fmla="*/ 522579 h 6858000"/>
                              <a:gd name="connsiteX4587" fmla="*/ 8166844 w 12192000"/>
                              <a:gd name="connsiteY4587" fmla="*/ 437776 h 6858000"/>
                              <a:gd name="connsiteX4588" fmla="*/ 8251647 w 12192000"/>
                              <a:gd name="connsiteY4588" fmla="*/ 352973 h 6858000"/>
                              <a:gd name="connsiteX4589" fmla="*/ 7859369 w 12192000"/>
                              <a:gd name="connsiteY4589" fmla="*/ 352973 h 6858000"/>
                              <a:gd name="connsiteX4590" fmla="*/ 7944172 w 12192000"/>
                              <a:gd name="connsiteY4590" fmla="*/ 437776 h 6858000"/>
                              <a:gd name="connsiteX4591" fmla="*/ 7859369 w 12192000"/>
                              <a:gd name="connsiteY4591" fmla="*/ 522579 h 6858000"/>
                              <a:gd name="connsiteX4592" fmla="*/ 7774566 w 12192000"/>
                              <a:gd name="connsiteY4592" fmla="*/ 437776 h 6858000"/>
                              <a:gd name="connsiteX4593" fmla="*/ 7859369 w 12192000"/>
                              <a:gd name="connsiteY4593" fmla="*/ 352973 h 6858000"/>
                              <a:gd name="connsiteX4594" fmla="*/ 7467091 w 12192000"/>
                              <a:gd name="connsiteY4594" fmla="*/ 352973 h 6858000"/>
                              <a:gd name="connsiteX4595" fmla="*/ 7551894 w 12192000"/>
                              <a:gd name="connsiteY4595" fmla="*/ 437776 h 6858000"/>
                              <a:gd name="connsiteX4596" fmla="*/ 7467091 w 12192000"/>
                              <a:gd name="connsiteY4596" fmla="*/ 522579 h 6858000"/>
                              <a:gd name="connsiteX4597" fmla="*/ 7382288 w 12192000"/>
                              <a:gd name="connsiteY4597" fmla="*/ 437776 h 6858000"/>
                              <a:gd name="connsiteX4598" fmla="*/ 7467091 w 12192000"/>
                              <a:gd name="connsiteY4598" fmla="*/ 352973 h 6858000"/>
                              <a:gd name="connsiteX4599" fmla="*/ 7074813 w 12192000"/>
                              <a:gd name="connsiteY4599" fmla="*/ 352973 h 6858000"/>
                              <a:gd name="connsiteX4600" fmla="*/ 7159616 w 12192000"/>
                              <a:gd name="connsiteY4600" fmla="*/ 437776 h 6858000"/>
                              <a:gd name="connsiteX4601" fmla="*/ 7074813 w 12192000"/>
                              <a:gd name="connsiteY4601" fmla="*/ 522579 h 6858000"/>
                              <a:gd name="connsiteX4602" fmla="*/ 6990010 w 12192000"/>
                              <a:gd name="connsiteY4602" fmla="*/ 437776 h 6858000"/>
                              <a:gd name="connsiteX4603" fmla="*/ 7074813 w 12192000"/>
                              <a:gd name="connsiteY4603" fmla="*/ 352973 h 6858000"/>
                              <a:gd name="connsiteX4604" fmla="*/ 6682535 w 12192000"/>
                              <a:gd name="connsiteY4604" fmla="*/ 352973 h 6858000"/>
                              <a:gd name="connsiteX4605" fmla="*/ 6767338 w 12192000"/>
                              <a:gd name="connsiteY4605" fmla="*/ 437776 h 6858000"/>
                              <a:gd name="connsiteX4606" fmla="*/ 6682535 w 12192000"/>
                              <a:gd name="connsiteY4606" fmla="*/ 522579 h 6858000"/>
                              <a:gd name="connsiteX4607" fmla="*/ 6597732 w 12192000"/>
                              <a:gd name="connsiteY4607" fmla="*/ 437776 h 6858000"/>
                              <a:gd name="connsiteX4608" fmla="*/ 6682535 w 12192000"/>
                              <a:gd name="connsiteY4608" fmla="*/ 352973 h 6858000"/>
                              <a:gd name="connsiteX4609" fmla="*/ 6290257 w 12192000"/>
                              <a:gd name="connsiteY4609" fmla="*/ 352973 h 6858000"/>
                              <a:gd name="connsiteX4610" fmla="*/ 6375061 w 12192000"/>
                              <a:gd name="connsiteY4610" fmla="*/ 437776 h 6858000"/>
                              <a:gd name="connsiteX4611" fmla="*/ 6290257 w 12192000"/>
                              <a:gd name="connsiteY4611" fmla="*/ 522579 h 6858000"/>
                              <a:gd name="connsiteX4612" fmla="*/ 6205455 w 12192000"/>
                              <a:gd name="connsiteY4612" fmla="*/ 437776 h 6858000"/>
                              <a:gd name="connsiteX4613" fmla="*/ 6290257 w 12192000"/>
                              <a:gd name="connsiteY4613" fmla="*/ 352973 h 6858000"/>
                              <a:gd name="connsiteX4614" fmla="*/ 5897982 w 12192000"/>
                              <a:gd name="connsiteY4614" fmla="*/ 352973 h 6858000"/>
                              <a:gd name="connsiteX4615" fmla="*/ 5982785 w 12192000"/>
                              <a:gd name="connsiteY4615" fmla="*/ 437776 h 6858000"/>
                              <a:gd name="connsiteX4616" fmla="*/ 5897982 w 12192000"/>
                              <a:gd name="connsiteY4616" fmla="*/ 522579 h 6858000"/>
                              <a:gd name="connsiteX4617" fmla="*/ 5813178 w 12192000"/>
                              <a:gd name="connsiteY4617" fmla="*/ 437776 h 6858000"/>
                              <a:gd name="connsiteX4618" fmla="*/ 5897982 w 12192000"/>
                              <a:gd name="connsiteY4618" fmla="*/ 352973 h 6858000"/>
                              <a:gd name="connsiteX4619" fmla="*/ 5505708 w 12192000"/>
                              <a:gd name="connsiteY4619" fmla="*/ 352973 h 6858000"/>
                              <a:gd name="connsiteX4620" fmla="*/ 5590509 w 12192000"/>
                              <a:gd name="connsiteY4620" fmla="*/ 437776 h 6858000"/>
                              <a:gd name="connsiteX4621" fmla="*/ 5505708 w 12192000"/>
                              <a:gd name="connsiteY4621" fmla="*/ 522579 h 6858000"/>
                              <a:gd name="connsiteX4622" fmla="*/ 5420903 w 12192000"/>
                              <a:gd name="connsiteY4622" fmla="*/ 437776 h 6858000"/>
                              <a:gd name="connsiteX4623" fmla="*/ 5505708 w 12192000"/>
                              <a:gd name="connsiteY4623" fmla="*/ 352973 h 6858000"/>
                              <a:gd name="connsiteX4624" fmla="*/ 5113428 w 12192000"/>
                              <a:gd name="connsiteY4624" fmla="*/ 352973 h 6858000"/>
                              <a:gd name="connsiteX4625" fmla="*/ 5198231 w 12192000"/>
                              <a:gd name="connsiteY4625" fmla="*/ 437776 h 6858000"/>
                              <a:gd name="connsiteX4626" fmla="*/ 5113428 w 12192000"/>
                              <a:gd name="connsiteY4626" fmla="*/ 522579 h 6858000"/>
                              <a:gd name="connsiteX4627" fmla="*/ 5028624 w 12192000"/>
                              <a:gd name="connsiteY4627" fmla="*/ 437776 h 6858000"/>
                              <a:gd name="connsiteX4628" fmla="*/ 5113428 w 12192000"/>
                              <a:gd name="connsiteY4628" fmla="*/ 352973 h 6858000"/>
                              <a:gd name="connsiteX4629" fmla="*/ 4721150 w 12192000"/>
                              <a:gd name="connsiteY4629" fmla="*/ 352973 h 6858000"/>
                              <a:gd name="connsiteX4630" fmla="*/ 4805953 w 12192000"/>
                              <a:gd name="connsiteY4630" fmla="*/ 437776 h 6858000"/>
                              <a:gd name="connsiteX4631" fmla="*/ 4721150 w 12192000"/>
                              <a:gd name="connsiteY4631" fmla="*/ 522579 h 6858000"/>
                              <a:gd name="connsiteX4632" fmla="*/ 4636347 w 12192000"/>
                              <a:gd name="connsiteY4632" fmla="*/ 437776 h 6858000"/>
                              <a:gd name="connsiteX4633" fmla="*/ 4721150 w 12192000"/>
                              <a:gd name="connsiteY4633" fmla="*/ 352973 h 6858000"/>
                              <a:gd name="connsiteX4634" fmla="*/ 4328872 w 12192000"/>
                              <a:gd name="connsiteY4634" fmla="*/ 352973 h 6858000"/>
                              <a:gd name="connsiteX4635" fmla="*/ 4413674 w 12192000"/>
                              <a:gd name="connsiteY4635" fmla="*/ 437776 h 6858000"/>
                              <a:gd name="connsiteX4636" fmla="*/ 4328872 w 12192000"/>
                              <a:gd name="connsiteY4636" fmla="*/ 522579 h 6858000"/>
                              <a:gd name="connsiteX4637" fmla="*/ 4244066 w 12192000"/>
                              <a:gd name="connsiteY4637" fmla="*/ 437776 h 6858000"/>
                              <a:gd name="connsiteX4638" fmla="*/ 4328872 w 12192000"/>
                              <a:gd name="connsiteY4638" fmla="*/ 352973 h 6858000"/>
                              <a:gd name="connsiteX4639" fmla="*/ 3936596 w 12192000"/>
                              <a:gd name="connsiteY4639" fmla="*/ 352973 h 6858000"/>
                              <a:gd name="connsiteX4640" fmla="*/ 4021398 w 12192000"/>
                              <a:gd name="connsiteY4640" fmla="*/ 437776 h 6858000"/>
                              <a:gd name="connsiteX4641" fmla="*/ 3936596 w 12192000"/>
                              <a:gd name="connsiteY4641" fmla="*/ 522579 h 6858000"/>
                              <a:gd name="connsiteX4642" fmla="*/ 3851794 w 12192000"/>
                              <a:gd name="connsiteY4642" fmla="*/ 437776 h 6858000"/>
                              <a:gd name="connsiteX4643" fmla="*/ 3936596 w 12192000"/>
                              <a:gd name="connsiteY4643" fmla="*/ 352973 h 6858000"/>
                              <a:gd name="connsiteX4644" fmla="*/ 3544318 w 12192000"/>
                              <a:gd name="connsiteY4644" fmla="*/ 352973 h 6858000"/>
                              <a:gd name="connsiteX4645" fmla="*/ 3629122 w 12192000"/>
                              <a:gd name="connsiteY4645" fmla="*/ 437776 h 6858000"/>
                              <a:gd name="connsiteX4646" fmla="*/ 3544318 w 12192000"/>
                              <a:gd name="connsiteY4646" fmla="*/ 522579 h 6858000"/>
                              <a:gd name="connsiteX4647" fmla="*/ 3459515 w 12192000"/>
                              <a:gd name="connsiteY4647" fmla="*/ 437776 h 6858000"/>
                              <a:gd name="connsiteX4648" fmla="*/ 3544318 w 12192000"/>
                              <a:gd name="connsiteY4648" fmla="*/ 352973 h 6858000"/>
                              <a:gd name="connsiteX4649" fmla="*/ 3152041 w 12192000"/>
                              <a:gd name="connsiteY4649" fmla="*/ 352973 h 6858000"/>
                              <a:gd name="connsiteX4650" fmla="*/ 3236844 w 12192000"/>
                              <a:gd name="connsiteY4650" fmla="*/ 437776 h 6858000"/>
                              <a:gd name="connsiteX4651" fmla="*/ 3152041 w 12192000"/>
                              <a:gd name="connsiteY4651" fmla="*/ 522579 h 6858000"/>
                              <a:gd name="connsiteX4652" fmla="*/ 3067238 w 12192000"/>
                              <a:gd name="connsiteY4652" fmla="*/ 437776 h 6858000"/>
                              <a:gd name="connsiteX4653" fmla="*/ 3152041 w 12192000"/>
                              <a:gd name="connsiteY4653" fmla="*/ 352973 h 6858000"/>
                              <a:gd name="connsiteX4654" fmla="*/ 2759763 w 12192000"/>
                              <a:gd name="connsiteY4654" fmla="*/ 352973 h 6858000"/>
                              <a:gd name="connsiteX4655" fmla="*/ 2844566 w 12192000"/>
                              <a:gd name="connsiteY4655" fmla="*/ 437776 h 6858000"/>
                              <a:gd name="connsiteX4656" fmla="*/ 2759763 w 12192000"/>
                              <a:gd name="connsiteY4656" fmla="*/ 522579 h 6858000"/>
                              <a:gd name="connsiteX4657" fmla="*/ 2674960 w 12192000"/>
                              <a:gd name="connsiteY4657" fmla="*/ 437776 h 6858000"/>
                              <a:gd name="connsiteX4658" fmla="*/ 2759763 w 12192000"/>
                              <a:gd name="connsiteY4658" fmla="*/ 352973 h 6858000"/>
                              <a:gd name="connsiteX4659" fmla="*/ 2367485 w 12192000"/>
                              <a:gd name="connsiteY4659" fmla="*/ 352973 h 6858000"/>
                              <a:gd name="connsiteX4660" fmla="*/ 2452288 w 12192000"/>
                              <a:gd name="connsiteY4660" fmla="*/ 437776 h 6858000"/>
                              <a:gd name="connsiteX4661" fmla="*/ 2367485 w 12192000"/>
                              <a:gd name="connsiteY4661" fmla="*/ 522579 h 6858000"/>
                              <a:gd name="connsiteX4662" fmla="*/ 2282682 w 12192000"/>
                              <a:gd name="connsiteY4662" fmla="*/ 437776 h 6858000"/>
                              <a:gd name="connsiteX4663" fmla="*/ 2367485 w 12192000"/>
                              <a:gd name="connsiteY4663" fmla="*/ 352973 h 6858000"/>
                              <a:gd name="connsiteX4664" fmla="*/ 1975205 w 12192000"/>
                              <a:gd name="connsiteY4664" fmla="*/ 352973 h 6858000"/>
                              <a:gd name="connsiteX4665" fmla="*/ 2060008 w 12192000"/>
                              <a:gd name="connsiteY4665" fmla="*/ 437776 h 6858000"/>
                              <a:gd name="connsiteX4666" fmla="*/ 1975205 w 12192000"/>
                              <a:gd name="connsiteY4666" fmla="*/ 522579 h 6858000"/>
                              <a:gd name="connsiteX4667" fmla="*/ 1890402 w 12192000"/>
                              <a:gd name="connsiteY4667" fmla="*/ 437776 h 6858000"/>
                              <a:gd name="connsiteX4668" fmla="*/ 1975205 w 12192000"/>
                              <a:gd name="connsiteY4668" fmla="*/ 352973 h 6858000"/>
                              <a:gd name="connsiteX4669" fmla="*/ 1582927 w 12192000"/>
                              <a:gd name="connsiteY4669" fmla="*/ 352973 h 6858000"/>
                              <a:gd name="connsiteX4670" fmla="*/ 1667730 w 12192000"/>
                              <a:gd name="connsiteY4670" fmla="*/ 437776 h 6858000"/>
                              <a:gd name="connsiteX4671" fmla="*/ 1582927 w 12192000"/>
                              <a:gd name="connsiteY4671" fmla="*/ 522579 h 6858000"/>
                              <a:gd name="connsiteX4672" fmla="*/ 1498124 w 12192000"/>
                              <a:gd name="connsiteY4672" fmla="*/ 437776 h 6858000"/>
                              <a:gd name="connsiteX4673" fmla="*/ 1582927 w 12192000"/>
                              <a:gd name="connsiteY4673" fmla="*/ 352973 h 6858000"/>
                              <a:gd name="connsiteX4674" fmla="*/ 1190650 w 12192000"/>
                              <a:gd name="connsiteY4674" fmla="*/ 352973 h 6858000"/>
                              <a:gd name="connsiteX4675" fmla="*/ 1275453 w 12192000"/>
                              <a:gd name="connsiteY4675" fmla="*/ 437776 h 6858000"/>
                              <a:gd name="connsiteX4676" fmla="*/ 1190650 w 12192000"/>
                              <a:gd name="connsiteY4676" fmla="*/ 522579 h 6858000"/>
                              <a:gd name="connsiteX4677" fmla="*/ 1105847 w 12192000"/>
                              <a:gd name="connsiteY4677" fmla="*/ 437776 h 6858000"/>
                              <a:gd name="connsiteX4678" fmla="*/ 1190650 w 12192000"/>
                              <a:gd name="connsiteY4678" fmla="*/ 352973 h 6858000"/>
                              <a:gd name="connsiteX4679" fmla="*/ 798372 w 12192000"/>
                              <a:gd name="connsiteY4679" fmla="*/ 352973 h 6858000"/>
                              <a:gd name="connsiteX4680" fmla="*/ 883175 w 12192000"/>
                              <a:gd name="connsiteY4680" fmla="*/ 437776 h 6858000"/>
                              <a:gd name="connsiteX4681" fmla="*/ 798372 w 12192000"/>
                              <a:gd name="connsiteY4681" fmla="*/ 522579 h 6858000"/>
                              <a:gd name="connsiteX4682" fmla="*/ 713569 w 12192000"/>
                              <a:gd name="connsiteY4682" fmla="*/ 437776 h 6858000"/>
                              <a:gd name="connsiteX4683" fmla="*/ 798372 w 12192000"/>
                              <a:gd name="connsiteY4683" fmla="*/ 352973 h 6858000"/>
                              <a:gd name="connsiteX4684" fmla="*/ 406094 w 12192000"/>
                              <a:gd name="connsiteY4684" fmla="*/ 352973 h 6858000"/>
                              <a:gd name="connsiteX4685" fmla="*/ 490897 w 12192000"/>
                              <a:gd name="connsiteY4685" fmla="*/ 437776 h 6858000"/>
                              <a:gd name="connsiteX4686" fmla="*/ 406094 w 12192000"/>
                              <a:gd name="connsiteY4686" fmla="*/ 522579 h 6858000"/>
                              <a:gd name="connsiteX4687" fmla="*/ 321291 w 12192000"/>
                              <a:gd name="connsiteY4687" fmla="*/ 437776 h 6858000"/>
                              <a:gd name="connsiteX4688" fmla="*/ 406094 w 12192000"/>
                              <a:gd name="connsiteY4688" fmla="*/ 352973 h 6858000"/>
                              <a:gd name="connsiteX4689" fmla="*/ 13817 w 12192000"/>
                              <a:gd name="connsiteY4689" fmla="*/ 352973 h 6858000"/>
                              <a:gd name="connsiteX4690" fmla="*/ 98620 w 12192000"/>
                              <a:gd name="connsiteY4690" fmla="*/ 437776 h 6858000"/>
                              <a:gd name="connsiteX4691" fmla="*/ 13817 w 12192000"/>
                              <a:gd name="connsiteY4691" fmla="*/ 522579 h 6858000"/>
                              <a:gd name="connsiteX4692" fmla="*/ 0 w 12192000"/>
                              <a:gd name="connsiteY4692" fmla="*/ 519790 h 6858000"/>
                              <a:gd name="connsiteX4693" fmla="*/ 0 w 12192000"/>
                              <a:gd name="connsiteY4693" fmla="*/ 355763 h 6858000"/>
                              <a:gd name="connsiteX4694" fmla="*/ 12005543 w 12192000"/>
                              <a:gd name="connsiteY4694" fmla="*/ 127362 h 6858000"/>
                              <a:gd name="connsiteX4695" fmla="*/ 12090346 w 12192000"/>
                              <a:gd name="connsiteY4695" fmla="*/ 212165 h 6858000"/>
                              <a:gd name="connsiteX4696" fmla="*/ 12005543 w 12192000"/>
                              <a:gd name="connsiteY4696" fmla="*/ 296968 h 6858000"/>
                              <a:gd name="connsiteX4697" fmla="*/ 11920740 w 12192000"/>
                              <a:gd name="connsiteY4697" fmla="*/ 212165 h 6858000"/>
                              <a:gd name="connsiteX4698" fmla="*/ 12005543 w 12192000"/>
                              <a:gd name="connsiteY4698" fmla="*/ 127362 h 6858000"/>
                              <a:gd name="connsiteX4699" fmla="*/ 11613265 w 12192000"/>
                              <a:gd name="connsiteY4699" fmla="*/ 127362 h 6858000"/>
                              <a:gd name="connsiteX4700" fmla="*/ 11698068 w 12192000"/>
                              <a:gd name="connsiteY4700" fmla="*/ 212165 h 6858000"/>
                              <a:gd name="connsiteX4701" fmla="*/ 11613265 w 12192000"/>
                              <a:gd name="connsiteY4701" fmla="*/ 296968 h 6858000"/>
                              <a:gd name="connsiteX4702" fmla="*/ 11528462 w 12192000"/>
                              <a:gd name="connsiteY4702" fmla="*/ 212165 h 6858000"/>
                              <a:gd name="connsiteX4703" fmla="*/ 11613265 w 12192000"/>
                              <a:gd name="connsiteY4703" fmla="*/ 127362 h 6858000"/>
                              <a:gd name="connsiteX4704" fmla="*/ 11220987 w 12192000"/>
                              <a:gd name="connsiteY4704" fmla="*/ 127362 h 6858000"/>
                              <a:gd name="connsiteX4705" fmla="*/ 11305790 w 12192000"/>
                              <a:gd name="connsiteY4705" fmla="*/ 212165 h 6858000"/>
                              <a:gd name="connsiteX4706" fmla="*/ 11220987 w 12192000"/>
                              <a:gd name="connsiteY4706" fmla="*/ 296968 h 6858000"/>
                              <a:gd name="connsiteX4707" fmla="*/ 11136184 w 12192000"/>
                              <a:gd name="connsiteY4707" fmla="*/ 212165 h 6858000"/>
                              <a:gd name="connsiteX4708" fmla="*/ 11220987 w 12192000"/>
                              <a:gd name="connsiteY4708" fmla="*/ 127362 h 6858000"/>
                              <a:gd name="connsiteX4709" fmla="*/ 10828709 w 12192000"/>
                              <a:gd name="connsiteY4709" fmla="*/ 127362 h 6858000"/>
                              <a:gd name="connsiteX4710" fmla="*/ 10913512 w 12192000"/>
                              <a:gd name="connsiteY4710" fmla="*/ 212165 h 6858000"/>
                              <a:gd name="connsiteX4711" fmla="*/ 10828709 w 12192000"/>
                              <a:gd name="connsiteY4711" fmla="*/ 296968 h 6858000"/>
                              <a:gd name="connsiteX4712" fmla="*/ 10743906 w 12192000"/>
                              <a:gd name="connsiteY4712" fmla="*/ 212165 h 6858000"/>
                              <a:gd name="connsiteX4713" fmla="*/ 10828709 w 12192000"/>
                              <a:gd name="connsiteY4713" fmla="*/ 127362 h 6858000"/>
                              <a:gd name="connsiteX4714" fmla="*/ 10436431 w 12192000"/>
                              <a:gd name="connsiteY4714" fmla="*/ 127362 h 6858000"/>
                              <a:gd name="connsiteX4715" fmla="*/ 10521234 w 12192000"/>
                              <a:gd name="connsiteY4715" fmla="*/ 212165 h 6858000"/>
                              <a:gd name="connsiteX4716" fmla="*/ 10436431 w 12192000"/>
                              <a:gd name="connsiteY4716" fmla="*/ 296968 h 6858000"/>
                              <a:gd name="connsiteX4717" fmla="*/ 10351628 w 12192000"/>
                              <a:gd name="connsiteY4717" fmla="*/ 212165 h 6858000"/>
                              <a:gd name="connsiteX4718" fmla="*/ 10436431 w 12192000"/>
                              <a:gd name="connsiteY4718" fmla="*/ 127362 h 6858000"/>
                              <a:gd name="connsiteX4719" fmla="*/ 10044153 w 12192000"/>
                              <a:gd name="connsiteY4719" fmla="*/ 127362 h 6858000"/>
                              <a:gd name="connsiteX4720" fmla="*/ 10128956 w 12192000"/>
                              <a:gd name="connsiteY4720" fmla="*/ 212165 h 6858000"/>
                              <a:gd name="connsiteX4721" fmla="*/ 10044153 w 12192000"/>
                              <a:gd name="connsiteY4721" fmla="*/ 296968 h 6858000"/>
                              <a:gd name="connsiteX4722" fmla="*/ 9959350 w 12192000"/>
                              <a:gd name="connsiteY4722" fmla="*/ 212165 h 6858000"/>
                              <a:gd name="connsiteX4723" fmla="*/ 10044153 w 12192000"/>
                              <a:gd name="connsiteY4723" fmla="*/ 127362 h 6858000"/>
                              <a:gd name="connsiteX4724" fmla="*/ 9651875 w 12192000"/>
                              <a:gd name="connsiteY4724" fmla="*/ 127362 h 6858000"/>
                              <a:gd name="connsiteX4725" fmla="*/ 9736678 w 12192000"/>
                              <a:gd name="connsiteY4725" fmla="*/ 212165 h 6858000"/>
                              <a:gd name="connsiteX4726" fmla="*/ 9651875 w 12192000"/>
                              <a:gd name="connsiteY4726" fmla="*/ 296968 h 6858000"/>
                              <a:gd name="connsiteX4727" fmla="*/ 9567072 w 12192000"/>
                              <a:gd name="connsiteY4727" fmla="*/ 212165 h 6858000"/>
                              <a:gd name="connsiteX4728" fmla="*/ 9651875 w 12192000"/>
                              <a:gd name="connsiteY4728" fmla="*/ 127362 h 6858000"/>
                              <a:gd name="connsiteX4729" fmla="*/ 9259597 w 12192000"/>
                              <a:gd name="connsiteY4729" fmla="*/ 127362 h 6858000"/>
                              <a:gd name="connsiteX4730" fmla="*/ 9344400 w 12192000"/>
                              <a:gd name="connsiteY4730" fmla="*/ 212165 h 6858000"/>
                              <a:gd name="connsiteX4731" fmla="*/ 9259597 w 12192000"/>
                              <a:gd name="connsiteY4731" fmla="*/ 296968 h 6858000"/>
                              <a:gd name="connsiteX4732" fmla="*/ 9174794 w 12192000"/>
                              <a:gd name="connsiteY4732" fmla="*/ 212165 h 6858000"/>
                              <a:gd name="connsiteX4733" fmla="*/ 9259597 w 12192000"/>
                              <a:gd name="connsiteY4733" fmla="*/ 127362 h 6858000"/>
                              <a:gd name="connsiteX4734" fmla="*/ 8867319 w 12192000"/>
                              <a:gd name="connsiteY4734" fmla="*/ 127362 h 6858000"/>
                              <a:gd name="connsiteX4735" fmla="*/ 8952122 w 12192000"/>
                              <a:gd name="connsiteY4735" fmla="*/ 212165 h 6858000"/>
                              <a:gd name="connsiteX4736" fmla="*/ 8867319 w 12192000"/>
                              <a:gd name="connsiteY4736" fmla="*/ 296968 h 6858000"/>
                              <a:gd name="connsiteX4737" fmla="*/ 8782516 w 12192000"/>
                              <a:gd name="connsiteY4737" fmla="*/ 212165 h 6858000"/>
                              <a:gd name="connsiteX4738" fmla="*/ 8867319 w 12192000"/>
                              <a:gd name="connsiteY4738" fmla="*/ 127362 h 6858000"/>
                              <a:gd name="connsiteX4739" fmla="*/ 8475041 w 12192000"/>
                              <a:gd name="connsiteY4739" fmla="*/ 127362 h 6858000"/>
                              <a:gd name="connsiteX4740" fmla="*/ 8559844 w 12192000"/>
                              <a:gd name="connsiteY4740" fmla="*/ 212165 h 6858000"/>
                              <a:gd name="connsiteX4741" fmla="*/ 8475041 w 12192000"/>
                              <a:gd name="connsiteY4741" fmla="*/ 296968 h 6858000"/>
                              <a:gd name="connsiteX4742" fmla="*/ 8390238 w 12192000"/>
                              <a:gd name="connsiteY4742" fmla="*/ 212165 h 6858000"/>
                              <a:gd name="connsiteX4743" fmla="*/ 8475041 w 12192000"/>
                              <a:gd name="connsiteY4743" fmla="*/ 127362 h 6858000"/>
                              <a:gd name="connsiteX4744" fmla="*/ 8082763 w 12192000"/>
                              <a:gd name="connsiteY4744" fmla="*/ 127362 h 6858000"/>
                              <a:gd name="connsiteX4745" fmla="*/ 8167566 w 12192000"/>
                              <a:gd name="connsiteY4745" fmla="*/ 212165 h 6858000"/>
                              <a:gd name="connsiteX4746" fmla="*/ 8082763 w 12192000"/>
                              <a:gd name="connsiteY4746" fmla="*/ 296968 h 6858000"/>
                              <a:gd name="connsiteX4747" fmla="*/ 7997960 w 12192000"/>
                              <a:gd name="connsiteY4747" fmla="*/ 212165 h 6858000"/>
                              <a:gd name="connsiteX4748" fmla="*/ 8082763 w 12192000"/>
                              <a:gd name="connsiteY4748" fmla="*/ 127362 h 6858000"/>
                              <a:gd name="connsiteX4749" fmla="*/ 7690485 w 12192000"/>
                              <a:gd name="connsiteY4749" fmla="*/ 127362 h 6858000"/>
                              <a:gd name="connsiteX4750" fmla="*/ 7775288 w 12192000"/>
                              <a:gd name="connsiteY4750" fmla="*/ 212165 h 6858000"/>
                              <a:gd name="connsiteX4751" fmla="*/ 7690485 w 12192000"/>
                              <a:gd name="connsiteY4751" fmla="*/ 296968 h 6858000"/>
                              <a:gd name="connsiteX4752" fmla="*/ 7605682 w 12192000"/>
                              <a:gd name="connsiteY4752" fmla="*/ 212165 h 6858000"/>
                              <a:gd name="connsiteX4753" fmla="*/ 7690485 w 12192000"/>
                              <a:gd name="connsiteY4753" fmla="*/ 127362 h 6858000"/>
                              <a:gd name="connsiteX4754" fmla="*/ 7298207 w 12192000"/>
                              <a:gd name="connsiteY4754" fmla="*/ 127362 h 6858000"/>
                              <a:gd name="connsiteX4755" fmla="*/ 7383010 w 12192000"/>
                              <a:gd name="connsiteY4755" fmla="*/ 212165 h 6858000"/>
                              <a:gd name="connsiteX4756" fmla="*/ 7298207 w 12192000"/>
                              <a:gd name="connsiteY4756" fmla="*/ 296968 h 6858000"/>
                              <a:gd name="connsiteX4757" fmla="*/ 7213404 w 12192000"/>
                              <a:gd name="connsiteY4757" fmla="*/ 212165 h 6858000"/>
                              <a:gd name="connsiteX4758" fmla="*/ 7298207 w 12192000"/>
                              <a:gd name="connsiteY4758" fmla="*/ 127362 h 6858000"/>
                              <a:gd name="connsiteX4759" fmla="*/ 6905929 w 12192000"/>
                              <a:gd name="connsiteY4759" fmla="*/ 127362 h 6858000"/>
                              <a:gd name="connsiteX4760" fmla="*/ 6990732 w 12192000"/>
                              <a:gd name="connsiteY4760" fmla="*/ 212165 h 6858000"/>
                              <a:gd name="connsiteX4761" fmla="*/ 6905929 w 12192000"/>
                              <a:gd name="connsiteY4761" fmla="*/ 296968 h 6858000"/>
                              <a:gd name="connsiteX4762" fmla="*/ 6821126 w 12192000"/>
                              <a:gd name="connsiteY4762" fmla="*/ 212165 h 6858000"/>
                              <a:gd name="connsiteX4763" fmla="*/ 6905929 w 12192000"/>
                              <a:gd name="connsiteY4763" fmla="*/ 127362 h 6858000"/>
                              <a:gd name="connsiteX4764" fmla="*/ 6513651 w 12192000"/>
                              <a:gd name="connsiteY4764" fmla="*/ 127362 h 6858000"/>
                              <a:gd name="connsiteX4765" fmla="*/ 6598454 w 12192000"/>
                              <a:gd name="connsiteY4765" fmla="*/ 212165 h 6858000"/>
                              <a:gd name="connsiteX4766" fmla="*/ 6513651 w 12192000"/>
                              <a:gd name="connsiteY4766" fmla="*/ 296968 h 6858000"/>
                              <a:gd name="connsiteX4767" fmla="*/ 6428848 w 12192000"/>
                              <a:gd name="connsiteY4767" fmla="*/ 212165 h 6858000"/>
                              <a:gd name="connsiteX4768" fmla="*/ 6513651 w 12192000"/>
                              <a:gd name="connsiteY4768" fmla="*/ 127362 h 6858000"/>
                              <a:gd name="connsiteX4769" fmla="*/ 6121377 w 12192000"/>
                              <a:gd name="connsiteY4769" fmla="*/ 127362 h 6858000"/>
                              <a:gd name="connsiteX4770" fmla="*/ 6206178 w 12192000"/>
                              <a:gd name="connsiteY4770" fmla="*/ 212165 h 6858000"/>
                              <a:gd name="connsiteX4771" fmla="*/ 6121377 w 12192000"/>
                              <a:gd name="connsiteY4771" fmla="*/ 296968 h 6858000"/>
                              <a:gd name="connsiteX4772" fmla="*/ 6036571 w 12192000"/>
                              <a:gd name="connsiteY4772" fmla="*/ 212165 h 6858000"/>
                              <a:gd name="connsiteX4773" fmla="*/ 6121377 w 12192000"/>
                              <a:gd name="connsiteY4773" fmla="*/ 127362 h 6858000"/>
                              <a:gd name="connsiteX4774" fmla="*/ 5729097 w 12192000"/>
                              <a:gd name="connsiteY4774" fmla="*/ 127362 h 6858000"/>
                              <a:gd name="connsiteX4775" fmla="*/ 5813902 w 12192000"/>
                              <a:gd name="connsiteY4775" fmla="*/ 212165 h 6858000"/>
                              <a:gd name="connsiteX4776" fmla="*/ 5729097 w 12192000"/>
                              <a:gd name="connsiteY4776" fmla="*/ 296968 h 6858000"/>
                              <a:gd name="connsiteX4777" fmla="*/ 5644296 w 12192000"/>
                              <a:gd name="connsiteY4777" fmla="*/ 212165 h 6858000"/>
                              <a:gd name="connsiteX4778" fmla="*/ 5729097 w 12192000"/>
                              <a:gd name="connsiteY4778" fmla="*/ 127362 h 6858000"/>
                              <a:gd name="connsiteX4779" fmla="*/ 5336822 w 12192000"/>
                              <a:gd name="connsiteY4779" fmla="*/ 127362 h 6858000"/>
                              <a:gd name="connsiteX4780" fmla="*/ 5421622 w 12192000"/>
                              <a:gd name="connsiteY4780" fmla="*/ 212165 h 6858000"/>
                              <a:gd name="connsiteX4781" fmla="*/ 5336822 w 12192000"/>
                              <a:gd name="connsiteY4781" fmla="*/ 296968 h 6858000"/>
                              <a:gd name="connsiteX4782" fmla="*/ 5252017 w 12192000"/>
                              <a:gd name="connsiteY4782" fmla="*/ 212165 h 6858000"/>
                              <a:gd name="connsiteX4783" fmla="*/ 5336822 w 12192000"/>
                              <a:gd name="connsiteY4783" fmla="*/ 127362 h 6858000"/>
                              <a:gd name="connsiteX4784" fmla="*/ 4944542 w 12192000"/>
                              <a:gd name="connsiteY4784" fmla="*/ 127362 h 6858000"/>
                              <a:gd name="connsiteX4785" fmla="*/ 5029346 w 12192000"/>
                              <a:gd name="connsiteY4785" fmla="*/ 212165 h 6858000"/>
                              <a:gd name="connsiteX4786" fmla="*/ 4944542 w 12192000"/>
                              <a:gd name="connsiteY4786" fmla="*/ 296968 h 6858000"/>
                              <a:gd name="connsiteX4787" fmla="*/ 4859740 w 12192000"/>
                              <a:gd name="connsiteY4787" fmla="*/ 212165 h 6858000"/>
                              <a:gd name="connsiteX4788" fmla="*/ 4944542 w 12192000"/>
                              <a:gd name="connsiteY4788" fmla="*/ 127362 h 6858000"/>
                              <a:gd name="connsiteX4789" fmla="*/ 4552265 w 12192000"/>
                              <a:gd name="connsiteY4789" fmla="*/ 127362 h 6858000"/>
                              <a:gd name="connsiteX4790" fmla="*/ 4637066 w 12192000"/>
                              <a:gd name="connsiteY4790" fmla="*/ 212165 h 6858000"/>
                              <a:gd name="connsiteX4791" fmla="*/ 4552265 w 12192000"/>
                              <a:gd name="connsiteY4791" fmla="*/ 296968 h 6858000"/>
                              <a:gd name="connsiteX4792" fmla="*/ 4467462 w 12192000"/>
                              <a:gd name="connsiteY4792" fmla="*/ 212165 h 6858000"/>
                              <a:gd name="connsiteX4793" fmla="*/ 4552265 w 12192000"/>
                              <a:gd name="connsiteY4793" fmla="*/ 127362 h 6858000"/>
                              <a:gd name="connsiteX4794" fmla="*/ 4159986 w 12192000"/>
                              <a:gd name="connsiteY4794" fmla="*/ 127362 h 6858000"/>
                              <a:gd name="connsiteX4795" fmla="*/ 4244787 w 12192000"/>
                              <a:gd name="connsiteY4795" fmla="*/ 212165 h 6858000"/>
                              <a:gd name="connsiteX4796" fmla="*/ 4159986 w 12192000"/>
                              <a:gd name="connsiteY4796" fmla="*/ 296968 h 6858000"/>
                              <a:gd name="connsiteX4797" fmla="*/ 4075185 w 12192000"/>
                              <a:gd name="connsiteY4797" fmla="*/ 212165 h 6858000"/>
                              <a:gd name="connsiteX4798" fmla="*/ 4159986 w 12192000"/>
                              <a:gd name="connsiteY4798" fmla="*/ 127362 h 6858000"/>
                              <a:gd name="connsiteX4799" fmla="*/ 3767711 w 12192000"/>
                              <a:gd name="connsiteY4799" fmla="*/ 127362 h 6858000"/>
                              <a:gd name="connsiteX4800" fmla="*/ 3852514 w 12192000"/>
                              <a:gd name="connsiteY4800" fmla="*/ 212165 h 6858000"/>
                              <a:gd name="connsiteX4801" fmla="*/ 3767711 w 12192000"/>
                              <a:gd name="connsiteY4801" fmla="*/ 296968 h 6858000"/>
                              <a:gd name="connsiteX4802" fmla="*/ 3682908 w 12192000"/>
                              <a:gd name="connsiteY4802" fmla="*/ 212165 h 6858000"/>
                              <a:gd name="connsiteX4803" fmla="*/ 3767711 w 12192000"/>
                              <a:gd name="connsiteY4803" fmla="*/ 127362 h 6858000"/>
                              <a:gd name="connsiteX4804" fmla="*/ 3375432 w 12192000"/>
                              <a:gd name="connsiteY4804" fmla="*/ 127362 h 6858000"/>
                              <a:gd name="connsiteX4805" fmla="*/ 3460236 w 12192000"/>
                              <a:gd name="connsiteY4805" fmla="*/ 212165 h 6858000"/>
                              <a:gd name="connsiteX4806" fmla="*/ 3375432 w 12192000"/>
                              <a:gd name="connsiteY4806" fmla="*/ 296968 h 6858000"/>
                              <a:gd name="connsiteX4807" fmla="*/ 3290629 w 12192000"/>
                              <a:gd name="connsiteY4807" fmla="*/ 212165 h 6858000"/>
                              <a:gd name="connsiteX4808" fmla="*/ 3375432 w 12192000"/>
                              <a:gd name="connsiteY4808" fmla="*/ 127362 h 6858000"/>
                              <a:gd name="connsiteX4809" fmla="*/ 2983155 w 12192000"/>
                              <a:gd name="connsiteY4809" fmla="*/ 127362 h 6858000"/>
                              <a:gd name="connsiteX4810" fmla="*/ 3067958 w 12192000"/>
                              <a:gd name="connsiteY4810" fmla="*/ 212165 h 6858000"/>
                              <a:gd name="connsiteX4811" fmla="*/ 2983155 w 12192000"/>
                              <a:gd name="connsiteY4811" fmla="*/ 296968 h 6858000"/>
                              <a:gd name="connsiteX4812" fmla="*/ 2898351 w 12192000"/>
                              <a:gd name="connsiteY4812" fmla="*/ 212165 h 6858000"/>
                              <a:gd name="connsiteX4813" fmla="*/ 2983155 w 12192000"/>
                              <a:gd name="connsiteY4813" fmla="*/ 127362 h 6858000"/>
                              <a:gd name="connsiteX4814" fmla="*/ 2590877 w 12192000"/>
                              <a:gd name="connsiteY4814" fmla="*/ 127362 h 6858000"/>
                              <a:gd name="connsiteX4815" fmla="*/ 2675680 w 12192000"/>
                              <a:gd name="connsiteY4815" fmla="*/ 212165 h 6858000"/>
                              <a:gd name="connsiteX4816" fmla="*/ 2590877 w 12192000"/>
                              <a:gd name="connsiteY4816" fmla="*/ 296968 h 6858000"/>
                              <a:gd name="connsiteX4817" fmla="*/ 2506073 w 12192000"/>
                              <a:gd name="connsiteY4817" fmla="*/ 212165 h 6858000"/>
                              <a:gd name="connsiteX4818" fmla="*/ 2590877 w 12192000"/>
                              <a:gd name="connsiteY4818" fmla="*/ 127362 h 6858000"/>
                              <a:gd name="connsiteX4819" fmla="*/ 2198598 w 12192000"/>
                              <a:gd name="connsiteY4819" fmla="*/ 127362 h 6858000"/>
                              <a:gd name="connsiteX4820" fmla="*/ 2283401 w 12192000"/>
                              <a:gd name="connsiteY4820" fmla="*/ 212165 h 6858000"/>
                              <a:gd name="connsiteX4821" fmla="*/ 2198598 w 12192000"/>
                              <a:gd name="connsiteY4821" fmla="*/ 296968 h 6858000"/>
                              <a:gd name="connsiteX4822" fmla="*/ 2113796 w 12192000"/>
                              <a:gd name="connsiteY4822" fmla="*/ 212165 h 6858000"/>
                              <a:gd name="connsiteX4823" fmla="*/ 2198598 w 12192000"/>
                              <a:gd name="connsiteY4823" fmla="*/ 127362 h 6858000"/>
                              <a:gd name="connsiteX4824" fmla="*/ 1806320 w 12192000"/>
                              <a:gd name="connsiteY4824" fmla="*/ 127362 h 6858000"/>
                              <a:gd name="connsiteX4825" fmla="*/ 1891123 w 12192000"/>
                              <a:gd name="connsiteY4825" fmla="*/ 212165 h 6858000"/>
                              <a:gd name="connsiteX4826" fmla="*/ 1806320 w 12192000"/>
                              <a:gd name="connsiteY4826" fmla="*/ 296968 h 6858000"/>
                              <a:gd name="connsiteX4827" fmla="*/ 1721517 w 12192000"/>
                              <a:gd name="connsiteY4827" fmla="*/ 212165 h 6858000"/>
                              <a:gd name="connsiteX4828" fmla="*/ 1806320 w 12192000"/>
                              <a:gd name="connsiteY4828" fmla="*/ 127362 h 6858000"/>
                              <a:gd name="connsiteX4829" fmla="*/ 1414042 w 12192000"/>
                              <a:gd name="connsiteY4829" fmla="*/ 127362 h 6858000"/>
                              <a:gd name="connsiteX4830" fmla="*/ 1498845 w 12192000"/>
                              <a:gd name="connsiteY4830" fmla="*/ 212165 h 6858000"/>
                              <a:gd name="connsiteX4831" fmla="*/ 1414042 w 12192000"/>
                              <a:gd name="connsiteY4831" fmla="*/ 296968 h 6858000"/>
                              <a:gd name="connsiteX4832" fmla="*/ 1329240 w 12192000"/>
                              <a:gd name="connsiteY4832" fmla="*/ 212165 h 6858000"/>
                              <a:gd name="connsiteX4833" fmla="*/ 1414042 w 12192000"/>
                              <a:gd name="connsiteY4833" fmla="*/ 127362 h 6858000"/>
                              <a:gd name="connsiteX4834" fmla="*/ 1021764 w 12192000"/>
                              <a:gd name="connsiteY4834" fmla="*/ 127362 h 6858000"/>
                              <a:gd name="connsiteX4835" fmla="*/ 1106568 w 12192000"/>
                              <a:gd name="connsiteY4835" fmla="*/ 212165 h 6858000"/>
                              <a:gd name="connsiteX4836" fmla="*/ 1021764 w 12192000"/>
                              <a:gd name="connsiteY4836" fmla="*/ 296968 h 6858000"/>
                              <a:gd name="connsiteX4837" fmla="*/ 936962 w 12192000"/>
                              <a:gd name="connsiteY4837" fmla="*/ 212165 h 6858000"/>
                              <a:gd name="connsiteX4838" fmla="*/ 1021764 w 12192000"/>
                              <a:gd name="connsiteY4838" fmla="*/ 127362 h 6858000"/>
                              <a:gd name="connsiteX4839" fmla="*/ 629486 w 12192000"/>
                              <a:gd name="connsiteY4839" fmla="*/ 127362 h 6858000"/>
                              <a:gd name="connsiteX4840" fmla="*/ 714290 w 12192000"/>
                              <a:gd name="connsiteY4840" fmla="*/ 212165 h 6858000"/>
                              <a:gd name="connsiteX4841" fmla="*/ 629486 w 12192000"/>
                              <a:gd name="connsiteY4841" fmla="*/ 296968 h 6858000"/>
                              <a:gd name="connsiteX4842" fmla="*/ 544684 w 12192000"/>
                              <a:gd name="connsiteY4842" fmla="*/ 212165 h 6858000"/>
                              <a:gd name="connsiteX4843" fmla="*/ 629486 w 12192000"/>
                              <a:gd name="connsiteY4843" fmla="*/ 127362 h 6858000"/>
                              <a:gd name="connsiteX4844" fmla="*/ 237209 w 12192000"/>
                              <a:gd name="connsiteY4844" fmla="*/ 127362 h 6858000"/>
                              <a:gd name="connsiteX4845" fmla="*/ 322012 w 12192000"/>
                              <a:gd name="connsiteY4845" fmla="*/ 212165 h 6858000"/>
                              <a:gd name="connsiteX4846" fmla="*/ 237209 w 12192000"/>
                              <a:gd name="connsiteY4846" fmla="*/ 296968 h 6858000"/>
                              <a:gd name="connsiteX4847" fmla="*/ 152406 w 12192000"/>
                              <a:gd name="connsiteY4847" fmla="*/ 212165 h 6858000"/>
                              <a:gd name="connsiteX4848" fmla="*/ 237209 w 12192000"/>
                              <a:gd name="connsiteY4848" fmla="*/ 127362 h 6858000"/>
                              <a:gd name="connsiteX4849" fmla="*/ 12096103 w 12192000"/>
                              <a:gd name="connsiteY4849" fmla="*/ 0 h 6858000"/>
                              <a:gd name="connsiteX4850" fmla="*/ 12192000 w 12192000"/>
                              <a:gd name="connsiteY4850" fmla="*/ 0 h 6858000"/>
                              <a:gd name="connsiteX4851" fmla="*/ 12192000 w 12192000"/>
                              <a:gd name="connsiteY4851" fmla="*/ 69268 h 6858000"/>
                              <a:gd name="connsiteX4852" fmla="*/ 12178191 w 12192000"/>
                              <a:gd name="connsiteY4852" fmla="*/ 71356 h 6858000"/>
                              <a:gd name="connsiteX4853" fmla="*/ 12100052 w 12192000"/>
                              <a:gd name="connsiteY4853" fmla="*/ 19562 h 6858000"/>
                              <a:gd name="connsiteX4854" fmla="*/ 11703820 w 12192000"/>
                              <a:gd name="connsiteY4854" fmla="*/ 0 h 6858000"/>
                              <a:gd name="connsiteX4855" fmla="*/ 11867996 w 12192000"/>
                              <a:gd name="connsiteY4855" fmla="*/ 0 h 6858000"/>
                              <a:gd name="connsiteX4856" fmla="*/ 11864047 w 12192000"/>
                              <a:gd name="connsiteY4856" fmla="*/ 19562 h 6858000"/>
                              <a:gd name="connsiteX4857" fmla="*/ 11785908 w 12192000"/>
                              <a:gd name="connsiteY4857" fmla="*/ 71356 h 6858000"/>
                              <a:gd name="connsiteX4858" fmla="*/ 11707769 w 12192000"/>
                              <a:gd name="connsiteY4858" fmla="*/ 19562 h 6858000"/>
                              <a:gd name="connsiteX4859" fmla="*/ 11311542 w 12192000"/>
                              <a:gd name="connsiteY4859" fmla="*/ 0 h 6858000"/>
                              <a:gd name="connsiteX4860" fmla="*/ 11475718 w 12192000"/>
                              <a:gd name="connsiteY4860" fmla="*/ 0 h 6858000"/>
                              <a:gd name="connsiteX4861" fmla="*/ 11471769 w 12192000"/>
                              <a:gd name="connsiteY4861" fmla="*/ 19562 h 6858000"/>
                              <a:gd name="connsiteX4862" fmla="*/ 11393630 w 12192000"/>
                              <a:gd name="connsiteY4862" fmla="*/ 71356 h 6858000"/>
                              <a:gd name="connsiteX4863" fmla="*/ 11315491 w 12192000"/>
                              <a:gd name="connsiteY4863" fmla="*/ 19562 h 6858000"/>
                              <a:gd name="connsiteX4864" fmla="*/ 10919264 w 12192000"/>
                              <a:gd name="connsiteY4864" fmla="*/ 0 h 6858000"/>
                              <a:gd name="connsiteX4865" fmla="*/ 11083440 w 12192000"/>
                              <a:gd name="connsiteY4865" fmla="*/ 0 h 6858000"/>
                              <a:gd name="connsiteX4866" fmla="*/ 11079491 w 12192000"/>
                              <a:gd name="connsiteY4866" fmla="*/ 19562 h 6858000"/>
                              <a:gd name="connsiteX4867" fmla="*/ 11001352 w 12192000"/>
                              <a:gd name="connsiteY4867" fmla="*/ 71356 h 6858000"/>
                              <a:gd name="connsiteX4868" fmla="*/ 10923213 w 12192000"/>
                              <a:gd name="connsiteY4868" fmla="*/ 19562 h 6858000"/>
                              <a:gd name="connsiteX4869" fmla="*/ 10526986 w 12192000"/>
                              <a:gd name="connsiteY4869" fmla="*/ 0 h 6858000"/>
                              <a:gd name="connsiteX4870" fmla="*/ 10691162 w 12192000"/>
                              <a:gd name="connsiteY4870" fmla="*/ 0 h 6858000"/>
                              <a:gd name="connsiteX4871" fmla="*/ 10687213 w 12192000"/>
                              <a:gd name="connsiteY4871" fmla="*/ 19562 h 6858000"/>
                              <a:gd name="connsiteX4872" fmla="*/ 10609074 w 12192000"/>
                              <a:gd name="connsiteY4872" fmla="*/ 71356 h 6858000"/>
                              <a:gd name="connsiteX4873" fmla="*/ 10530935 w 12192000"/>
                              <a:gd name="connsiteY4873" fmla="*/ 19562 h 6858000"/>
                              <a:gd name="connsiteX4874" fmla="*/ 10134708 w 12192000"/>
                              <a:gd name="connsiteY4874" fmla="*/ 0 h 6858000"/>
                              <a:gd name="connsiteX4875" fmla="*/ 10298884 w 12192000"/>
                              <a:gd name="connsiteY4875" fmla="*/ 0 h 6858000"/>
                              <a:gd name="connsiteX4876" fmla="*/ 10294935 w 12192000"/>
                              <a:gd name="connsiteY4876" fmla="*/ 19562 h 6858000"/>
                              <a:gd name="connsiteX4877" fmla="*/ 10216796 w 12192000"/>
                              <a:gd name="connsiteY4877" fmla="*/ 71356 h 6858000"/>
                              <a:gd name="connsiteX4878" fmla="*/ 10138657 w 12192000"/>
                              <a:gd name="connsiteY4878" fmla="*/ 19562 h 6858000"/>
                              <a:gd name="connsiteX4879" fmla="*/ 9742430 w 12192000"/>
                              <a:gd name="connsiteY4879" fmla="*/ 0 h 6858000"/>
                              <a:gd name="connsiteX4880" fmla="*/ 9906606 w 12192000"/>
                              <a:gd name="connsiteY4880" fmla="*/ 0 h 6858000"/>
                              <a:gd name="connsiteX4881" fmla="*/ 9902657 w 12192000"/>
                              <a:gd name="connsiteY4881" fmla="*/ 19562 h 6858000"/>
                              <a:gd name="connsiteX4882" fmla="*/ 9824518 w 12192000"/>
                              <a:gd name="connsiteY4882" fmla="*/ 71356 h 6858000"/>
                              <a:gd name="connsiteX4883" fmla="*/ 9746379 w 12192000"/>
                              <a:gd name="connsiteY4883" fmla="*/ 19562 h 6858000"/>
                              <a:gd name="connsiteX4884" fmla="*/ 9350152 w 12192000"/>
                              <a:gd name="connsiteY4884" fmla="*/ 0 h 6858000"/>
                              <a:gd name="connsiteX4885" fmla="*/ 9514328 w 12192000"/>
                              <a:gd name="connsiteY4885" fmla="*/ 0 h 6858000"/>
                              <a:gd name="connsiteX4886" fmla="*/ 9510379 w 12192000"/>
                              <a:gd name="connsiteY4886" fmla="*/ 19562 h 6858000"/>
                              <a:gd name="connsiteX4887" fmla="*/ 9432240 w 12192000"/>
                              <a:gd name="connsiteY4887" fmla="*/ 71356 h 6858000"/>
                              <a:gd name="connsiteX4888" fmla="*/ 9354101 w 12192000"/>
                              <a:gd name="connsiteY4888" fmla="*/ 19562 h 6858000"/>
                              <a:gd name="connsiteX4889" fmla="*/ 8957874 w 12192000"/>
                              <a:gd name="connsiteY4889" fmla="*/ 0 h 6858000"/>
                              <a:gd name="connsiteX4890" fmla="*/ 9122050 w 12192000"/>
                              <a:gd name="connsiteY4890" fmla="*/ 0 h 6858000"/>
                              <a:gd name="connsiteX4891" fmla="*/ 9118101 w 12192000"/>
                              <a:gd name="connsiteY4891" fmla="*/ 19562 h 6858000"/>
                              <a:gd name="connsiteX4892" fmla="*/ 9039962 w 12192000"/>
                              <a:gd name="connsiteY4892" fmla="*/ 71356 h 6858000"/>
                              <a:gd name="connsiteX4893" fmla="*/ 8961823 w 12192000"/>
                              <a:gd name="connsiteY4893" fmla="*/ 19562 h 6858000"/>
                              <a:gd name="connsiteX4894" fmla="*/ 8565596 w 12192000"/>
                              <a:gd name="connsiteY4894" fmla="*/ 0 h 6858000"/>
                              <a:gd name="connsiteX4895" fmla="*/ 8729772 w 12192000"/>
                              <a:gd name="connsiteY4895" fmla="*/ 0 h 6858000"/>
                              <a:gd name="connsiteX4896" fmla="*/ 8725823 w 12192000"/>
                              <a:gd name="connsiteY4896" fmla="*/ 19562 h 6858000"/>
                              <a:gd name="connsiteX4897" fmla="*/ 8647684 w 12192000"/>
                              <a:gd name="connsiteY4897" fmla="*/ 71356 h 6858000"/>
                              <a:gd name="connsiteX4898" fmla="*/ 8569545 w 12192000"/>
                              <a:gd name="connsiteY4898" fmla="*/ 19562 h 6858000"/>
                              <a:gd name="connsiteX4899" fmla="*/ 8173318 w 12192000"/>
                              <a:gd name="connsiteY4899" fmla="*/ 0 h 6858000"/>
                              <a:gd name="connsiteX4900" fmla="*/ 8337494 w 12192000"/>
                              <a:gd name="connsiteY4900" fmla="*/ 0 h 6858000"/>
                              <a:gd name="connsiteX4901" fmla="*/ 8333544 w 12192000"/>
                              <a:gd name="connsiteY4901" fmla="*/ 19562 h 6858000"/>
                              <a:gd name="connsiteX4902" fmla="*/ 8255406 w 12192000"/>
                              <a:gd name="connsiteY4902" fmla="*/ 71356 h 6858000"/>
                              <a:gd name="connsiteX4903" fmla="*/ 8177268 w 12192000"/>
                              <a:gd name="connsiteY4903" fmla="*/ 19562 h 6858000"/>
                              <a:gd name="connsiteX4904" fmla="*/ 7781040 w 12192000"/>
                              <a:gd name="connsiteY4904" fmla="*/ 0 h 6858000"/>
                              <a:gd name="connsiteX4905" fmla="*/ 7945216 w 12192000"/>
                              <a:gd name="connsiteY4905" fmla="*/ 0 h 6858000"/>
                              <a:gd name="connsiteX4906" fmla="*/ 7941267 w 12192000"/>
                              <a:gd name="connsiteY4906" fmla="*/ 19562 h 6858000"/>
                              <a:gd name="connsiteX4907" fmla="*/ 7863128 w 12192000"/>
                              <a:gd name="connsiteY4907" fmla="*/ 71356 h 6858000"/>
                              <a:gd name="connsiteX4908" fmla="*/ 7784990 w 12192000"/>
                              <a:gd name="connsiteY4908" fmla="*/ 19562 h 6858000"/>
                              <a:gd name="connsiteX4909" fmla="*/ 7388762 w 12192000"/>
                              <a:gd name="connsiteY4909" fmla="*/ 0 h 6858000"/>
                              <a:gd name="connsiteX4910" fmla="*/ 7552938 w 12192000"/>
                              <a:gd name="connsiteY4910" fmla="*/ 0 h 6858000"/>
                              <a:gd name="connsiteX4911" fmla="*/ 7548989 w 12192000"/>
                              <a:gd name="connsiteY4911" fmla="*/ 19562 h 6858000"/>
                              <a:gd name="connsiteX4912" fmla="*/ 7470850 w 12192000"/>
                              <a:gd name="connsiteY4912" fmla="*/ 71356 h 6858000"/>
                              <a:gd name="connsiteX4913" fmla="*/ 7392712 w 12192000"/>
                              <a:gd name="connsiteY4913" fmla="*/ 19562 h 6858000"/>
                              <a:gd name="connsiteX4914" fmla="*/ 6996484 w 12192000"/>
                              <a:gd name="connsiteY4914" fmla="*/ 0 h 6858000"/>
                              <a:gd name="connsiteX4915" fmla="*/ 7160660 w 12192000"/>
                              <a:gd name="connsiteY4915" fmla="*/ 0 h 6858000"/>
                              <a:gd name="connsiteX4916" fmla="*/ 7156711 w 12192000"/>
                              <a:gd name="connsiteY4916" fmla="*/ 19562 h 6858000"/>
                              <a:gd name="connsiteX4917" fmla="*/ 7078572 w 12192000"/>
                              <a:gd name="connsiteY4917" fmla="*/ 71356 h 6858000"/>
                              <a:gd name="connsiteX4918" fmla="*/ 7000434 w 12192000"/>
                              <a:gd name="connsiteY4918" fmla="*/ 19562 h 6858000"/>
                              <a:gd name="connsiteX4919" fmla="*/ 6604207 w 12192000"/>
                              <a:gd name="connsiteY4919" fmla="*/ 0 h 6858000"/>
                              <a:gd name="connsiteX4920" fmla="*/ 6768382 w 12192000"/>
                              <a:gd name="connsiteY4920" fmla="*/ 0 h 6858000"/>
                              <a:gd name="connsiteX4921" fmla="*/ 6764433 w 12192000"/>
                              <a:gd name="connsiteY4921" fmla="*/ 19562 h 6858000"/>
                              <a:gd name="connsiteX4922" fmla="*/ 6686294 w 12192000"/>
                              <a:gd name="connsiteY4922" fmla="*/ 71356 h 6858000"/>
                              <a:gd name="connsiteX4923" fmla="*/ 6608156 w 12192000"/>
                              <a:gd name="connsiteY4923" fmla="*/ 19562 h 6858000"/>
                              <a:gd name="connsiteX4924" fmla="*/ 6211930 w 12192000"/>
                              <a:gd name="connsiteY4924" fmla="*/ 0 h 6858000"/>
                              <a:gd name="connsiteX4925" fmla="*/ 6376104 w 12192000"/>
                              <a:gd name="connsiteY4925" fmla="*/ 0 h 6858000"/>
                              <a:gd name="connsiteX4926" fmla="*/ 6372155 w 12192000"/>
                              <a:gd name="connsiteY4926" fmla="*/ 19562 h 6858000"/>
                              <a:gd name="connsiteX4927" fmla="*/ 6294016 w 12192000"/>
                              <a:gd name="connsiteY4927" fmla="*/ 71356 h 6858000"/>
                              <a:gd name="connsiteX4928" fmla="*/ 6215880 w 12192000"/>
                              <a:gd name="connsiteY4928" fmla="*/ 19562 h 6858000"/>
                              <a:gd name="connsiteX4929" fmla="*/ 5819651 w 12192000"/>
                              <a:gd name="connsiteY4929" fmla="*/ 0 h 6858000"/>
                              <a:gd name="connsiteX4930" fmla="*/ 5983830 w 12192000"/>
                              <a:gd name="connsiteY4930" fmla="*/ 0 h 6858000"/>
                              <a:gd name="connsiteX4931" fmla="*/ 5979882 w 12192000"/>
                              <a:gd name="connsiteY4931" fmla="*/ 19562 h 6858000"/>
                              <a:gd name="connsiteX4932" fmla="*/ 5901742 w 12192000"/>
                              <a:gd name="connsiteY4932" fmla="*/ 71356 h 6858000"/>
                              <a:gd name="connsiteX4933" fmla="*/ 5823601 w 12192000"/>
                              <a:gd name="connsiteY4933" fmla="*/ 19562 h 6858000"/>
                              <a:gd name="connsiteX4934" fmla="*/ 5427378 w 12192000"/>
                              <a:gd name="connsiteY4934" fmla="*/ 0 h 6858000"/>
                              <a:gd name="connsiteX4935" fmla="*/ 5591554 w 12192000"/>
                              <a:gd name="connsiteY4935" fmla="*/ 0 h 6858000"/>
                              <a:gd name="connsiteX4936" fmla="*/ 5587602 w 12192000"/>
                              <a:gd name="connsiteY4936" fmla="*/ 19562 h 6858000"/>
                              <a:gd name="connsiteX4937" fmla="*/ 5509467 w 12192000"/>
                              <a:gd name="connsiteY4937" fmla="*/ 71356 h 6858000"/>
                              <a:gd name="connsiteX4938" fmla="*/ 5431326 w 12192000"/>
                              <a:gd name="connsiteY4938" fmla="*/ 19562 h 6858000"/>
                              <a:gd name="connsiteX4939" fmla="*/ 5035097 w 12192000"/>
                              <a:gd name="connsiteY4939" fmla="*/ 0 h 6858000"/>
                              <a:gd name="connsiteX4940" fmla="*/ 5199274 w 12192000"/>
                              <a:gd name="connsiteY4940" fmla="*/ 0 h 6858000"/>
                              <a:gd name="connsiteX4941" fmla="*/ 5195325 w 12192000"/>
                              <a:gd name="connsiteY4941" fmla="*/ 19562 h 6858000"/>
                              <a:gd name="connsiteX4942" fmla="*/ 5117187 w 12192000"/>
                              <a:gd name="connsiteY4942" fmla="*/ 71356 h 6858000"/>
                              <a:gd name="connsiteX4943" fmla="*/ 5039048 w 12192000"/>
                              <a:gd name="connsiteY4943" fmla="*/ 19562 h 6858000"/>
                              <a:gd name="connsiteX4944" fmla="*/ 4642822 w 12192000"/>
                              <a:gd name="connsiteY4944" fmla="*/ 0 h 6858000"/>
                              <a:gd name="connsiteX4945" fmla="*/ 4806997 w 12192000"/>
                              <a:gd name="connsiteY4945" fmla="*/ 0 h 6858000"/>
                              <a:gd name="connsiteX4946" fmla="*/ 4803047 w 12192000"/>
                              <a:gd name="connsiteY4946" fmla="*/ 19562 h 6858000"/>
                              <a:gd name="connsiteX4947" fmla="*/ 4724907 w 12192000"/>
                              <a:gd name="connsiteY4947" fmla="*/ 71356 h 6858000"/>
                              <a:gd name="connsiteX4948" fmla="*/ 4646770 w 12192000"/>
                              <a:gd name="connsiteY4948" fmla="*/ 19562 h 6858000"/>
                              <a:gd name="connsiteX4949" fmla="*/ 4250547 w 12192000"/>
                              <a:gd name="connsiteY4949" fmla="*/ 0 h 6858000"/>
                              <a:gd name="connsiteX4950" fmla="*/ 4414721 w 12192000"/>
                              <a:gd name="connsiteY4950" fmla="*/ 0 h 6858000"/>
                              <a:gd name="connsiteX4951" fmla="*/ 4410772 w 12192000"/>
                              <a:gd name="connsiteY4951" fmla="*/ 19562 h 6858000"/>
                              <a:gd name="connsiteX4952" fmla="*/ 4332629 w 12192000"/>
                              <a:gd name="connsiteY4952" fmla="*/ 71356 h 6858000"/>
                              <a:gd name="connsiteX4953" fmla="*/ 4254494 w 12192000"/>
                              <a:gd name="connsiteY4953" fmla="*/ 19562 h 6858000"/>
                              <a:gd name="connsiteX4954" fmla="*/ 3858267 w 12192000"/>
                              <a:gd name="connsiteY4954" fmla="*/ 0 h 6858000"/>
                              <a:gd name="connsiteX4955" fmla="*/ 4022443 w 12192000"/>
                              <a:gd name="connsiteY4955" fmla="*/ 0 h 6858000"/>
                              <a:gd name="connsiteX4956" fmla="*/ 4018493 w 12192000"/>
                              <a:gd name="connsiteY4956" fmla="*/ 19562 h 6858000"/>
                              <a:gd name="connsiteX4957" fmla="*/ 3940355 w 12192000"/>
                              <a:gd name="connsiteY4957" fmla="*/ 71356 h 6858000"/>
                              <a:gd name="connsiteX4958" fmla="*/ 3862216 w 12192000"/>
                              <a:gd name="connsiteY4958" fmla="*/ 19562 h 6858000"/>
                              <a:gd name="connsiteX4959" fmla="*/ 3465989 w 12192000"/>
                              <a:gd name="connsiteY4959" fmla="*/ 0 h 6858000"/>
                              <a:gd name="connsiteX4960" fmla="*/ 3630166 w 12192000"/>
                              <a:gd name="connsiteY4960" fmla="*/ 0 h 6858000"/>
                              <a:gd name="connsiteX4961" fmla="*/ 3626217 w 12192000"/>
                              <a:gd name="connsiteY4961" fmla="*/ 19562 h 6858000"/>
                              <a:gd name="connsiteX4962" fmla="*/ 3548078 w 12192000"/>
                              <a:gd name="connsiteY4962" fmla="*/ 71356 h 6858000"/>
                              <a:gd name="connsiteX4963" fmla="*/ 3469939 w 12192000"/>
                              <a:gd name="connsiteY4963" fmla="*/ 19562 h 6858000"/>
                              <a:gd name="connsiteX4964" fmla="*/ 3073712 w 12192000"/>
                              <a:gd name="connsiteY4964" fmla="*/ 0 h 6858000"/>
                              <a:gd name="connsiteX4965" fmla="*/ 3237888 w 12192000"/>
                              <a:gd name="connsiteY4965" fmla="*/ 0 h 6858000"/>
                              <a:gd name="connsiteX4966" fmla="*/ 3233939 w 12192000"/>
                              <a:gd name="connsiteY4966" fmla="*/ 19562 h 6858000"/>
                              <a:gd name="connsiteX4967" fmla="*/ 3155800 w 12192000"/>
                              <a:gd name="connsiteY4967" fmla="*/ 71356 h 6858000"/>
                              <a:gd name="connsiteX4968" fmla="*/ 3077662 w 12192000"/>
                              <a:gd name="connsiteY4968" fmla="*/ 19562 h 6858000"/>
                              <a:gd name="connsiteX4969" fmla="*/ 2681434 w 12192000"/>
                              <a:gd name="connsiteY4969" fmla="*/ 0 h 6858000"/>
                              <a:gd name="connsiteX4970" fmla="*/ 2845610 w 12192000"/>
                              <a:gd name="connsiteY4970" fmla="*/ 0 h 6858000"/>
                              <a:gd name="connsiteX4971" fmla="*/ 2841661 w 12192000"/>
                              <a:gd name="connsiteY4971" fmla="*/ 19562 h 6858000"/>
                              <a:gd name="connsiteX4972" fmla="*/ 2763523 w 12192000"/>
                              <a:gd name="connsiteY4972" fmla="*/ 71356 h 6858000"/>
                              <a:gd name="connsiteX4973" fmla="*/ 2685384 w 12192000"/>
                              <a:gd name="connsiteY4973" fmla="*/ 19562 h 6858000"/>
                              <a:gd name="connsiteX4974" fmla="*/ 2289156 w 12192000"/>
                              <a:gd name="connsiteY4974" fmla="*/ 0 h 6858000"/>
                              <a:gd name="connsiteX4975" fmla="*/ 2453333 w 12192000"/>
                              <a:gd name="connsiteY4975" fmla="*/ 0 h 6858000"/>
                              <a:gd name="connsiteX4976" fmla="*/ 2449384 w 12192000"/>
                              <a:gd name="connsiteY4976" fmla="*/ 19562 h 6858000"/>
                              <a:gd name="connsiteX4977" fmla="*/ 2371244 w 12192000"/>
                              <a:gd name="connsiteY4977" fmla="*/ 71356 h 6858000"/>
                              <a:gd name="connsiteX4978" fmla="*/ 2293106 w 12192000"/>
                              <a:gd name="connsiteY4978" fmla="*/ 19562 h 6858000"/>
                              <a:gd name="connsiteX4979" fmla="*/ 1896877 w 12192000"/>
                              <a:gd name="connsiteY4979" fmla="*/ 0 h 6858000"/>
                              <a:gd name="connsiteX4980" fmla="*/ 2061054 w 12192000"/>
                              <a:gd name="connsiteY4980" fmla="*/ 0 h 6858000"/>
                              <a:gd name="connsiteX4981" fmla="*/ 2057104 w 12192000"/>
                              <a:gd name="connsiteY4981" fmla="*/ 19562 h 6858000"/>
                              <a:gd name="connsiteX4982" fmla="*/ 1978964 w 12192000"/>
                              <a:gd name="connsiteY4982" fmla="*/ 71356 h 6858000"/>
                              <a:gd name="connsiteX4983" fmla="*/ 1900827 w 12192000"/>
                              <a:gd name="connsiteY4983" fmla="*/ 19562 h 6858000"/>
                              <a:gd name="connsiteX4984" fmla="*/ 1504599 w 12192000"/>
                              <a:gd name="connsiteY4984" fmla="*/ 0 h 6858000"/>
                              <a:gd name="connsiteX4985" fmla="*/ 1668775 w 12192000"/>
                              <a:gd name="connsiteY4985" fmla="*/ 0 h 6858000"/>
                              <a:gd name="connsiteX4986" fmla="*/ 1664826 w 12192000"/>
                              <a:gd name="connsiteY4986" fmla="*/ 19562 h 6858000"/>
                              <a:gd name="connsiteX4987" fmla="*/ 1586686 w 12192000"/>
                              <a:gd name="connsiteY4987" fmla="*/ 71356 h 6858000"/>
                              <a:gd name="connsiteX4988" fmla="*/ 1508549 w 12192000"/>
                              <a:gd name="connsiteY4988" fmla="*/ 19562 h 6858000"/>
                              <a:gd name="connsiteX4989" fmla="*/ 1112322 w 12192000"/>
                              <a:gd name="connsiteY4989" fmla="*/ 0 h 6858000"/>
                              <a:gd name="connsiteX4990" fmla="*/ 1276498 w 12192000"/>
                              <a:gd name="connsiteY4990" fmla="*/ 0 h 6858000"/>
                              <a:gd name="connsiteX4991" fmla="*/ 1272549 w 12192000"/>
                              <a:gd name="connsiteY4991" fmla="*/ 19562 h 6858000"/>
                              <a:gd name="connsiteX4992" fmla="*/ 1194410 w 12192000"/>
                              <a:gd name="connsiteY4992" fmla="*/ 71356 h 6858000"/>
                              <a:gd name="connsiteX4993" fmla="*/ 1116272 w 12192000"/>
                              <a:gd name="connsiteY4993" fmla="*/ 19562 h 6858000"/>
                              <a:gd name="connsiteX4994" fmla="*/ 720044 w 12192000"/>
                              <a:gd name="connsiteY4994" fmla="*/ 0 h 6858000"/>
                              <a:gd name="connsiteX4995" fmla="*/ 884220 w 12192000"/>
                              <a:gd name="connsiteY4995" fmla="*/ 0 h 6858000"/>
                              <a:gd name="connsiteX4996" fmla="*/ 880271 w 12192000"/>
                              <a:gd name="connsiteY4996" fmla="*/ 19562 h 6858000"/>
                              <a:gd name="connsiteX4997" fmla="*/ 802132 w 12192000"/>
                              <a:gd name="connsiteY4997" fmla="*/ 71356 h 6858000"/>
                              <a:gd name="connsiteX4998" fmla="*/ 723994 w 12192000"/>
                              <a:gd name="connsiteY4998" fmla="*/ 19562 h 6858000"/>
                              <a:gd name="connsiteX4999" fmla="*/ 327766 w 12192000"/>
                              <a:gd name="connsiteY4999" fmla="*/ 0 h 6858000"/>
                              <a:gd name="connsiteX5000" fmla="*/ 491942 w 12192000"/>
                              <a:gd name="connsiteY5000" fmla="*/ 0 h 6858000"/>
                              <a:gd name="connsiteX5001" fmla="*/ 487993 w 12192000"/>
                              <a:gd name="connsiteY5001" fmla="*/ 19562 h 6858000"/>
                              <a:gd name="connsiteX5002" fmla="*/ 409854 w 12192000"/>
                              <a:gd name="connsiteY5002" fmla="*/ 71356 h 6858000"/>
                              <a:gd name="connsiteX5003" fmla="*/ 331715 w 12192000"/>
                              <a:gd name="connsiteY5003" fmla="*/ 19562 h 6858000"/>
                              <a:gd name="connsiteX5004" fmla="*/ 0 w 12192000"/>
                              <a:gd name="connsiteY5004" fmla="*/ 0 h 6858000"/>
                              <a:gd name="connsiteX5005" fmla="*/ 99665 w 12192000"/>
                              <a:gd name="connsiteY5005" fmla="*/ 0 h 6858000"/>
                              <a:gd name="connsiteX5006" fmla="*/ 95716 w 12192000"/>
                              <a:gd name="connsiteY5006" fmla="*/ 19562 h 6858000"/>
                              <a:gd name="connsiteX5007" fmla="*/ 17577 w 12192000"/>
                              <a:gd name="connsiteY5007" fmla="*/ 71356 h 6858000"/>
                              <a:gd name="connsiteX5008" fmla="*/ 0 w 12192000"/>
                              <a:gd name="connsiteY5008" fmla="*/ 68699 h 685800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  <a:cxn ang="0">
                                <a:pos x="connsiteX13" y="connsiteY13"/>
                              </a:cxn>
                              <a:cxn ang="0">
                                <a:pos x="connsiteX14" y="connsiteY14"/>
                              </a:cxn>
                              <a:cxn ang="0">
                                <a:pos x="connsiteX15" y="connsiteY15"/>
                              </a:cxn>
                              <a:cxn ang="0">
                                <a:pos x="connsiteX16" y="connsiteY16"/>
                              </a:cxn>
                              <a:cxn ang="0">
                                <a:pos x="connsiteX17" y="connsiteY17"/>
                              </a:cxn>
                              <a:cxn ang="0">
                                <a:pos x="connsiteX18" y="connsiteY18"/>
                              </a:cxn>
                              <a:cxn ang="0">
                                <a:pos x="connsiteX19" y="connsiteY19"/>
                              </a:cxn>
                              <a:cxn ang="0">
                                <a:pos x="connsiteX20" y="connsiteY20"/>
                              </a:cxn>
                              <a:cxn ang="0">
                                <a:pos x="connsiteX21" y="connsiteY21"/>
                              </a:cxn>
                              <a:cxn ang="0">
                                <a:pos x="connsiteX22" y="connsiteY22"/>
                              </a:cxn>
                              <a:cxn ang="0">
                                <a:pos x="connsiteX23" y="connsiteY23"/>
                              </a:cxn>
                              <a:cxn ang="0">
                                <a:pos x="connsiteX24" y="connsiteY24"/>
                              </a:cxn>
                              <a:cxn ang="0">
                                <a:pos x="connsiteX25" y="connsiteY25"/>
                              </a:cxn>
                              <a:cxn ang="0">
                                <a:pos x="connsiteX26" y="connsiteY26"/>
                              </a:cxn>
                              <a:cxn ang="0">
                                <a:pos x="connsiteX27" y="connsiteY27"/>
                              </a:cxn>
                              <a:cxn ang="0">
                                <a:pos x="connsiteX28" y="connsiteY28"/>
                              </a:cxn>
                              <a:cxn ang="0">
                                <a:pos x="connsiteX29" y="connsiteY29"/>
                              </a:cxn>
                              <a:cxn ang="0">
                                <a:pos x="connsiteX30" y="connsiteY30"/>
                              </a:cxn>
                              <a:cxn ang="0">
                                <a:pos x="connsiteX31" y="connsiteY31"/>
                              </a:cxn>
                              <a:cxn ang="0">
                                <a:pos x="connsiteX32" y="connsiteY32"/>
                              </a:cxn>
                              <a:cxn ang="0">
                                <a:pos x="connsiteX33" y="connsiteY33"/>
                              </a:cxn>
                              <a:cxn ang="0">
                                <a:pos x="connsiteX34" y="connsiteY34"/>
                              </a:cxn>
                              <a:cxn ang="0">
                                <a:pos x="connsiteX35" y="connsiteY35"/>
                              </a:cxn>
                              <a:cxn ang="0">
                                <a:pos x="connsiteX36" y="connsiteY36"/>
                              </a:cxn>
                              <a:cxn ang="0">
                                <a:pos x="connsiteX37" y="connsiteY37"/>
                              </a:cxn>
                              <a:cxn ang="0">
                                <a:pos x="connsiteX38" y="connsiteY38"/>
                              </a:cxn>
                              <a:cxn ang="0">
                                <a:pos x="connsiteX39" y="connsiteY39"/>
                              </a:cxn>
                              <a:cxn ang="0">
                                <a:pos x="connsiteX40" y="connsiteY40"/>
                              </a:cxn>
                              <a:cxn ang="0">
                                <a:pos x="connsiteX41" y="connsiteY41"/>
                              </a:cxn>
                              <a:cxn ang="0">
                                <a:pos x="connsiteX42" y="connsiteY42"/>
                              </a:cxn>
                              <a:cxn ang="0">
                                <a:pos x="connsiteX43" y="connsiteY43"/>
                              </a:cxn>
                              <a:cxn ang="0">
                                <a:pos x="connsiteX44" y="connsiteY44"/>
                              </a:cxn>
                              <a:cxn ang="0">
                                <a:pos x="connsiteX45" y="connsiteY45"/>
                              </a:cxn>
                              <a:cxn ang="0">
                                <a:pos x="connsiteX46" y="connsiteY46"/>
                              </a:cxn>
                              <a:cxn ang="0">
                                <a:pos x="connsiteX47" y="connsiteY47"/>
                              </a:cxn>
                              <a:cxn ang="0">
                                <a:pos x="connsiteX48" y="connsiteY48"/>
                              </a:cxn>
                              <a:cxn ang="0">
                                <a:pos x="connsiteX49" y="connsiteY49"/>
                              </a:cxn>
                              <a:cxn ang="0">
                                <a:pos x="connsiteX50" y="connsiteY50"/>
                              </a:cxn>
                              <a:cxn ang="0">
                                <a:pos x="connsiteX51" y="connsiteY51"/>
                              </a:cxn>
                              <a:cxn ang="0">
                                <a:pos x="connsiteX52" y="connsiteY52"/>
                              </a:cxn>
                              <a:cxn ang="0">
                                <a:pos x="connsiteX53" y="connsiteY53"/>
                              </a:cxn>
                              <a:cxn ang="0">
                                <a:pos x="connsiteX54" y="connsiteY54"/>
                              </a:cxn>
                              <a:cxn ang="0">
                                <a:pos x="connsiteX55" y="connsiteY55"/>
                              </a:cxn>
                              <a:cxn ang="0">
                                <a:pos x="connsiteX56" y="connsiteY56"/>
                              </a:cxn>
                              <a:cxn ang="0">
                                <a:pos x="connsiteX57" y="connsiteY57"/>
                              </a:cxn>
                              <a:cxn ang="0">
                                <a:pos x="connsiteX58" y="connsiteY58"/>
                              </a:cxn>
                              <a:cxn ang="0">
                                <a:pos x="connsiteX59" y="connsiteY59"/>
                              </a:cxn>
                              <a:cxn ang="0">
                                <a:pos x="connsiteX60" y="connsiteY60"/>
                              </a:cxn>
                              <a:cxn ang="0">
                                <a:pos x="connsiteX61" y="connsiteY61"/>
                              </a:cxn>
                              <a:cxn ang="0">
                                <a:pos x="connsiteX62" y="connsiteY62"/>
                              </a:cxn>
                              <a:cxn ang="0">
                                <a:pos x="connsiteX63" y="connsiteY63"/>
                              </a:cxn>
                              <a:cxn ang="0">
                                <a:pos x="connsiteX64" y="connsiteY64"/>
                              </a:cxn>
                              <a:cxn ang="0">
                                <a:pos x="connsiteX65" y="connsiteY65"/>
                              </a:cxn>
                              <a:cxn ang="0">
                                <a:pos x="connsiteX66" y="connsiteY66"/>
                              </a:cxn>
                              <a:cxn ang="0">
                                <a:pos x="connsiteX67" y="connsiteY67"/>
                              </a:cxn>
                              <a:cxn ang="0">
                                <a:pos x="connsiteX68" y="connsiteY68"/>
                              </a:cxn>
                              <a:cxn ang="0">
                                <a:pos x="connsiteX69" y="connsiteY69"/>
                              </a:cxn>
                              <a:cxn ang="0">
                                <a:pos x="connsiteX70" y="connsiteY70"/>
                              </a:cxn>
                              <a:cxn ang="0">
                                <a:pos x="connsiteX71" y="connsiteY71"/>
                              </a:cxn>
                              <a:cxn ang="0">
                                <a:pos x="connsiteX72" y="connsiteY72"/>
                              </a:cxn>
                              <a:cxn ang="0">
                                <a:pos x="connsiteX73" y="connsiteY73"/>
                              </a:cxn>
                              <a:cxn ang="0">
                                <a:pos x="connsiteX74" y="connsiteY74"/>
                              </a:cxn>
                              <a:cxn ang="0">
                                <a:pos x="connsiteX75" y="connsiteY75"/>
                              </a:cxn>
                              <a:cxn ang="0">
                                <a:pos x="connsiteX76" y="connsiteY76"/>
                              </a:cxn>
                              <a:cxn ang="0">
                                <a:pos x="connsiteX77" y="connsiteY77"/>
                              </a:cxn>
                              <a:cxn ang="0">
                                <a:pos x="connsiteX78" y="connsiteY78"/>
                              </a:cxn>
                              <a:cxn ang="0">
                                <a:pos x="connsiteX79" y="connsiteY79"/>
                              </a:cxn>
                              <a:cxn ang="0">
                                <a:pos x="connsiteX80" y="connsiteY80"/>
                              </a:cxn>
                              <a:cxn ang="0">
                                <a:pos x="connsiteX81" y="connsiteY81"/>
                              </a:cxn>
                              <a:cxn ang="0">
                                <a:pos x="connsiteX82" y="connsiteY82"/>
                              </a:cxn>
                              <a:cxn ang="0">
                                <a:pos x="connsiteX83" y="connsiteY83"/>
                              </a:cxn>
                              <a:cxn ang="0">
                                <a:pos x="connsiteX84" y="connsiteY84"/>
                              </a:cxn>
                              <a:cxn ang="0">
                                <a:pos x="connsiteX85" y="connsiteY85"/>
                              </a:cxn>
                              <a:cxn ang="0">
                                <a:pos x="connsiteX86" y="connsiteY86"/>
                              </a:cxn>
                              <a:cxn ang="0">
                                <a:pos x="connsiteX87" y="connsiteY87"/>
                              </a:cxn>
                              <a:cxn ang="0">
                                <a:pos x="connsiteX88" y="connsiteY88"/>
                              </a:cxn>
                              <a:cxn ang="0">
                                <a:pos x="connsiteX89" y="connsiteY89"/>
                              </a:cxn>
                              <a:cxn ang="0">
                                <a:pos x="connsiteX90" y="connsiteY90"/>
                              </a:cxn>
                              <a:cxn ang="0">
                                <a:pos x="connsiteX91" y="connsiteY91"/>
                              </a:cxn>
                              <a:cxn ang="0">
                                <a:pos x="connsiteX92" y="connsiteY92"/>
                              </a:cxn>
                              <a:cxn ang="0">
                                <a:pos x="connsiteX93" y="connsiteY93"/>
                              </a:cxn>
                              <a:cxn ang="0">
                                <a:pos x="connsiteX94" y="connsiteY94"/>
                              </a:cxn>
                              <a:cxn ang="0">
                                <a:pos x="connsiteX95" y="connsiteY95"/>
                              </a:cxn>
                              <a:cxn ang="0">
                                <a:pos x="connsiteX96" y="connsiteY96"/>
                              </a:cxn>
                              <a:cxn ang="0">
                                <a:pos x="connsiteX97" y="connsiteY97"/>
                              </a:cxn>
                              <a:cxn ang="0">
                                <a:pos x="connsiteX98" y="connsiteY98"/>
                              </a:cxn>
                              <a:cxn ang="0">
                                <a:pos x="connsiteX99" y="connsiteY99"/>
                              </a:cxn>
                              <a:cxn ang="0">
                                <a:pos x="connsiteX100" y="connsiteY100"/>
                              </a:cxn>
                              <a:cxn ang="0">
                                <a:pos x="connsiteX101" y="connsiteY101"/>
                              </a:cxn>
                              <a:cxn ang="0">
                                <a:pos x="connsiteX102" y="connsiteY102"/>
                              </a:cxn>
                              <a:cxn ang="0">
                                <a:pos x="connsiteX103" y="connsiteY103"/>
                              </a:cxn>
                              <a:cxn ang="0">
                                <a:pos x="connsiteX104" y="connsiteY104"/>
                              </a:cxn>
                              <a:cxn ang="0">
                                <a:pos x="connsiteX105" y="connsiteY105"/>
                              </a:cxn>
                              <a:cxn ang="0">
                                <a:pos x="connsiteX106" y="connsiteY106"/>
                              </a:cxn>
                              <a:cxn ang="0">
                                <a:pos x="connsiteX107" y="connsiteY107"/>
                              </a:cxn>
                              <a:cxn ang="0">
                                <a:pos x="connsiteX108" y="connsiteY108"/>
                              </a:cxn>
                              <a:cxn ang="0">
                                <a:pos x="connsiteX109" y="connsiteY109"/>
                              </a:cxn>
                              <a:cxn ang="0">
                                <a:pos x="connsiteX110" y="connsiteY110"/>
                              </a:cxn>
                              <a:cxn ang="0">
                                <a:pos x="connsiteX111" y="connsiteY111"/>
                              </a:cxn>
                              <a:cxn ang="0">
                                <a:pos x="connsiteX112" y="connsiteY112"/>
                              </a:cxn>
                              <a:cxn ang="0">
                                <a:pos x="connsiteX113" y="connsiteY113"/>
                              </a:cxn>
                              <a:cxn ang="0">
                                <a:pos x="connsiteX114" y="connsiteY114"/>
                              </a:cxn>
                              <a:cxn ang="0">
                                <a:pos x="connsiteX115" y="connsiteY115"/>
                              </a:cxn>
                              <a:cxn ang="0">
                                <a:pos x="connsiteX116" y="connsiteY116"/>
                              </a:cxn>
                              <a:cxn ang="0">
                                <a:pos x="connsiteX117" y="connsiteY117"/>
                              </a:cxn>
                              <a:cxn ang="0">
                                <a:pos x="connsiteX118" y="connsiteY118"/>
                              </a:cxn>
                              <a:cxn ang="0">
                                <a:pos x="connsiteX119" y="connsiteY119"/>
                              </a:cxn>
                              <a:cxn ang="0">
                                <a:pos x="connsiteX120" y="connsiteY120"/>
                              </a:cxn>
                              <a:cxn ang="0">
                                <a:pos x="connsiteX121" y="connsiteY121"/>
                              </a:cxn>
                              <a:cxn ang="0">
                                <a:pos x="connsiteX122" y="connsiteY122"/>
                              </a:cxn>
                              <a:cxn ang="0">
                                <a:pos x="connsiteX123" y="connsiteY123"/>
                              </a:cxn>
                              <a:cxn ang="0">
                                <a:pos x="connsiteX124" y="connsiteY124"/>
                              </a:cxn>
                              <a:cxn ang="0">
                                <a:pos x="connsiteX125" y="connsiteY125"/>
                              </a:cxn>
                              <a:cxn ang="0">
                                <a:pos x="connsiteX126" y="connsiteY126"/>
                              </a:cxn>
                              <a:cxn ang="0">
                                <a:pos x="connsiteX127" y="connsiteY127"/>
                              </a:cxn>
                              <a:cxn ang="0">
                                <a:pos x="connsiteX128" y="connsiteY128"/>
                              </a:cxn>
                              <a:cxn ang="0">
                                <a:pos x="connsiteX129" y="connsiteY129"/>
                              </a:cxn>
                              <a:cxn ang="0">
                                <a:pos x="connsiteX130" y="connsiteY130"/>
                              </a:cxn>
                              <a:cxn ang="0">
                                <a:pos x="connsiteX131" y="connsiteY131"/>
                              </a:cxn>
                              <a:cxn ang="0">
                                <a:pos x="connsiteX132" y="connsiteY132"/>
                              </a:cxn>
                              <a:cxn ang="0">
                                <a:pos x="connsiteX133" y="connsiteY133"/>
                              </a:cxn>
                              <a:cxn ang="0">
                                <a:pos x="connsiteX134" y="connsiteY134"/>
                              </a:cxn>
                              <a:cxn ang="0">
                                <a:pos x="connsiteX135" y="connsiteY135"/>
                              </a:cxn>
                              <a:cxn ang="0">
                                <a:pos x="connsiteX136" y="connsiteY136"/>
                              </a:cxn>
                              <a:cxn ang="0">
                                <a:pos x="connsiteX137" y="connsiteY137"/>
                              </a:cxn>
                              <a:cxn ang="0">
                                <a:pos x="connsiteX138" y="connsiteY138"/>
                              </a:cxn>
                              <a:cxn ang="0">
                                <a:pos x="connsiteX139" y="connsiteY139"/>
                              </a:cxn>
                              <a:cxn ang="0">
                                <a:pos x="connsiteX140" y="connsiteY140"/>
                              </a:cxn>
                              <a:cxn ang="0">
                                <a:pos x="connsiteX141" y="connsiteY141"/>
                              </a:cxn>
                              <a:cxn ang="0">
                                <a:pos x="connsiteX142" y="connsiteY142"/>
                              </a:cxn>
                              <a:cxn ang="0">
                                <a:pos x="connsiteX143" y="connsiteY143"/>
                              </a:cxn>
                              <a:cxn ang="0">
                                <a:pos x="connsiteX144" y="connsiteY144"/>
                              </a:cxn>
                              <a:cxn ang="0">
                                <a:pos x="connsiteX145" y="connsiteY145"/>
                              </a:cxn>
                              <a:cxn ang="0">
                                <a:pos x="connsiteX146" y="connsiteY146"/>
                              </a:cxn>
                              <a:cxn ang="0">
                                <a:pos x="connsiteX147" y="connsiteY147"/>
                              </a:cxn>
                              <a:cxn ang="0">
                                <a:pos x="connsiteX148" y="connsiteY148"/>
                              </a:cxn>
                              <a:cxn ang="0">
                                <a:pos x="connsiteX149" y="connsiteY149"/>
                              </a:cxn>
                              <a:cxn ang="0">
                                <a:pos x="connsiteX150" y="connsiteY150"/>
                              </a:cxn>
                              <a:cxn ang="0">
                                <a:pos x="connsiteX151" y="connsiteY151"/>
                              </a:cxn>
                              <a:cxn ang="0">
                                <a:pos x="connsiteX152" y="connsiteY152"/>
                              </a:cxn>
                              <a:cxn ang="0">
                                <a:pos x="connsiteX153" y="connsiteY153"/>
                              </a:cxn>
                              <a:cxn ang="0">
                                <a:pos x="connsiteX154" y="connsiteY154"/>
                              </a:cxn>
                              <a:cxn ang="0">
                                <a:pos x="connsiteX155" y="connsiteY155"/>
                              </a:cxn>
                              <a:cxn ang="0">
                                <a:pos x="connsiteX156" y="connsiteY156"/>
                              </a:cxn>
                              <a:cxn ang="0">
                                <a:pos x="connsiteX157" y="connsiteY157"/>
                              </a:cxn>
                              <a:cxn ang="0">
                                <a:pos x="connsiteX158" y="connsiteY158"/>
                              </a:cxn>
                              <a:cxn ang="0">
                                <a:pos x="connsiteX159" y="connsiteY159"/>
                              </a:cxn>
                              <a:cxn ang="0">
                                <a:pos x="connsiteX160" y="connsiteY160"/>
                              </a:cxn>
                              <a:cxn ang="0">
                                <a:pos x="connsiteX161" y="connsiteY161"/>
                              </a:cxn>
                              <a:cxn ang="0">
                                <a:pos x="connsiteX162" y="connsiteY162"/>
                              </a:cxn>
                              <a:cxn ang="0">
                                <a:pos x="connsiteX163" y="connsiteY163"/>
                              </a:cxn>
                              <a:cxn ang="0">
                                <a:pos x="connsiteX164" y="connsiteY164"/>
                              </a:cxn>
                              <a:cxn ang="0">
                                <a:pos x="connsiteX165" y="connsiteY165"/>
                              </a:cxn>
                              <a:cxn ang="0">
                                <a:pos x="connsiteX166" y="connsiteY166"/>
                              </a:cxn>
                              <a:cxn ang="0">
                                <a:pos x="connsiteX167" y="connsiteY167"/>
                              </a:cxn>
                              <a:cxn ang="0">
                                <a:pos x="connsiteX168" y="connsiteY168"/>
                              </a:cxn>
                              <a:cxn ang="0">
                                <a:pos x="connsiteX169" y="connsiteY169"/>
                              </a:cxn>
                              <a:cxn ang="0">
                                <a:pos x="connsiteX170" y="connsiteY170"/>
                              </a:cxn>
                              <a:cxn ang="0">
                                <a:pos x="connsiteX171" y="connsiteY171"/>
                              </a:cxn>
                              <a:cxn ang="0">
                                <a:pos x="connsiteX172" y="connsiteY172"/>
                              </a:cxn>
                              <a:cxn ang="0">
                                <a:pos x="connsiteX173" y="connsiteY173"/>
                              </a:cxn>
                              <a:cxn ang="0">
                                <a:pos x="connsiteX174" y="connsiteY174"/>
                              </a:cxn>
                              <a:cxn ang="0">
                                <a:pos x="connsiteX175" y="connsiteY175"/>
                              </a:cxn>
                              <a:cxn ang="0">
                                <a:pos x="connsiteX176" y="connsiteY176"/>
                              </a:cxn>
                              <a:cxn ang="0">
                                <a:pos x="connsiteX177" y="connsiteY177"/>
                              </a:cxn>
                              <a:cxn ang="0">
                                <a:pos x="connsiteX178" y="connsiteY178"/>
                              </a:cxn>
                              <a:cxn ang="0">
                                <a:pos x="connsiteX179" y="connsiteY179"/>
                              </a:cxn>
                              <a:cxn ang="0">
                                <a:pos x="connsiteX180" y="connsiteY180"/>
                              </a:cxn>
                              <a:cxn ang="0">
                                <a:pos x="connsiteX181" y="connsiteY181"/>
                              </a:cxn>
                              <a:cxn ang="0">
                                <a:pos x="connsiteX182" y="connsiteY182"/>
                              </a:cxn>
                              <a:cxn ang="0">
                                <a:pos x="connsiteX183" y="connsiteY183"/>
                              </a:cxn>
                              <a:cxn ang="0">
                                <a:pos x="connsiteX184" y="connsiteY184"/>
                              </a:cxn>
                              <a:cxn ang="0">
                                <a:pos x="connsiteX185" y="connsiteY185"/>
                              </a:cxn>
                              <a:cxn ang="0">
                                <a:pos x="connsiteX186" y="connsiteY186"/>
                              </a:cxn>
                              <a:cxn ang="0">
                                <a:pos x="connsiteX187" y="connsiteY187"/>
                              </a:cxn>
                              <a:cxn ang="0">
                                <a:pos x="connsiteX188" y="connsiteY188"/>
                              </a:cxn>
                              <a:cxn ang="0">
                                <a:pos x="connsiteX189" y="connsiteY189"/>
                              </a:cxn>
                              <a:cxn ang="0">
                                <a:pos x="connsiteX190" y="connsiteY190"/>
                              </a:cxn>
                              <a:cxn ang="0">
                                <a:pos x="connsiteX191" y="connsiteY191"/>
                              </a:cxn>
                              <a:cxn ang="0">
                                <a:pos x="connsiteX192" y="connsiteY192"/>
                              </a:cxn>
                              <a:cxn ang="0">
                                <a:pos x="connsiteX193" y="connsiteY193"/>
                              </a:cxn>
                              <a:cxn ang="0">
                                <a:pos x="connsiteX194" y="connsiteY194"/>
                              </a:cxn>
                              <a:cxn ang="0">
                                <a:pos x="connsiteX195" y="connsiteY195"/>
                              </a:cxn>
                              <a:cxn ang="0">
                                <a:pos x="connsiteX196" y="connsiteY196"/>
                              </a:cxn>
                              <a:cxn ang="0">
                                <a:pos x="connsiteX197" y="connsiteY197"/>
                              </a:cxn>
                              <a:cxn ang="0">
                                <a:pos x="connsiteX198" y="connsiteY198"/>
                              </a:cxn>
                              <a:cxn ang="0">
                                <a:pos x="connsiteX199" y="connsiteY199"/>
                              </a:cxn>
                              <a:cxn ang="0">
                                <a:pos x="connsiteX200" y="connsiteY200"/>
                              </a:cxn>
                              <a:cxn ang="0">
                                <a:pos x="connsiteX201" y="connsiteY201"/>
                              </a:cxn>
                              <a:cxn ang="0">
                                <a:pos x="connsiteX202" y="connsiteY202"/>
                              </a:cxn>
                              <a:cxn ang="0">
                                <a:pos x="connsiteX203" y="connsiteY203"/>
                              </a:cxn>
                              <a:cxn ang="0">
                                <a:pos x="connsiteX204" y="connsiteY204"/>
                              </a:cxn>
                              <a:cxn ang="0">
                                <a:pos x="connsiteX205" y="connsiteY205"/>
                              </a:cxn>
                              <a:cxn ang="0">
                                <a:pos x="connsiteX206" y="connsiteY206"/>
                              </a:cxn>
                              <a:cxn ang="0">
                                <a:pos x="connsiteX207" y="connsiteY207"/>
                              </a:cxn>
                              <a:cxn ang="0">
                                <a:pos x="connsiteX208" y="connsiteY208"/>
                              </a:cxn>
                              <a:cxn ang="0">
                                <a:pos x="connsiteX209" y="connsiteY209"/>
                              </a:cxn>
                              <a:cxn ang="0">
                                <a:pos x="connsiteX210" y="connsiteY210"/>
                              </a:cxn>
                              <a:cxn ang="0">
                                <a:pos x="connsiteX211" y="connsiteY211"/>
                              </a:cxn>
                              <a:cxn ang="0">
                                <a:pos x="connsiteX212" y="connsiteY212"/>
                              </a:cxn>
                              <a:cxn ang="0">
                                <a:pos x="connsiteX213" y="connsiteY213"/>
                              </a:cxn>
                              <a:cxn ang="0">
                                <a:pos x="connsiteX214" y="connsiteY214"/>
                              </a:cxn>
                              <a:cxn ang="0">
                                <a:pos x="connsiteX215" y="connsiteY215"/>
                              </a:cxn>
                              <a:cxn ang="0">
                                <a:pos x="connsiteX216" y="connsiteY216"/>
                              </a:cxn>
                              <a:cxn ang="0">
                                <a:pos x="connsiteX217" y="connsiteY217"/>
                              </a:cxn>
                              <a:cxn ang="0">
                                <a:pos x="connsiteX218" y="connsiteY218"/>
                              </a:cxn>
                              <a:cxn ang="0">
                                <a:pos x="connsiteX219" y="connsiteY219"/>
                              </a:cxn>
                              <a:cxn ang="0">
                                <a:pos x="connsiteX220" y="connsiteY220"/>
                              </a:cxn>
                              <a:cxn ang="0">
                                <a:pos x="connsiteX221" y="connsiteY221"/>
                              </a:cxn>
                              <a:cxn ang="0">
                                <a:pos x="connsiteX222" y="connsiteY222"/>
                              </a:cxn>
                              <a:cxn ang="0">
                                <a:pos x="connsiteX223" y="connsiteY223"/>
                              </a:cxn>
                              <a:cxn ang="0">
                                <a:pos x="connsiteX224" y="connsiteY224"/>
                              </a:cxn>
                              <a:cxn ang="0">
                                <a:pos x="connsiteX225" y="connsiteY225"/>
                              </a:cxn>
                              <a:cxn ang="0">
                                <a:pos x="connsiteX226" y="connsiteY226"/>
                              </a:cxn>
                              <a:cxn ang="0">
                                <a:pos x="connsiteX227" y="connsiteY227"/>
                              </a:cxn>
                              <a:cxn ang="0">
                                <a:pos x="connsiteX228" y="connsiteY228"/>
                              </a:cxn>
                              <a:cxn ang="0">
                                <a:pos x="connsiteX229" y="connsiteY229"/>
                              </a:cxn>
                              <a:cxn ang="0">
                                <a:pos x="connsiteX230" y="connsiteY230"/>
                              </a:cxn>
                              <a:cxn ang="0">
                                <a:pos x="connsiteX231" y="connsiteY231"/>
                              </a:cxn>
                              <a:cxn ang="0">
                                <a:pos x="connsiteX232" y="connsiteY232"/>
                              </a:cxn>
                              <a:cxn ang="0">
                                <a:pos x="connsiteX233" y="connsiteY233"/>
                              </a:cxn>
                              <a:cxn ang="0">
                                <a:pos x="connsiteX234" y="connsiteY234"/>
                              </a:cxn>
                              <a:cxn ang="0">
                                <a:pos x="connsiteX235" y="connsiteY235"/>
                              </a:cxn>
                              <a:cxn ang="0">
                                <a:pos x="connsiteX236" y="connsiteY236"/>
                              </a:cxn>
                              <a:cxn ang="0">
                                <a:pos x="connsiteX237" y="connsiteY237"/>
                              </a:cxn>
                              <a:cxn ang="0">
                                <a:pos x="connsiteX238" y="connsiteY238"/>
                              </a:cxn>
                              <a:cxn ang="0">
                                <a:pos x="connsiteX239" y="connsiteY239"/>
                              </a:cxn>
                              <a:cxn ang="0">
                                <a:pos x="connsiteX240" y="connsiteY240"/>
                              </a:cxn>
                              <a:cxn ang="0">
                                <a:pos x="connsiteX241" y="connsiteY241"/>
                              </a:cxn>
                              <a:cxn ang="0">
                                <a:pos x="connsiteX242" y="connsiteY242"/>
                              </a:cxn>
                              <a:cxn ang="0">
                                <a:pos x="connsiteX243" y="connsiteY243"/>
                              </a:cxn>
                              <a:cxn ang="0">
                                <a:pos x="connsiteX244" y="connsiteY244"/>
                              </a:cxn>
                              <a:cxn ang="0">
                                <a:pos x="connsiteX245" y="connsiteY245"/>
                              </a:cxn>
                              <a:cxn ang="0">
                                <a:pos x="connsiteX246" y="connsiteY246"/>
                              </a:cxn>
                              <a:cxn ang="0">
                                <a:pos x="connsiteX247" y="connsiteY247"/>
                              </a:cxn>
                              <a:cxn ang="0">
                                <a:pos x="connsiteX248" y="connsiteY248"/>
                              </a:cxn>
                              <a:cxn ang="0">
                                <a:pos x="connsiteX249" y="connsiteY249"/>
                              </a:cxn>
                              <a:cxn ang="0">
                                <a:pos x="connsiteX250" y="connsiteY250"/>
                              </a:cxn>
                              <a:cxn ang="0">
                                <a:pos x="connsiteX251" y="connsiteY251"/>
                              </a:cxn>
                              <a:cxn ang="0">
                                <a:pos x="connsiteX252" y="connsiteY252"/>
                              </a:cxn>
                              <a:cxn ang="0">
                                <a:pos x="connsiteX253" y="connsiteY253"/>
                              </a:cxn>
                              <a:cxn ang="0">
                                <a:pos x="connsiteX254" y="connsiteY254"/>
                              </a:cxn>
                              <a:cxn ang="0">
                                <a:pos x="connsiteX255" y="connsiteY255"/>
                              </a:cxn>
                              <a:cxn ang="0">
                                <a:pos x="connsiteX256" y="connsiteY256"/>
                              </a:cxn>
                              <a:cxn ang="0">
                                <a:pos x="connsiteX257" y="connsiteY257"/>
                              </a:cxn>
                              <a:cxn ang="0">
                                <a:pos x="connsiteX258" y="connsiteY258"/>
                              </a:cxn>
                              <a:cxn ang="0">
                                <a:pos x="connsiteX259" y="connsiteY259"/>
                              </a:cxn>
                              <a:cxn ang="0">
                                <a:pos x="connsiteX260" y="connsiteY260"/>
                              </a:cxn>
                              <a:cxn ang="0">
                                <a:pos x="connsiteX261" y="connsiteY261"/>
                              </a:cxn>
                              <a:cxn ang="0">
                                <a:pos x="connsiteX262" y="connsiteY262"/>
                              </a:cxn>
                              <a:cxn ang="0">
                                <a:pos x="connsiteX263" y="connsiteY263"/>
                              </a:cxn>
                              <a:cxn ang="0">
                                <a:pos x="connsiteX264" y="connsiteY264"/>
                              </a:cxn>
                              <a:cxn ang="0">
                                <a:pos x="connsiteX265" y="connsiteY265"/>
                              </a:cxn>
                              <a:cxn ang="0">
                                <a:pos x="connsiteX266" y="connsiteY266"/>
                              </a:cxn>
                              <a:cxn ang="0">
                                <a:pos x="connsiteX267" y="connsiteY267"/>
                              </a:cxn>
                              <a:cxn ang="0">
                                <a:pos x="connsiteX268" y="connsiteY268"/>
                              </a:cxn>
                              <a:cxn ang="0">
                                <a:pos x="connsiteX269" y="connsiteY269"/>
                              </a:cxn>
                              <a:cxn ang="0">
                                <a:pos x="connsiteX270" y="connsiteY270"/>
                              </a:cxn>
                              <a:cxn ang="0">
                                <a:pos x="connsiteX271" y="connsiteY271"/>
                              </a:cxn>
                              <a:cxn ang="0">
                                <a:pos x="connsiteX272" y="connsiteY272"/>
                              </a:cxn>
                              <a:cxn ang="0">
                                <a:pos x="connsiteX273" y="connsiteY273"/>
                              </a:cxn>
                              <a:cxn ang="0">
                                <a:pos x="connsiteX274" y="connsiteY274"/>
                              </a:cxn>
                              <a:cxn ang="0">
                                <a:pos x="connsiteX275" y="connsiteY275"/>
                              </a:cxn>
                              <a:cxn ang="0">
                                <a:pos x="connsiteX276" y="connsiteY276"/>
                              </a:cxn>
                              <a:cxn ang="0">
                                <a:pos x="connsiteX277" y="connsiteY277"/>
                              </a:cxn>
                              <a:cxn ang="0">
                                <a:pos x="connsiteX278" y="connsiteY278"/>
                              </a:cxn>
                              <a:cxn ang="0">
                                <a:pos x="connsiteX279" y="connsiteY279"/>
                              </a:cxn>
                              <a:cxn ang="0">
                                <a:pos x="connsiteX280" y="connsiteY280"/>
                              </a:cxn>
                              <a:cxn ang="0">
                                <a:pos x="connsiteX281" y="connsiteY281"/>
                              </a:cxn>
                              <a:cxn ang="0">
                                <a:pos x="connsiteX282" y="connsiteY282"/>
                              </a:cxn>
                              <a:cxn ang="0">
                                <a:pos x="connsiteX283" y="connsiteY283"/>
                              </a:cxn>
                              <a:cxn ang="0">
                                <a:pos x="connsiteX284" y="connsiteY284"/>
                              </a:cxn>
                              <a:cxn ang="0">
                                <a:pos x="connsiteX285" y="connsiteY285"/>
                              </a:cxn>
                              <a:cxn ang="0">
                                <a:pos x="connsiteX286" y="connsiteY286"/>
                              </a:cxn>
                              <a:cxn ang="0">
                                <a:pos x="connsiteX287" y="connsiteY287"/>
                              </a:cxn>
                              <a:cxn ang="0">
                                <a:pos x="connsiteX288" y="connsiteY288"/>
                              </a:cxn>
                              <a:cxn ang="0">
                                <a:pos x="connsiteX289" y="connsiteY289"/>
                              </a:cxn>
                              <a:cxn ang="0">
                                <a:pos x="connsiteX290" y="connsiteY290"/>
                              </a:cxn>
                              <a:cxn ang="0">
                                <a:pos x="connsiteX291" y="connsiteY291"/>
                              </a:cxn>
                              <a:cxn ang="0">
                                <a:pos x="connsiteX292" y="connsiteY292"/>
                              </a:cxn>
                              <a:cxn ang="0">
                                <a:pos x="connsiteX293" y="connsiteY293"/>
                              </a:cxn>
                              <a:cxn ang="0">
                                <a:pos x="connsiteX294" y="connsiteY294"/>
                              </a:cxn>
                              <a:cxn ang="0">
                                <a:pos x="connsiteX295" y="connsiteY295"/>
                              </a:cxn>
                              <a:cxn ang="0">
                                <a:pos x="connsiteX296" y="connsiteY296"/>
                              </a:cxn>
                              <a:cxn ang="0">
                                <a:pos x="connsiteX297" y="connsiteY297"/>
                              </a:cxn>
                              <a:cxn ang="0">
                                <a:pos x="connsiteX298" y="connsiteY298"/>
                              </a:cxn>
                              <a:cxn ang="0">
                                <a:pos x="connsiteX299" y="connsiteY299"/>
                              </a:cxn>
                              <a:cxn ang="0">
                                <a:pos x="connsiteX300" y="connsiteY300"/>
                              </a:cxn>
                              <a:cxn ang="0">
                                <a:pos x="connsiteX301" y="connsiteY301"/>
                              </a:cxn>
                              <a:cxn ang="0">
                                <a:pos x="connsiteX302" y="connsiteY302"/>
                              </a:cxn>
                              <a:cxn ang="0">
                                <a:pos x="connsiteX303" y="connsiteY303"/>
                              </a:cxn>
                              <a:cxn ang="0">
                                <a:pos x="connsiteX304" y="connsiteY304"/>
                              </a:cxn>
                              <a:cxn ang="0">
                                <a:pos x="connsiteX305" y="connsiteY305"/>
                              </a:cxn>
                              <a:cxn ang="0">
                                <a:pos x="connsiteX306" y="connsiteY306"/>
                              </a:cxn>
                              <a:cxn ang="0">
                                <a:pos x="connsiteX307" y="connsiteY307"/>
                              </a:cxn>
                              <a:cxn ang="0">
                                <a:pos x="connsiteX308" y="connsiteY308"/>
                              </a:cxn>
                              <a:cxn ang="0">
                                <a:pos x="connsiteX309" y="connsiteY309"/>
                              </a:cxn>
                              <a:cxn ang="0">
                                <a:pos x="connsiteX310" y="connsiteY310"/>
                              </a:cxn>
                              <a:cxn ang="0">
                                <a:pos x="connsiteX311" y="connsiteY311"/>
                              </a:cxn>
                              <a:cxn ang="0">
                                <a:pos x="connsiteX312" y="connsiteY312"/>
                              </a:cxn>
                              <a:cxn ang="0">
                                <a:pos x="connsiteX313" y="connsiteY313"/>
                              </a:cxn>
                              <a:cxn ang="0">
                                <a:pos x="connsiteX314" y="connsiteY314"/>
                              </a:cxn>
                              <a:cxn ang="0">
                                <a:pos x="connsiteX315" y="connsiteY315"/>
                              </a:cxn>
                              <a:cxn ang="0">
                                <a:pos x="connsiteX316" y="connsiteY316"/>
                              </a:cxn>
                              <a:cxn ang="0">
                                <a:pos x="connsiteX317" y="connsiteY317"/>
                              </a:cxn>
                              <a:cxn ang="0">
                                <a:pos x="connsiteX318" y="connsiteY318"/>
                              </a:cxn>
                              <a:cxn ang="0">
                                <a:pos x="connsiteX319" y="connsiteY319"/>
                              </a:cxn>
                              <a:cxn ang="0">
                                <a:pos x="connsiteX320" y="connsiteY320"/>
                              </a:cxn>
                              <a:cxn ang="0">
                                <a:pos x="connsiteX321" y="connsiteY321"/>
                              </a:cxn>
                              <a:cxn ang="0">
                                <a:pos x="connsiteX322" y="connsiteY322"/>
                              </a:cxn>
                              <a:cxn ang="0">
                                <a:pos x="connsiteX323" y="connsiteY323"/>
                              </a:cxn>
                              <a:cxn ang="0">
                                <a:pos x="connsiteX324" y="connsiteY324"/>
                              </a:cxn>
                              <a:cxn ang="0">
                                <a:pos x="connsiteX325" y="connsiteY325"/>
                              </a:cxn>
                              <a:cxn ang="0">
                                <a:pos x="connsiteX326" y="connsiteY326"/>
                              </a:cxn>
                              <a:cxn ang="0">
                                <a:pos x="connsiteX327" y="connsiteY327"/>
                              </a:cxn>
                              <a:cxn ang="0">
                                <a:pos x="connsiteX328" y="connsiteY328"/>
                              </a:cxn>
                              <a:cxn ang="0">
                                <a:pos x="connsiteX329" y="connsiteY329"/>
                              </a:cxn>
                              <a:cxn ang="0">
                                <a:pos x="connsiteX330" y="connsiteY330"/>
                              </a:cxn>
                              <a:cxn ang="0">
                                <a:pos x="connsiteX331" y="connsiteY331"/>
                              </a:cxn>
                              <a:cxn ang="0">
                                <a:pos x="connsiteX332" y="connsiteY332"/>
                              </a:cxn>
                              <a:cxn ang="0">
                                <a:pos x="connsiteX333" y="connsiteY333"/>
                              </a:cxn>
                              <a:cxn ang="0">
                                <a:pos x="connsiteX334" y="connsiteY334"/>
                              </a:cxn>
                              <a:cxn ang="0">
                                <a:pos x="connsiteX335" y="connsiteY335"/>
                              </a:cxn>
                              <a:cxn ang="0">
                                <a:pos x="connsiteX336" y="connsiteY336"/>
                              </a:cxn>
                              <a:cxn ang="0">
                                <a:pos x="connsiteX337" y="connsiteY337"/>
                              </a:cxn>
                              <a:cxn ang="0">
                                <a:pos x="connsiteX338" y="connsiteY338"/>
                              </a:cxn>
                              <a:cxn ang="0">
                                <a:pos x="connsiteX339" y="connsiteY339"/>
                              </a:cxn>
                              <a:cxn ang="0">
                                <a:pos x="connsiteX340" y="connsiteY340"/>
                              </a:cxn>
                              <a:cxn ang="0">
                                <a:pos x="connsiteX341" y="connsiteY341"/>
                              </a:cxn>
                              <a:cxn ang="0">
                                <a:pos x="connsiteX342" y="connsiteY342"/>
                              </a:cxn>
                              <a:cxn ang="0">
                                <a:pos x="connsiteX343" y="connsiteY343"/>
                              </a:cxn>
                              <a:cxn ang="0">
                                <a:pos x="connsiteX344" y="connsiteY344"/>
                              </a:cxn>
                              <a:cxn ang="0">
                                <a:pos x="connsiteX345" y="connsiteY345"/>
                              </a:cxn>
                              <a:cxn ang="0">
                                <a:pos x="connsiteX346" y="connsiteY346"/>
                              </a:cxn>
                              <a:cxn ang="0">
                                <a:pos x="connsiteX347" y="connsiteY347"/>
                              </a:cxn>
                              <a:cxn ang="0">
                                <a:pos x="connsiteX348" y="connsiteY348"/>
                              </a:cxn>
                              <a:cxn ang="0">
                                <a:pos x="connsiteX349" y="connsiteY349"/>
                              </a:cxn>
                              <a:cxn ang="0">
                                <a:pos x="connsiteX350" y="connsiteY350"/>
                              </a:cxn>
                              <a:cxn ang="0">
                                <a:pos x="connsiteX351" y="connsiteY351"/>
                              </a:cxn>
                              <a:cxn ang="0">
                                <a:pos x="connsiteX352" y="connsiteY352"/>
                              </a:cxn>
                              <a:cxn ang="0">
                                <a:pos x="connsiteX353" y="connsiteY353"/>
                              </a:cxn>
                              <a:cxn ang="0">
                                <a:pos x="connsiteX354" y="connsiteY354"/>
                              </a:cxn>
                              <a:cxn ang="0">
                                <a:pos x="connsiteX355" y="connsiteY355"/>
                              </a:cxn>
                              <a:cxn ang="0">
                                <a:pos x="connsiteX356" y="connsiteY356"/>
                              </a:cxn>
                              <a:cxn ang="0">
                                <a:pos x="connsiteX357" y="connsiteY357"/>
                              </a:cxn>
                              <a:cxn ang="0">
                                <a:pos x="connsiteX358" y="connsiteY358"/>
                              </a:cxn>
                              <a:cxn ang="0">
                                <a:pos x="connsiteX359" y="connsiteY359"/>
                              </a:cxn>
                              <a:cxn ang="0">
                                <a:pos x="connsiteX360" y="connsiteY360"/>
                              </a:cxn>
                              <a:cxn ang="0">
                                <a:pos x="connsiteX361" y="connsiteY361"/>
                              </a:cxn>
                              <a:cxn ang="0">
                                <a:pos x="connsiteX362" y="connsiteY362"/>
                              </a:cxn>
                              <a:cxn ang="0">
                                <a:pos x="connsiteX363" y="connsiteY363"/>
                              </a:cxn>
                              <a:cxn ang="0">
                                <a:pos x="connsiteX364" y="connsiteY364"/>
                              </a:cxn>
                              <a:cxn ang="0">
                                <a:pos x="connsiteX365" y="connsiteY365"/>
                              </a:cxn>
                              <a:cxn ang="0">
                                <a:pos x="connsiteX366" y="connsiteY366"/>
                              </a:cxn>
                              <a:cxn ang="0">
                                <a:pos x="connsiteX367" y="connsiteY367"/>
                              </a:cxn>
                              <a:cxn ang="0">
                                <a:pos x="connsiteX368" y="connsiteY368"/>
                              </a:cxn>
                              <a:cxn ang="0">
                                <a:pos x="connsiteX369" y="connsiteY369"/>
                              </a:cxn>
                              <a:cxn ang="0">
                                <a:pos x="connsiteX370" y="connsiteY370"/>
                              </a:cxn>
                              <a:cxn ang="0">
                                <a:pos x="connsiteX371" y="connsiteY371"/>
                              </a:cxn>
                              <a:cxn ang="0">
                                <a:pos x="connsiteX372" y="connsiteY372"/>
                              </a:cxn>
                              <a:cxn ang="0">
                                <a:pos x="connsiteX373" y="connsiteY373"/>
                              </a:cxn>
                              <a:cxn ang="0">
                                <a:pos x="connsiteX374" y="connsiteY374"/>
                              </a:cxn>
                              <a:cxn ang="0">
                                <a:pos x="connsiteX375" y="connsiteY375"/>
                              </a:cxn>
                              <a:cxn ang="0">
                                <a:pos x="connsiteX376" y="connsiteY376"/>
                              </a:cxn>
                              <a:cxn ang="0">
                                <a:pos x="connsiteX377" y="connsiteY377"/>
                              </a:cxn>
                              <a:cxn ang="0">
                                <a:pos x="connsiteX378" y="connsiteY378"/>
                              </a:cxn>
                              <a:cxn ang="0">
                                <a:pos x="connsiteX379" y="connsiteY379"/>
                              </a:cxn>
                              <a:cxn ang="0">
                                <a:pos x="connsiteX380" y="connsiteY380"/>
                              </a:cxn>
                              <a:cxn ang="0">
                                <a:pos x="connsiteX381" y="connsiteY381"/>
                              </a:cxn>
                              <a:cxn ang="0">
                                <a:pos x="connsiteX382" y="connsiteY382"/>
                              </a:cxn>
                              <a:cxn ang="0">
                                <a:pos x="connsiteX383" y="connsiteY383"/>
                              </a:cxn>
                              <a:cxn ang="0">
                                <a:pos x="connsiteX384" y="connsiteY384"/>
                              </a:cxn>
                              <a:cxn ang="0">
                                <a:pos x="connsiteX385" y="connsiteY385"/>
                              </a:cxn>
                              <a:cxn ang="0">
                                <a:pos x="connsiteX386" y="connsiteY386"/>
                              </a:cxn>
                              <a:cxn ang="0">
                                <a:pos x="connsiteX387" y="connsiteY387"/>
                              </a:cxn>
                              <a:cxn ang="0">
                                <a:pos x="connsiteX388" y="connsiteY388"/>
                              </a:cxn>
                              <a:cxn ang="0">
                                <a:pos x="connsiteX389" y="connsiteY389"/>
                              </a:cxn>
                              <a:cxn ang="0">
                                <a:pos x="connsiteX390" y="connsiteY390"/>
                              </a:cxn>
                              <a:cxn ang="0">
                                <a:pos x="connsiteX391" y="connsiteY391"/>
                              </a:cxn>
                              <a:cxn ang="0">
                                <a:pos x="connsiteX392" y="connsiteY392"/>
                              </a:cxn>
                              <a:cxn ang="0">
                                <a:pos x="connsiteX393" y="connsiteY393"/>
                              </a:cxn>
                              <a:cxn ang="0">
                                <a:pos x="connsiteX394" y="connsiteY394"/>
                              </a:cxn>
                              <a:cxn ang="0">
                                <a:pos x="connsiteX395" y="connsiteY395"/>
                              </a:cxn>
                              <a:cxn ang="0">
                                <a:pos x="connsiteX396" y="connsiteY396"/>
                              </a:cxn>
                              <a:cxn ang="0">
                                <a:pos x="connsiteX397" y="connsiteY397"/>
                              </a:cxn>
                              <a:cxn ang="0">
                                <a:pos x="connsiteX398" y="connsiteY398"/>
                              </a:cxn>
                              <a:cxn ang="0">
                                <a:pos x="connsiteX399" y="connsiteY399"/>
                              </a:cxn>
                              <a:cxn ang="0">
                                <a:pos x="connsiteX400" y="connsiteY400"/>
                              </a:cxn>
                              <a:cxn ang="0">
                                <a:pos x="connsiteX401" y="connsiteY401"/>
                              </a:cxn>
                              <a:cxn ang="0">
                                <a:pos x="connsiteX402" y="connsiteY402"/>
                              </a:cxn>
                              <a:cxn ang="0">
                                <a:pos x="connsiteX403" y="connsiteY403"/>
                              </a:cxn>
                              <a:cxn ang="0">
                                <a:pos x="connsiteX404" y="connsiteY404"/>
                              </a:cxn>
                              <a:cxn ang="0">
                                <a:pos x="connsiteX405" y="connsiteY405"/>
                              </a:cxn>
                              <a:cxn ang="0">
                                <a:pos x="connsiteX406" y="connsiteY406"/>
                              </a:cxn>
                              <a:cxn ang="0">
                                <a:pos x="connsiteX407" y="connsiteY407"/>
                              </a:cxn>
                              <a:cxn ang="0">
                                <a:pos x="connsiteX408" y="connsiteY408"/>
                              </a:cxn>
                              <a:cxn ang="0">
                                <a:pos x="connsiteX409" y="connsiteY409"/>
                              </a:cxn>
                              <a:cxn ang="0">
                                <a:pos x="connsiteX410" y="connsiteY410"/>
                              </a:cxn>
                              <a:cxn ang="0">
                                <a:pos x="connsiteX411" y="connsiteY411"/>
                              </a:cxn>
                              <a:cxn ang="0">
                                <a:pos x="connsiteX412" y="connsiteY412"/>
                              </a:cxn>
                              <a:cxn ang="0">
                                <a:pos x="connsiteX413" y="connsiteY413"/>
                              </a:cxn>
                              <a:cxn ang="0">
                                <a:pos x="connsiteX414" y="connsiteY414"/>
                              </a:cxn>
                              <a:cxn ang="0">
                                <a:pos x="connsiteX415" y="connsiteY415"/>
                              </a:cxn>
                              <a:cxn ang="0">
                                <a:pos x="connsiteX416" y="connsiteY416"/>
                              </a:cxn>
                              <a:cxn ang="0">
                                <a:pos x="connsiteX417" y="connsiteY417"/>
                              </a:cxn>
                              <a:cxn ang="0">
                                <a:pos x="connsiteX418" y="connsiteY418"/>
                              </a:cxn>
                              <a:cxn ang="0">
                                <a:pos x="connsiteX419" y="connsiteY419"/>
                              </a:cxn>
                              <a:cxn ang="0">
                                <a:pos x="connsiteX420" y="connsiteY420"/>
                              </a:cxn>
                              <a:cxn ang="0">
                                <a:pos x="connsiteX421" y="connsiteY421"/>
                              </a:cxn>
                              <a:cxn ang="0">
                                <a:pos x="connsiteX422" y="connsiteY422"/>
                              </a:cxn>
                              <a:cxn ang="0">
                                <a:pos x="connsiteX423" y="connsiteY423"/>
                              </a:cxn>
                              <a:cxn ang="0">
                                <a:pos x="connsiteX424" y="connsiteY424"/>
                              </a:cxn>
                              <a:cxn ang="0">
                                <a:pos x="connsiteX425" y="connsiteY425"/>
                              </a:cxn>
                              <a:cxn ang="0">
                                <a:pos x="connsiteX426" y="connsiteY426"/>
                              </a:cxn>
                              <a:cxn ang="0">
                                <a:pos x="connsiteX427" y="connsiteY427"/>
                              </a:cxn>
                              <a:cxn ang="0">
                                <a:pos x="connsiteX428" y="connsiteY428"/>
                              </a:cxn>
                              <a:cxn ang="0">
                                <a:pos x="connsiteX429" y="connsiteY429"/>
                              </a:cxn>
                              <a:cxn ang="0">
                                <a:pos x="connsiteX430" y="connsiteY430"/>
                              </a:cxn>
                              <a:cxn ang="0">
                                <a:pos x="connsiteX431" y="connsiteY431"/>
                              </a:cxn>
                              <a:cxn ang="0">
                                <a:pos x="connsiteX432" y="connsiteY432"/>
                              </a:cxn>
                              <a:cxn ang="0">
                                <a:pos x="connsiteX433" y="connsiteY433"/>
                              </a:cxn>
                              <a:cxn ang="0">
                                <a:pos x="connsiteX434" y="connsiteY434"/>
                              </a:cxn>
                              <a:cxn ang="0">
                                <a:pos x="connsiteX435" y="connsiteY435"/>
                              </a:cxn>
                              <a:cxn ang="0">
                                <a:pos x="connsiteX436" y="connsiteY436"/>
                              </a:cxn>
                              <a:cxn ang="0">
                                <a:pos x="connsiteX437" y="connsiteY437"/>
                              </a:cxn>
                              <a:cxn ang="0">
                                <a:pos x="connsiteX438" y="connsiteY438"/>
                              </a:cxn>
                              <a:cxn ang="0">
                                <a:pos x="connsiteX439" y="connsiteY439"/>
                              </a:cxn>
                              <a:cxn ang="0">
                                <a:pos x="connsiteX440" y="connsiteY440"/>
                              </a:cxn>
                              <a:cxn ang="0">
                                <a:pos x="connsiteX441" y="connsiteY441"/>
                              </a:cxn>
                              <a:cxn ang="0">
                                <a:pos x="connsiteX442" y="connsiteY442"/>
                              </a:cxn>
                              <a:cxn ang="0">
                                <a:pos x="connsiteX443" y="connsiteY443"/>
                              </a:cxn>
                              <a:cxn ang="0">
                                <a:pos x="connsiteX444" y="connsiteY444"/>
                              </a:cxn>
                              <a:cxn ang="0">
                                <a:pos x="connsiteX445" y="connsiteY445"/>
                              </a:cxn>
                              <a:cxn ang="0">
                                <a:pos x="connsiteX446" y="connsiteY446"/>
                              </a:cxn>
                              <a:cxn ang="0">
                                <a:pos x="connsiteX447" y="connsiteY447"/>
                              </a:cxn>
                              <a:cxn ang="0">
                                <a:pos x="connsiteX448" y="connsiteY448"/>
                              </a:cxn>
                              <a:cxn ang="0">
                                <a:pos x="connsiteX449" y="connsiteY449"/>
                              </a:cxn>
                              <a:cxn ang="0">
                                <a:pos x="connsiteX450" y="connsiteY450"/>
                              </a:cxn>
                              <a:cxn ang="0">
                                <a:pos x="connsiteX451" y="connsiteY451"/>
                              </a:cxn>
                              <a:cxn ang="0">
                                <a:pos x="connsiteX452" y="connsiteY452"/>
                              </a:cxn>
                              <a:cxn ang="0">
                                <a:pos x="connsiteX453" y="connsiteY453"/>
                              </a:cxn>
                              <a:cxn ang="0">
                                <a:pos x="connsiteX454" y="connsiteY454"/>
                              </a:cxn>
                              <a:cxn ang="0">
                                <a:pos x="connsiteX455" y="connsiteY455"/>
                              </a:cxn>
                              <a:cxn ang="0">
                                <a:pos x="connsiteX456" y="connsiteY456"/>
                              </a:cxn>
                              <a:cxn ang="0">
                                <a:pos x="connsiteX457" y="connsiteY457"/>
                              </a:cxn>
                              <a:cxn ang="0">
                                <a:pos x="connsiteX458" y="connsiteY458"/>
                              </a:cxn>
                              <a:cxn ang="0">
                                <a:pos x="connsiteX459" y="connsiteY459"/>
                              </a:cxn>
                              <a:cxn ang="0">
                                <a:pos x="connsiteX460" y="connsiteY460"/>
                              </a:cxn>
                              <a:cxn ang="0">
                                <a:pos x="connsiteX461" y="connsiteY461"/>
                              </a:cxn>
                              <a:cxn ang="0">
                                <a:pos x="connsiteX462" y="connsiteY462"/>
                              </a:cxn>
                              <a:cxn ang="0">
                                <a:pos x="connsiteX463" y="connsiteY463"/>
                              </a:cxn>
                              <a:cxn ang="0">
                                <a:pos x="connsiteX464" y="connsiteY464"/>
                              </a:cxn>
                              <a:cxn ang="0">
                                <a:pos x="connsiteX465" y="connsiteY465"/>
                              </a:cxn>
                              <a:cxn ang="0">
                                <a:pos x="connsiteX466" y="connsiteY466"/>
                              </a:cxn>
                              <a:cxn ang="0">
                                <a:pos x="connsiteX467" y="connsiteY467"/>
                              </a:cxn>
                              <a:cxn ang="0">
                                <a:pos x="connsiteX468" y="connsiteY468"/>
                              </a:cxn>
                              <a:cxn ang="0">
                                <a:pos x="connsiteX469" y="connsiteY469"/>
                              </a:cxn>
                              <a:cxn ang="0">
                                <a:pos x="connsiteX470" y="connsiteY470"/>
                              </a:cxn>
                              <a:cxn ang="0">
                                <a:pos x="connsiteX471" y="connsiteY471"/>
                              </a:cxn>
                              <a:cxn ang="0">
                                <a:pos x="connsiteX472" y="connsiteY472"/>
                              </a:cxn>
                              <a:cxn ang="0">
                                <a:pos x="connsiteX473" y="connsiteY473"/>
                              </a:cxn>
                              <a:cxn ang="0">
                                <a:pos x="connsiteX474" y="connsiteY474"/>
                              </a:cxn>
                              <a:cxn ang="0">
                                <a:pos x="connsiteX475" y="connsiteY475"/>
                              </a:cxn>
                              <a:cxn ang="0">
                                <a:pos x="connsiteX476" y="connsiteY476"/>
                              </a:cxn>
                              <a:cxn ang="0">
                                <a:pos x="connsiteX477" y="connsiteY477"/>
                              </a:cxn>
                              <a:cxn ang="0">
                                <a:pos x="connsiteX478" y="connsiteY478"/>
                              </a:cxn>
                              <a:cxn ang="0">
                                <a:pos x="connsiteX479" y="connsiteY479"/>
                              </a:cxn>
                              <a:cxn ang="0">
                                <a:pos x="connsiteX480" y="connsiteY480"/>
                              </a:cxn>
                              <a:cxn ang="0">
                                <a:pos x="connsiteX481" y="connsiteY481"/>
                              </a:cxn>
                              <a:cxn ang="0">
                                <a:pos x="connsiteX482" y="connsiteY482"/>
                              </a:cxn>
                              <a:cxn ang="0">
                                <a:pos x="connsiteX483" y="connsiteY483"/>
                              </a:cxn>
                              <a:cxn ang="0">
                                <a:pos x="connsiteX484" y="connsiteY484"/>
                              </a:cxn>
                              <a:cxn ang="0">
                                <a:pos x="connsiteX485" y="connsiteY485"/>
                              </a:cxn>
                              <a:cxn ang="0">
                                <a:pos x="connsiteX486" y="connsiteY486"/>
                              </a:cxn>
                              <a:cxn ang="0">
                                <a:pos x="connsiteX487" y="connsiteY487"/>
                              </a:cxn>
                              <a:cxn ang="0">
                                <a:pos x="connsiteX488" y="connsiteY488"/>
                              </a:cxn>
                              <a:cxn ang="0">
                                <a:pos x="connsiteX489" y="connsiteY489"/>
                              </a:cxn>
                              <a:cxn ang="0">
                                <a:pos x="connsiteX490" y="connsiteY490"/>
                              </a:cxn>
                              <a:cxn ang="0">
                                <a:pos x="connsiteX491" y="connsiteY491"/>
                              </a:cxn>
                              <a:cxn ang="0">
                                <a:pos x="connsiteX492" y="connsiteY492"/>
                              </a:cxn>
                              <a:cxn ang="0">
                                <a:pos x="connsiteX493" y="connsiteY493"/>
                              </a:cxn>
                              <a:cxn ang="0">
                                <a:pos x="connsiteX494" y="connsiteY494"/>
                              </a:cxn>
                              <a:cxn ang="0">
                                <a:pos x="connsiteX495" y="connsiteY495"/>
                              </a:cxn>
                              <a:cxn ang="0">
                                <a:pos x="connsiteX496" y="connsiteY496"/>
                              </a:cxn>
                              <a:cxn ang="0">
                                <a:pos x="connsiteX497" y="connsiteY497"/>
                              </a:cxn>
                              <a:cxn ang="0">
                                <a:pos x="connsiteX498" y="connsiteY498"/>
                              </a:cxn>
                              <a:cxn ang="0">
                                <a:pos x="connsiteX499" y="connsiteY499"/>
                              </a:cxn>
                              <a:cxn ang="0">
                                <a:pos x="connsiteX500" y="connsiteY500"/>
                              </a:cxn>
                              <a:cxn ang="0">
                                <a:pos x="connsiteX501" y="connsiteY501"/>
                              </a:cxn>
                              <a:cxn ang="0">
                                <a:pos x="connsiteX502" y="connsiteY502"/>
                              </a:cxn>
                              <a:cxn ang="0">
                                <a:pos x="connsiteX503" y="connsiteY503"/>
                              </a:cxn>
                              <a:cxn ang="0">
                                <a:pos x="connsiteX504" y="connsiteY504"/>
                              </a:cxn>
                              <a:cxn ang="0">
                                <a:pos x="connsiteX505" y="connsiteY505"/>
                              </a:cxn>
                              <a:cxn ang="0">
                                <a:pos x="connsiteX506" y="connsiteY506"/>
                              </a:cxn>
                              <a:cxn ang="0">
                                <a:pos x="connsiteX507" y="connsiteY507"/>
                              </a:cxn>
                              <a:cxn ang="0">
                                <a:pos x="connsiteX508" y="connsiteY508"/>
                              </a:cxn>
                              <a:cxn ang="0">
                                <a:pos x="connsiteX509" y="connsiteY509"/>
                              </a:cxn>
                              <a:cxn ang="0">
                                <a:pos x="connsiteX510" y="connsiteY510"/>
                              </a:cxn>
                              <a:cxn ang="0">
                                <a:pos x="connsiteX511" y="connsiteY511"/>
                              </a:cxn>
                              <a:cxn ang="0">
                                <a:pos x="connsiteX512" y="connsiteY512"/>
                              </a:cxn>
                              <a:cxn ang="0">
                                <a:pos x="connsiteX513" y="connsiteY513"/>
                              </a:cxn>
                              <a:cxn ang="0">
                                <a:pos x="connsiteX514" y="connsiteY514"/>
                              </a:cxn>
                              <a:cxn ang="0">
                                <a:pos x="connsiteX515" y="connsiteY515"/>
                              </a:cxn>
                              <a:cxn ang="0">
                                <a:pos x="connsiteX516" y="connsiteY516"/>
                              </a:cxn>
                              <a:cxn ang="0">
                                <a:pos x="connsiteX517" y="connsiteY517"/>
                              </a:cxn>
                              <a:cxn ang="0">
                                <a:pos x="connsiteX518" y="connsiteY518"/>
                              </a:cxn>
                              <a:cxn ang="0">
                                <a:pos x="connsiteX519" y="connsiteY519"/>
                              </a:cxn>
                              <a:cxn ang="0">
                                <a:pos x="connsiteX520" y="connsiteY520"/>
                              </a:cxn>
                              <a:cxn ang="0">
                                <a:pos x="connsiteX521" y="connsiteY521"/>
                              </a:cxn>
                              <a:cxn ang="0">
                                <a:pos x="connsiteX522" y="connsiteY522"/>
                              </a:cxn>
                              <a:cxn ang="0">
                                <a:pos x="connsiteX523" y="connsiteY523"/>
                              </a:cxn>
                              <a:cxn ang="0">
                                <a:pos x="connsiteX524" y="connsiteY524"/>
                              </a:cxn>
                              <a:cxn ang="0">
                                <a:pos x="connsiteX525" y="connsiteY525"/>
                              </a:cxn>
                              <a:cxn ang="0">
                                <a:pos x="connsiteX526" y="connsiteY526"/>
                              </a:cxn>
                              <a:cxn ang="0">
                                <a:pos x="connsiteX527" y="connsiteY527"/>
                              </a:cxn>
                              <a:cxn ang="0">
                                <a:pos x="connsiteX528" y="connsiteY528"/>
                              </a:cxn>
                              <a:cxn ang="0">
                                <a:pos x="connsiteX529" y="connsiteY529"/>
                              </a:cxn>
                              <a:cxn ang="0">
                                <a:pos x="connsiteX530" y="connsiteY530"/>
                              </a:cxn>
                              <a:cxn ang="0">
                                <a:pos x="connsiteX531" y="connsiteY531"/>
                              </a:cxn>
                              <a:cxn ang="0">
                                <a:pos x="connsiteX532" y="connsiteY532"/>
                              </a:cxn>
                              <a:cxn ang="0">
                                <a:pos x="connsiteX533" y="connsiteY533"/>
                              </a:cxn>
                              <a:cxn ang="0">
                                <a:pos x="connsiteX534" y="connsiteY534"/>
                              </a:cxn>
                              <a:cxn ang="0">
                                <a:pos x="connsiteX535" y="connsiteY535"/>
                              </a:cxn>
                              <a:cxn ang="0">
                                <a:pos x="connsiteX536" y="connsiteY536"/>
                              </a:cxn>
                              <a:cxn ang="0">
                                <a:pos x="connsiteX537" y="connsiteY537"/>
                              </a:cxn>
                              <a:cxn ang="0">
                                <a:pos x="connsiteX538" y="connsiteY538"/>
                              </a:cxn>
                              <a:cxn ang="0">
                                <a:pos x="connsiteX539" y="connsiteY539"/>
                              </a:cxn>
                              <a:cxn ang="0">
                                <a:pos x="connsiteX540" y="connsiteY540"/>
                              </a:cxn>
                              <a:cxn ang="0">
                                <a:pos x="connsiteX541" y="connsiteY541"/>
                              </a:cxn>
                              <a:cxn ang="0">
                                <a:pos x="connsiteX542" y="connsiteY542"/>
                              </a:cxn>
                              <a:cxn ang="0">
                                <a:pos x="connsiteX543" y="connsiteY543"/>
                              </a:cxn>
                              <a:cxn ang="0">
                                <a:pos x="connsiteX544" y="connsiteY544"/>
                              </a:cxn>
                              <a:cxn ang="0">
                                <a:pos x="connsiteX545" y="connsiteY545"/>
                              </a:cxn>
                              <a:cxn ang="0">
                                <a:pos x="connsiteX546" y="connsiteY546"/>
                              </a:cxn>
                              <a:cxn ang="0">
                                <a:pos x="connsiteX547" y="connsiteY547"/>
                              </a:cxn>
                              <a:cxn ang="0">
                                <a:pos x="connsiteX548" y="connsiteY548"/>
                              </a:cxn>
                              <a:cxn ang="0">
                                <a:pos x="connsiteX549" y="connsiteY549"/>
                              </a:cxn>
                              <a:cxn ang="0">
                                <a:pos x="connsiteX550" y="connsiteY550"/>
                              </a:cxn>
                              <a:cxn ang="0">
                                <a:pos x="connsiteX551" y="connsiteY551"/>
                              </a:cxn>
                              <a:cxn ang="0">
                                <a:pos x="connsiteX552" y="connsiteY552"/>
                              </a:cxn>
                              <a:cxn ang="0">
                                <a:pos x="connsiteX553" y="connsiteY553"/>
                              </a:cxn>
                              <a:cxn ang="0">
                                <a:pos x="connsiteX554" y="connsiteY554"/>
                              </a:cxn>
                              <a:cxn ang="0">
                                <a:pos x="connsiteX555" y="connsiteY555"/>
                              </a:cxn>
                              <a:cxn ang="0">
                                <a:pos x="connsiteX556" y="connsiteY556"/>
                              </a:cxn>
                              <a:cxn ang="0">
                                <a:pos x="connsiteX557" y="connsiteY557"/>
                              </a:cxn>
                              <a:cxn ang="0">
                                <a:pos x="connsiteX558" y="connsiteY558"/>
                              </a:cxn>
                              <a:cxn ang="0">
                                <a:pos x="connsiteX559" y="connsiteY559"/>
                              </a:cxn>
                              <a:cxn ang="0">
                                <a:pos x="connsiteX560" y="connsiteY560"/>
                              </a:cxn>
                              <a:cxn ang="0">
                                <a:pos x="connsiteX561" y="connsiteY561"/>
                              </a:cxn>
                              <a:cxn ang="0">
                                <a:pos x="connsiteX562" y="connsiteY562"/>
                              </a:cxn>
                              <a:cxn ang="0">
                                <a:pos x="connsiteX563" y="connsiteY563"/>
                              </a:cxn>
                              <a:cxn ang="0">
                                <a:pos x="connsiteX564" y="connsiteY564"/>
                              </a:cxn>
                              <a:cxn ang="0">
                                <a:pos x="connsiteX565" y="connsiteY565"/>
                              </a:cxn>
                              <a:cxn ang="0">
                                <a:pos x="connsiteX566" y="connsiteY566"/>
                              </a:cxn>
                              <a:cxn ang="0">
                                <a:pos x="connsiteX567" y="connsiteY567"/>
                              </a:cxn>
                              <a:cxn ang="0">
                                <a:pos x="connsiteX568" y="connsiteY568"/>
                              </a:cxn>
                              <a:cxn ang="0">
                                <a:pos x="connsiteX569" y="connsiteY569"/>
                              </a:cxn>
                              <a:cxn ang="0">
                                <a:pos x="connsiteX570" y="connsiteY570"/>
                              </a:cxn>
                              <a:cxn ang="0">
                                <a:pos x="connsiteX571" y="connsiteY571"/>
                              </a:cxn>
                              <a:cxn ang="0">
                                <a:pos x="connsiteX572" y="connsiteY572"/>
                              </a:cxn>
                              <a:cxn ang="0">
                                <a:pos x="connsiteX573" y="connsiteY573"/>
                              </a:cxn>
                              <a:cxn ang="0">
                                <a:pos x="connsiteX574" y="connsiteY574"/>
                              </a:cxn>
                              <a:cxn ang="0">
                                <a:pos x="connsiteX575" y="connsiteY575"/>
                              </a:cxn>
                              <a:cxn ang="0">
                                <a:pos x="connsiteX576" y="connsiteY576"/>
                              </a:cxn>
                              <a:cxn ang="0">
                                <a:pos x="connsiteX577" y="connsiteY577"/>
                              </a:cxn>
                              <a:cxn ang="0">
                                <a:pos x="connsiteX578" y="connsiteY578"/>
                              </a:cxn>
                              <a:cxn ang="0">
                                <a:pos x="connsiteX579" y="connsiteY579"/>
                              </a:cxn>
                              <a:cxn ang="0">
                                <a:pos x="connsiteX580" y="connsiteY580"/>
                              </a:cxn>
                              <a:cxn ang="0">
                                <a:pos x="connsiteX581" y="connsiteY581"/>
                              </a:cxn>
                              <a:cxn ang="0">
                                <a:pos x="connsiteX582" y="connsiteY582"/>
                              </a:cxn>
                              <a:cxn ang="0">
                                <a:pos x="connsiteX583" y="connsiteY583"/>
                              </a:cxn>
                              <a:cxn ang="0">
                                <a:pos x="connsiteX584" y="connsiteY584"/>
                              </a:cxn>
                              <a:cxn ang="0">
                                <a:pos x="connsiteX585" y="connsiteY585"/>
                              </a:cxn>
                              <a:cxn ang="0">
                                <a:pos x="connsiteX586" y="connsiteY586"/>
                              </a:cxn>
                              <a:cxn ang="0">
                                <a:pos x="connsiteX587" y="connsiteY587"/>
                              </a:cxn>
                              <a:cxn ang="0">
                                <a:pos x="connsiteX588" y="connsiteY588"/>
                              </a:cxn>
                              <a:cxn ang="0">
                                <a:pos x="connsiteX589" y="connsiteY589"/>
                              </a:cxn>
                              <a:cxn ang="0">
                                <a:pos x="connsiteX590" y="connsiteY590"/>
                              </a:cxn>
                              <a:cxn ang="0">
                                <a:pos x="connsiteX591" y="connsiteY591"/>
                              </a:cxn>
                              <a:cxn ang="0">
                                <a:pos x="connsiteX592" y="connsiteY592"/>
                              </a:cxn>
                              <a:cxn ang="0">
                                <a:pos x="connsiteX593" y="connsiteY593"/>
                              </a:cxn>
                              <a:cxn ang="0">
                                <a:pos x="connsiteX594" y="connsiteY594"/>
                              </a:cxn>
                              <a:cxn ang="0">
                                <a:pos x="connsiteX595" y="connsiteY595"/>
                              </a:cxn>
                              <a:cxn ang="0">
                                <a:pos x="connsiteX596" y="connsiteY596"/>
                              </a:cxn>
                              <a:cxn ang="0">
                                <a:pos x="connsiteX597" y="connsiteY597"/>
                              </a:cxn>
                              <a:cxn ang="0">
                                <a:pos x="connsiteX598" y="connsiteY598"/>
                              </a:cxn>
                              <a:cxn ang="0">
                                <a:pos x="connsiteX599" y="connsiteY599"/>
                              </a:cxn>
                              <a:cxn ang="0">
                                <a:pos x="connsiteX600" y="connsiteY600"/>
                              </a:cxn>
                              <a:cxn ang="0">
                                <a:pos x="connsiteX601" y="connsiteY601"/>
                              </a:cxn>
                              <a:cxn ang="0">
                                <a:pos x="connsiteX602" y="connsiteY602"/>
                              </a:cxn>
                              <a:cxn ang="0">
                                <a:pos x="connsiteX603" y="connsiteY603"/>
                              </a:cxn>
                              <a:cxn ang="0">
                                <a:pos x="connsiteX604" y="connsiteY604"/>
                              </a:cxn>
                              <a:cxn ang="0">
                                <a:pos x="connsiteX605" y="connsiteY605"/>
                              </a:cxn>
                              <a:cxn ang="0">
                                <a:pos x="connsiteX606" y="connsiteY606"/>
                              </a:cxn>
                              <a:cxn ang="0">
                                <a:pos x="connsiteX607" y="connsiteY607"/>
                              </a:cxn>
                              <a:cxn ang="0">
                                <a:pos x="connsiteX608" y="connsiteY608"/>
                              </a:cxn>
                              <a:cxn ang="0">
                                <a:pos x="connsiteX609" y="connsiteY609"/>
                              </a:cxn>
                              <a:cxn ang="0">
                                <a:pos x="connsiteX610" y="connsiteY610"/>
                              </a:cxn>
                              <a:cxn ang="0">
                                <a:pos x="connsiteX611" y="connsiteY611"/>
                              </a:cxn>
                              <a:cxn ang="0">
                                <a:pos x="connsiteX612" y="connsiteY612"/>
                              </a:cxn>
                              <a:cxn ang="0">
                                <a:pos x="connsiteX613" y="connsiteY613"/>
                              </a:cxn>
                              <a:cxn ang="0">
                                <a:pos x="connsiteX614" y="connsiteY614"/>
                              </a:cxn>
                              <a:cxn ang="0">
                                <a:pos x="connsiteX615" y="connsiteY615"/>
                              </a:cxn>
                              <a:cxn ang="0">
                                <a:pos x="connsiteX616" y="connsiteY616"/>
                              </a:cxn>
                              <a:cxn ang="0">
                                <a:pos x="connsiteX617" y="connsiteY617"/>
                              </a:cxn>
                              <a:cxn ang="0">
                                <a:pos x="connsiteX618" y="connsiteY618"/>
                              </a:cxn>
                              <a:cxn ang="0">
                                <a:pos x="connsiteX619" y="connsiteY619"/>
                              </a:cxn>
                              <a:cxn ang="0">
                                <a:pos x="connsiteX620" y="connsiteY620"/>
                              </a:cxn>
                              <a:cxn ang="0">
                                <a:pos x="connsiteX621" y="connsiteY621"/>
                              </a:cxn>
                              <a:cxn ang="0">
                                <a:pos x="connsiteX622" y="connsiteY622"/>
                              </a:cxn>
                              <a:cxn ang="0">
                                <a:pos x="connsiteX623" y="connsiteY623"/>
                              </a:cxn>
                              <a:cxn ang="0">
                                <a:pos x="connsiteX624" y="connsiteY624"/>
                              </a:cxn>
                              <a:cxn ang="0">
                                <a:pos x="connsiteX625" y="connsiteY625"/>
                              </a:cxn>
                              <a:cxn ang="0">
                                <a:pos x="connsiteX626" y="connsiteY626"/>
                              </a:cxn>
                              <a:cxn ang="0">
                                <a:pos x="connsiteX627" y="connsiteY627"/>
                              </a:cxn>
                              <a:cxn ang="0">
                                <a:pos x="connsiteX628" y="connsiteY628"/>
                              </a:cxn>
                              <a:cxn ang="0">
                                <a:pos x="connsiteX629" y="connsiteY629"/>
                              </a:cxn>
                              <a:cxn ang="0">
                                <a:pos x="connsiteX630" y="connsiteY630"/>
                              </a:cxn>
                              <a:cxn ang="0">
                                <a:pos x="connsiteX631" y="connsiteY631"/>
                              </a:cxn>
                              <a:cxn ang="0">
                                <a:pos x="connsiteX632" y="connsiteY632"/>
                              </a:cxn>
                              <a:cxn ang="0">
                                <a:pos x="connsiteX633" y="connsiteY633"/>
                              </a:cxn>
                              <a:cxn ang="0">
                                <a:pos x="connsiteX634" y="connsiteY634"/>
                              </a:cxn>
                              <a:cxn ang="0">
                                <a:pos x="connsiteX635" y="connsiteY635"/>
                              </a:cxn>
                              <a:cxn ang="0">
                                <a:pos x="connsiteX636" y="connsiteY636"/>
                              </a:cxn>
                              <a:cxn ang="0">
                                <a:pos x="connsiteX637" y="connsiteY637"/>
                              </a:cxn>
                              <a:cxn ang="0">
                                <a:pos x="connsiteX638" y="connsiteY638"/>
                              </a:cxn>
                              <a:cxn ang="0">
                                <a:pos x="connsiteX639" y="connsiteY639"/>
                              </a:cxn>
                              <a:cxn ang="0">
                                <a:pos x="connsiteX640" y="connsiteY640"/>
                              </a:cxn>
                              <a:cxn ang="0">
                                <a:pos x="connsiteX641" y="connsiteY641"/>
                              </a:cxn>
                              <a:cxn ang="0">
                                <a:pos x="connsiteX642" y="connsiteY642"/>
                              </a:cxn>
                              <a:cxn ang="0">
                                <a:pos x="connsiteX643" y="connsiteY643"/>
                              </a:cxn>
                              <a:cxn ang="0">
                                <a:pos x="connsiteX644" y="connsiteY644"/>
                              </a:cxn>
                              <a:cxn ang="0">
                                <a:pos x="connsiteX645" y="connsiteY645"/>
                              </a:cxn>
                              <a:cxn ang="0">
                                <a:pos x="connsiteX646" y="connsiteY646"/>
                              </a:cxn>
                              <a:cxn ang="0">
                                <a:pos x="connsiteX647" y="connsiteY647"/>
                              </a:cxn>
                              <a:cxn ang="0">
                                <a:pos x="connsiteX648" y="connsiteY648"/>
                              </a:cxn>
                              <a:cxn ang="0">
                                <a:pos x="connsiteX649" y="connsiteY649"/>
                              </a:cxn>
                              <a:cxn ang="0">
                                <a:pos x="connsiteX650" y="connsiteY650"/>
                              </a:cxn>
                              <a:cxn ang="0">
                                <a:pos x="connsiteX651" y="connsiteY651"/>
                              </a:cxn>
                              <a:cxn ang="0">
                                <a:pos x="connsiteX652" y="connsiteY652"/>
                              </a:cxn>
                              <a:cxn ang="0">
                                <a:pos x="connsiteX653" y="connsiteY653"/>
                              </a:cxn>
                              <a:cxn ang="0">
                                <a:pos x="connsiteX654" y="connsiteY654"/>
                              </a:cxn>
                              <a:cxn ang="0">
                                <a:pos x="connsiteX655" y="connsiteY655"/>
                              </a:cxn>
                              <a:cxn ang="0">
                                <a:pos x="connsiteX656" y="connsiteY656"/>
                              </a:cxn>
                              <a:cxn ang="0">
                                <a:pos x="connsiteX657" y="connsiteY657"/>
                              </a:cxn>
                              <a:cxn ang="0">
                                <a:pos x="connsiteX658" y="connsiteY658"/>
                              </a:cxn>
                              <a:cxn ang="0">
                                <a:pos x="connsiteX659" y="connsiteY659"/>
                              </a:cxn>
                              <a:cxn ang="0">
                                <a:pos x="connsiteX660" y="connsiteY660"/>
                              </a:cxn>
                              <a:cxn ang="0">
                                <a:pos x="connsiteX661" y="connsiteY661"/>
                              </a:cxn>
                              <a:cxn ang="0">
                                <a:pos x="connsiteX662" y="connsiteY662"/>
                              </a:cxn>
                              <a:cxn ang="0">
                                <a:pos x="connsiteX663" y="connsiteY663"/>
                              </a:cxn>
                              <a:cxn ang="0">
                                <a:pos x="connsiteX664" y="connsiteY664"/>
                              </a:cxn>
                              <a:cxn ang="0">
                                <a:pos x="connsiteX665" y="connsiteY665"/>
                              </a:cxn>
                              <a:cxn ang="0">
                                <a:pos x="connsiteX666" y="connsiteY666"/>
                              </a:cxn>
                              <a:cxn ang="0">
                                <a:pos x="connsiteX667" y="connsiteY667"/>
                              </a:cxn>
                              <a:cxn ang="0">
                                <a:pos x="connsiteX668" y="connsiteY668"/>
                              </a:cxn>
                              <a:cxn ang="0">
                                <a:pos x="connsiteX669" y="connsiteY669"/>
                              </a:cxn>
                              <a:cxn ang="0">
                                <a:pos x="connsiteX670" y="connsiteY670"/>
                              </a:cxn>
                              <a:cxn ang="0">
                                <a:pos x="connsiteX671" y="connsiteY671"/>
                              </a:cxn>
                              <a:cxn ang="0">
                                <a:pos x="connsiteX672" y="connsiteY672"/>
                              </a:cxn>
                              <a:cxn ang="0">
                                <a:pos x="connsiteX673" y="connsiteY673"/>
                              </a:cxn>
                              <a:cxn ang="0">
                                <a:pos x="connsiteX674" y="connsiteY674"/>
                              </a:cxn>
                              <a:cxn ang="0">
                                <a:pos x="connsiteX675" y="connsiteY675"/>
                              </a:cxn>
                              <a:cxn ang="0">
                                <a:pos x="connsiteX676" y="connsiteY676"/>
                              </a:cxn>
                              <a:cxn ang="0">
                                <a:pos x="connsiteX677" y="connsiteY677"/>
                              </a:cxn>
                              <a:cxn ang="0">
                                <a:pos x="connsiteX678" y="connsiteY678"/>
                              </a:cxn>
                              <a:cxn ang="0">
                                <a:pos x="connsiteX679" y="connsiteY679"/>
                              </a:cxn>
                              <a:cxn ang="0">
                                <a:pos x="connsiteX680" y="connsiteY680"/>
                              </a:cxn>
                              <a:cxn ang="0">
                                <a:pos x="connsiteX681" y="connsiteY681"/>
                              </a:cxn>
                              <a:cxn ang="0">
                                <a:pos x="connsiteX682" y="connsiteY682"/>
                              </a:cxn>
                              <a:cxn ang="0">
                                <a:pos x="connsiteX683" y="connsiteY683"/>
                              </a:cxn>
                              <a:cxn ang="0">
                                <a:pos x="connsiteX684" y="connsiteY684"/>
                              </a:cxn>
                              <a:cxn ang="0">
                                <a:pos x="connsiteX685" y="connsiteY685"/>
                              </a:cxn>
                              <a:cxn ang="0">
                                <a:pos x="connsiteX686" y="connsiteY686"/>
                              </a:cxn>
                              <a:cxn ang="0">
                                <a:pos x="connsiteX687" y="connsiteY687"/>
                              </a:cxn>
                              <a:cxn ang="0">
                                <a:pos x="connsiteX688" y="connsiteY688"/>
                              </a:cxn>
                              <a:cxn ang="0">
                                <a:pos x="connsiteX689" y="connsiteY689"/>
                              </a:cxn>
                              <a:cxn ang="0">
                                <a:pos x="connsiteX690" y="connsiteY690"/>
                              </a:cxn>
                              <a:cxn ang="0">
                                <a:pos x="connsiteX691" y="connsiteY691"/>
                              </a:cxn>
                              <a:cxn ang="0">
                                <a:pos x="connsiteX692" y="connsiteY692"/>
                              </a:cxn>
                              <a:cxn ang="0">
                                <a:pos x="connsiteX693" y="connsiteY693"/>
                              </a:cxn>
                              <a:cxn ang="0">
                                <a:pos x="connsiteX694" y="connsiteY694"/>
                              </a:cxn>
                              <a:cxn ang="0">
                                <a:pos x="connsiteX695" y="connsiteY695"/>
                              </a:cxn>
                              <a:cxn ang="0">
                                <a:pos x="connsiteX696" y="connsiteY696"/>
                              </a:cxn>
                              <a:cxn ang="0">
                                <a:pos x="connsiteX697" y="connsiteY697"/>
                              </a:cxn>
                              <a:cxn ang="0">
                                <a:pos x="connsiteX698" y="connsiteY698"/>
                              </a:cxn>
                              <a:cxn ang="0">
                                <a:pos x="connsiteX699" y="connsiteY699"/>
                              </a:cxn>
                              <a:cxn ang="0">
                                <a:pos x="connsiteX700" y="connsiteY700"/>
                              </a:cxn>
                              <a:cxn ang="0">
                                <a:pos x="connsiteX701" y="connsiteY701"/>
                              </a:cxn>
                              <a:cxn ang="0">
                                <a:pos x="connsiteX702" y="connsiteY702"/>
                              </a:cxn>
                              <a:cxn ang="0">
                                <a:pos x="connsiteX703" y="connsiteY703"/>
                              </a:cxn>
                              <a:cxn ang="0">
                                <a:pos x="connsiteX704" y="connsiteY704"/>
                              </a:cxn>
                              <a:cxn ang="0">
                                <a:pos x="connsiteX705" y="connsiteY705"/>
                              </a:cxn>
                              <a:cxn ang="0">
                                <a:pos x="connsiteX706" y="connsiteY706"/>
                              </a:cxn>
                              <a:cxn ang="0">
                                <a:pos x="connsiteX707" y="connsiteY707"/>
                              </a:cxn>
                              <a:cxn ang="0">
                                <a:pos x="connsiteX708" y="connsiteY708"/>
                              </a:cxn>
                              <a:cxn ang="0">
                                <a:pos x="connsiteX709" y="connsiteY709"/>
                              </a:cxn>
                              <a:cxn ang="0">
                                <a:pos x="connsiteX710" y="connsiteY710"/>
                              </a:cxn>
                              <a:cxn ang="0">
                                <a:pos x="connsiteX711" y="connsiteY711"/>
                              </a:cxn>
                              <a:cxn ang="0">
                                <a:pos x="connsiteX712" y="connsiteY712"/>
                              </a:cxn>
                              <a:cxn ang="0">
                                <a:pos x="connsiteX713" y="connsiteY713"/>
                              </a:cxn>
                              <a:cxn ang="0">
                                <a:pos x="connsiteX714" y="connsiteY714"/>
                              </a:cxn>
                              <a:cxn ang="0">
                                <a:pos x="connsiteX715" y="connsiteY715"/>
                              </a:cxn>
                              <a:cxn ang="0">
                                <a:pos x="connsiteX716" y="connsiteY716"/>
                              </a:cxn>
                              <a:cxn ang="0">
                                <a:pos x="connsiteX717" y="connsiteY717"/>
                              </a:cxn>
                              <a:cxn ang="0">
                                <a:pos x="connsiteX718" y="connsiteY718"/>
                              </a:cxn>
                              <a:cxn ang="0">
                                <a:pos x="connsiteX719" y="connsiteY719"/>
                              </a:cxn>
                              <a:cxn ang="0">
                                <a:pos x="connsiteX720" y="connsiteY720"/>
                              </a:cxn>
                              <a:cxn ang="0">
                                <a:pos x="connsiteX721" y="connsiteY721"/>
                              </a:cxn>
                              <a:cxn ang="0">
                                <a:pos x="connsiteX722" y="connsiteY722"/>
                              </a:cxn>
                              <a:cxn ang="0">
                                <a:pos x="connsiteX723" y="connsiteY723"/>
                              </a:cxn>
                              <a:cxn ang="0">
                                <a:pos x="connsiteX724" y="connsiteY724"/>
                              </a:cxn>
                              <a:cxn ang="0">
                                <a:pos x="connsiteX725" y="connsiteY725"/>
                              </a:cxn>
                              <a:cxn ang="0">
                                <a:pos x="connsiteX726" y="connsiteY726"/>
                              </a:cxn>
                              <a:cxn ang="0">
                                <a:pos x="connsiteX727" y="connsiteY727"/>
                              </a:cxn>
                              <a:cxn ang="0">
                                <a:pos x="connsiteX728" y="connsiteY728"/>
                              </a:cxn>
                              <a:cxn ang="0">
                                <a:pos x="connsiteX729" y="connsiteY729"/>
                              </a:cxn>
                              <a:cxn ang="0">
                                <a:pos x="connsiteX730" y="connsiteY730"/>
                              </a:cxn>
                              <a:cxn ang="0">
                                <a:pos x="connsiteX731" y="connsiteY731"/>
                              </a:cxn>
                              <a:cxn ang="0">
                                <a:pos x="connsiteX732" y="connsiteY732"/>
                              </a:cxn>
                              <a:cxn ang="0">
                                <a:pos x="connsiteX733" y="connsiteY733"/>
                              </a:cxn>
                              <a:cxn ang="0">
                                <a:pos x="connsiteX734" y="connsiteY734"/>
                              </a:cxn>
                              <a:cxn ang="0">
                                <a:pos x="connsiteX735" y="connsiteY735"/>
                              </a:cxn>
                              <a:cxn ang="0">
                                <a:pos x="connsiteX736" y="connsiteY736"/>
                              </a:cxn>
                              <a:cxn ang="0">
                                <a:pos x="connsiteX737" y="connsiteY737"/>
                              </a:cxn>
                              <a:cxn ang="0">
                                <a:pos x="connsiteX738" y="connsiteY738"/>
                              </a:cxn>
                              <a:cxn ang="0">
                                <a:pos x="connsiteX739" y="connsiteY739"/>
                              </a:cxn>
                              <a:cxn ang="0">
                                <a:pos x="connsiteX740" y="connsiteY740"/>
                              </a:cxn>
                              <a:cxn ang="0">
                                <a:pos x="connsiteX741" y="connsiteY741"/>
                              </a:cxn>
                              <a:cxn ang="0">
                                <a:pos x="connsiteX742" y="connsiteY742"/>
                              </a:cxn>
                              <a:cxn ang="0">
                                <a:pos x="connsiteX743" y="connsiteY743"/>
                              </a:cxn>
                              <a:cxn ang="0">
                                <a:pos x="connsiteX744" y="connsiteY744"/>
                              </a:cxn>
                              <a:cxn ang="0">
                                <a:pos x="connsiteX745" y="connsiteY745"/>
                              </a:cxn>
                              <a:cxn ang="0">
                                <a:pos x="connsiteX746" y="connsiteY746"/>
                              </a:cxn>
                              <a:cxn ang="0">
                                <a:pos x="connsiteX747" y="connsiteY747"/>
                              </a:cxn>
                              <a:cxn ang="0">
                                <a:pos x="connsiteX748" y="connsiteY748"/>
                              </a:cxn>
                              <a:cxn ang="0">
                                <a:pos x="connsiteX749" y="connsiteY749"/>
                              </a:cxn>
                              <a:cxn ang="0">
                                <a:pos x="connsiteX750" y="connsiteY750"/>
                              </a:cxn>
                              <a:cxn ang="0">
                                <a:pos x="connsiteX751" y="connsiteY751"/>
                              </a:cxn>
                              <a:cxn ang="0">
                                <a:pos x="connsiteX752" y="connsiteY752"/>
                              </a:cxn>
                              <a:cxn ang="0">
                                <a:pos x="connsiteX753" y="connsiteY753"/>
                              </a:cxn>
                              <a:cxn ang="0">
                                <a:pos x="connsiteX754" y="connsiteY754"/>
                              </a:cxn>
                              <a:cxn ang="0">
                                <a:pos x="connsiteX755" y="connsiteY755"/>
                              </a:cxn>
                              <a:cxn ang="0">
                                <a:pos x="connsiteX756" y="connsiteY756"/>
                              </a:cxn>
                              <a:cxn ang="0">
                                <a:pos x="connsiteX757" y="connsiteY757"/>
                              </a:cxn>
                              <a:cxn ang="0">
                                <a:pos x="connsiteX758" y="connsiteY758"/>
                              </a:cxn>
                              <a:cxn ang="0">
                                <a:pos x="connsiteX759" y="connsiteY759"/>
                              </a:cxn>
                              <a:cxn ang="0">
                                <a:pos x="connsiteX760" y="connsiteY760"/>
                              </a:cxn>
                              <a:cxn ang="0">
                                <a:pos x="connsiteX761" y="connsiteY761"/>
                              </a:cxn>
                              <a:cxn ang="0">
                                <a:pos x="connsiteX762" y="connsiteY762"/>
                              </a:cxn>
                              <a:cxn ang="0">
                                <a:pos x="connsiteX763" y="connsiteY763"/>
                              </a:cxn>
                              <a:cxn ang="0">
                                <a:pos x="connsiteX764" y="connsiteY764"/>
                              </a:cxn>
                              <a:cxn ang="0">
                                <a:pos x="connsiteX765" y="connsiteY765"/>
                              </a:cxn>
                              <a:cxn ang="0">
                                <a:pos x="connsiteX766" y="connsiteY766"/>
                              </a:cxn>
                              <a:cxn ang="0">
                                <a:pos x="connsiteX767" y="connsiteY767"/>
                              </a:cxn>
                              <a:cxn ang="0">
                                <a:pos x="connsiteX768" y="connsiteY768"/>
                              </a:cxn>
                              <a:cxn ang="0">
                                <a:pos x="connsiteX769" y="connsiteY769"/>
                              </a:cxn>
                              <a:cxn ang="0">
                                <a:pos x="connsiteX770" y="connsiteY770"/>
                              </a:cxn>
                              <a:cxn ang="0">
                                <a:pos x="connsiteX771" y="connsiteY771"/>
                              </a:cxn>
                              <a:cxn ang="0">
                                <a:pos x="connsiteX772" y="connsiteY772"/>
                              </a:cxn>
                              <a:cxn ang="0">
                                <a:pos x="connsiteX773" y="connsiteY773"/>
                              </a:cxn>
                              <a:cxn ang="0">
                                <a:pos x="connsiteX774" y="connsiteY774"/>
                              </a:cxn>
                              <a:cxn ang="0">
                                <a:pos x="connsiteX775" y="connsiteY775"/>
                              </a:cxn>
                              <a:cxn ang="0">
                                <a:pos x="connsiteX776" y="connsiteY776"/>
                              </a:cxn>
                              <a:cxn ang="0">
                                <a:pos x="connsiteX777" y="connsiteY777"/>
                              </a:cxn>
                              <a:cxn ang="0">
                                <a:pos x="connsiteX778" y="connsiteY778"/>
                              </a:cxn>
                              <a:cxn ang="0">
                                <a:pos x="connsiteX779" y="connsiteY779"/>
                              </a:cxn>
                              <a:cxn ang="0">
                                <a:pos x="connsiteX780" y="connsiteY780"/>
                              </a:cxn>
                              <a:cxn ang="0">
                                <a:pos x="connsiteX781" y="connsiteY781"/>
                              </a:cxn>
                              <a:cxn ang="0">
                                <a:pos x="connsiteX782" y="connsiteY782"/>
                              </a:cxn>
                              <a:cxn ang="0">
                                <a:pos x="connsiteX783" y="connsiteY783"/>
                              </a:cxn>
                              <a:cxn ang="0">
                                <a:pos x="connsiteX784" y="connsiteY784"/>
                              </a:cxn>
                              <a:cxn ang="0">
                                <a:pos x="connsiteX785" y="connsiteY785"/>
                              </a:cxn>
                              <a:cxn ang="0">
                                <a:pos x="connsiteX786" y="connsiteY786"/>
                              </a:cxn>
                              <a:cxn ang="0">
                                <a:pos x="connsiteX787" y="connsiteY787"/>
                              </a:cxn>
                              <a:cxn ang="0">
                                <a:pos x="connsiteX788" y="connsiteY788"/>
                              </a:cxn>
                              <a:cxn ang="0">
                                <a:pos x="connsiteX789" y="connsiteY789"/>
                              </a:cxn>
                              <a:cxn ang="0">
                                <a:pos x="connsiteX790" y="connsiteY790"/>
                              </a:cxn>
                              <a:cxn ang="0">
                                <a:pos x="connsiteX791" y="connsiteY791"/>
                              </a:cxn>
                              <a:cxn ang="0">
                                <a:pos x="connsiteX792" y="connsiteY792"/>
                              </a:cxn>
                              <a:cxn ang="0">
                                <a:pos x="connsiteX793" y="connsiteY793"/>
                              </a:cxn>
                              <a:cxn ang="0">
                                <a:pos x="connsiteX794" y="connsiteY794"/>
                              </a:cxn>
                              <a:cxn ang="0">
                                <a:pos x="connsiteX795" y="connsiteY795"/>
                              </a:cxn>
                              <a:cxn ang="0">
                                <a:pos x="connsiteX796" y="connsiteY796"/>
                              </a:cxn>
                              <a:cxn ang="0">
                                <a:pos x="connsiteX797" y="connsiteY797"/>
                              </a:cxn>
                              <a:cxn ang="0">
                                <a:pos x="connsiteX798" y="connsiteY798"/>
                              </a:cxn>
                              <a:cxn ang="0">
                                <a:pos x="connsiteX799" y="connsiteY799"/>
                              </a:cxn>
                              <a:cxn ang="0">
                                <a:pos x="connsiteX800" y="connsiteY800"/>
                              </a:cxn>
                              <a:cxn ang="0">
                                <a:pos x="connsiteX801" y="connsiteY801"/>
                              </a:cxn>
                              <a:cxn ang="0">
                                <a:pos x="connsiteX802" y="connsiteY802"/>
                              </a:cxn>
                              <a:cxn ang="0">
                                <a:pos x="connsiteX803" y="connsiteY803"/>
                              </a:cxn>
                              <a:cxn ang="0">
                                <a:pos x="connsiteX804" y="connsiteY804"/>
                              </a:cxn>
                              <a:cxn ang="0">
                                <a:pos x="connsiteX805" y="connsiteY805"/>
                              </a:cxn>
                              <a:cxn ang="0">
                                <a:pos x="connsiteX806" y="connsiteY806"/>
                              </a:cxn>
                              <a:cxn ang="0">
                                <a:pos x="connsiteX807" y="connsiteY807"/>
                              </a:cxn>
                              <a:cxn ang="0">
                                <a:pos x="connsiteX808" y="connsiteY808"/>
                              </a:cxn>
                              <a:cxn ang="0">
                                <a:pos x="connsiteX809" y="connsiteY809"/>
                              </a:cxn>
                              <a:cxn ang="0">
                                <a:pos x="connsiteX810" y="connsiteY810"/>
                              </a:cxn>
                              <a:cxn ang="0">
                                <a:pos x="connsiteX811" y="connsiteY811"/>
                              </a:cxn>
                              <a:cxn ang="0">
                                <a:pos x="connsiteX812" y="connsiteY812"/>
                              </a:cxn>
                              <a:cxn ang="0">
                                <a:pos x="connsiteX813" y="connsiteY813"/>
                              </a:cxn>
                              <a:cxn ang="0">
                                <a:pos x="connsiteX814" y="connsiteY814"/>
                              </a:cxn>
                              <a:cxn ang="0">
                                <a:pos x="connsiteX815" y="connsiteY815"/>
                              </a:cxn>
                              <a:cxn ang="0">
                                <a:pos x="connsiteX816" y="connsiteY816"/>
                              </a:cxn>
                              <a:cxn ang="0">
                                <a:pos x="connsiteX817" y="connsiteY817"/>
                              </a:cxn>
                              <a:cxn ang="0">
                                <a:pos x="connsiteX818" y="connsiteY818"/>
                              </a:cxn>
                              <a:cxn ang="0">
                                <a:pos x="connsiteX819" y="connsiteY819"/>
                              </a:cxn>
                              <a:cxn ang="0">
                                <a:pos x="connsiteX820" y="connsiteY820"/>
                              </a:cxn>
                              <a:cxn ang="0">
                                <a:pos x="connsiteX821" y="connsiteY821"/>
                              </a:cxn>
                              <a:cxn ang="0">
                                <a:pos x="connsiteX822" y="connsiteY822"/>
                              </a:cxn>
                              <a:cxn ang="0">
                                <a:pos x="connsiteX823" y="connsiteY823"/>
                              </a:cxn>
                              <a:cxn ang="0">
                                <a:pos x="connsiteX824" y="connsiteY824"/>
                              </a:cxn>
                              <a:cxn ang="0">
                                <a:pos x="connsiteX825" y="connsiteY825"/>
                              </a:cxn>
                              <a:cxn ang="0">
                                <a:pos x="connsiteX826" y="connsiteY826"/>
                              </a:cxn>
                              <a:cxn ang="0">
                                <a:pos x="connsiteX827" y="connsiteY827"/>
                              </a:cxn>
                              <a:cxn ang="0">
                                <a:pos x="connsiteX828" y="connsiteY828"/>
                              </a:cxn>
                              <a:cxn ang="0">
                                <a:pos x="connsiteX829" y="connsiteY829"/>
                              </a:cxn>
                              <a:cxn ang="0">
                                <a:pos x="connsiteX830" y="connsiteY830"/>
                              </a:cxn>
                              <a:cxn ang="0">
                                <a:pos x="connsiteX831" y="connsiteY831"/>
                              </a:cxn>
                              <a:cxn ang="0">
                                <a:pos x="connsiteX832" y="connsiteY832"/>
                              </a:cxn>
                              <a:cxn ang="0">
                                <a:pos x="connsiteX833" y="connsiteY833"/>
                              </a:cxn>
                              <a:cxn ang="0">
                                <a:pos x="connsiteX834" y="connsiteY834"/>
                              </a:cxn>
                              <a:cxn ang="0">
                                <a:pos x="connsiteX835" y="connsiteY835"/>
                              </a:cxn>
                              <a:cxn ang="0">
                                <a:pos x="connsiteX836" y="connsiteY836"/>
                              </a:cxn>
                              <a:cxn ang="0">
                                <a:pos x="connsiteX837" y="connsiteY837"/>
                              </a:cxn>
                              <a:cxn ang="0">
                                <a:pos x="connsiteX838" y="connsiteY838"/>
                              </a:cxn>
                              <a:cxn ang="0">
                                <a:pos x="connsiteX839" y="connsiteY839"/>
                              </a:cxn>
                              <a:cxn ang="0">
                                <a:pos x="connsiteX840" y="connsiteY840"/>
                              </a:cxn>
                              <a:cxn ang="0">
                                <a:pos x="connsiteX841" y="connsiteY841"/>
                              </a:cxn>
                              <a:cxn ang="0">
                                <a:pos x="connsiteX842" y="connsiteY842"/>
                              </a:cxn>
                              <a:cxn ang="0">
                                <a:pos x="connsiteX843" y="connsiteY843"/>
                              </a:cxn>
                              <a:cxn ang="0">
                                <a:pos x="connsiteX844" y="connsiteY844"/>
                              </a:cxn>
                              <a:cxn ang="0">
                                <a:pos x="connsiteX845" y="connsiteY845"/>
                              </a:cxn>
                              <a:cxn ang="0">
                                <a:pos x="connsiteX846" y="connsiteY846"/>
                              </a:cxn>
                              <a:cxn ang="0">
                                <a:pos x="connsiteX847" y="connsiteY847"/>
                              </a:cxn>
                              <a:cxn ang="0">
                                <a:pos x="connsiteX848" y="connsiteY848"/>
                              </a:cxn>
                              <a:cxn ang="0">
                                <a:pos x="connsiteX849" y="connsiteY849"/>
                              </a:cxn>
                              <a:cxn ang="0">
                                <a:pos x="connsiteX850" y="connsiteY850"/>
                              </a:cxn>
                              <a:cxn ang="0">
                                <a:pos x="connsiteX851" y="connsiteY851"/>
                              </a:cxn>
                              <a:cxn ang="0">
                                <a:pos x="connsiteX852" y="connsiteY852"/>
                              </a:cxn>
                              <a:cxn ang="0">
                                <a:pos x="connsiteX853" y="connsiteY853"/>
                              </a:cxn>
                              <a:cxn ang="0">
                                <a:pos x="connsiteX854" y="connsiteY854"/>
                              </a:cxn>
                              <a:cxn ang="0">
                                <a:pos x="connsiteX855" y="connsiteY855"/>
                              </a:cxn>
                              <a:cxn ang="0">
                                <a:pos x="connsiteX856" y="connsiteY856"/>
                              </a:cxn>
                              <a:cxn ang="0">
                                <a:pos x="connsiteX857" y="connsiteY857"/>
                              </a:cxn>
                              <a:cxn ang="0">
                                <a:pos x="connsiteX858" y="connsiteY858"/>
                              </a:cxn>
                              <a:cxn ang="0">
                                <a:pos x="connsiteX859" y="connsiteY859"/>
                              </a:cxn>
                              <a:cxn ang="0">
                                <a:pos x="connsiteX860" y="connsiteY860"/>
                              </a:cxn>
                              <a:cxn ang="0">
                                <a:pos x="connsiteX861" y="connsiteY861"/>
                              </a:cxn>
                              <a:cxn ang="0">
                                <a:pos x="connsiteX862" y="connsiteY862"/>
                              </a:cxn>
                              <a:cxn ang="0">
                                <a:pos x="connsiteX863" y="connsiteY863"/>
                              </a:cxn>
                              <a:cxn ang="0">
                                <a:pos x="connsiteX864" y="connsiteY864"/>
                              </a:cxn>
                              <a:cxn ang="0">
                                <a:pos x="connsiteX865" y="connsiteY865"/>
                              </a:cxn>
                              <a:cxn ang="0">
                                <a:pos x="connsiteX866" y="connsiteY866"/>
                              </a:cxn>
                              <a:cxn ang="0">
                                <a:pos x="connsiteX867" y="connsiteY867"/>
                              </a:cxn>
                              <a:cxn ang="0">
                                <a:pos x="connsiteX868" y="connsiteY868"/>
                              </a:cxn>
                              <a:cxn ang="0">
                                <a:pos x="connsiteX869" y="connsiteY869"/>
                              </a:cxn>
                              <a:cxn ang="0">
                                <a:pos x="connsiteX870" y="connsiteY870"/>
                              </a:cxn>
                              <a:cxn ang="0">
                                <a:pos x="connsiteX871" y="connsiteY871"/>
                              </a:cxn>
                              <a:cxn ang="0">
                                <a:pos x="connsiteX872" y="connsiteY872"/>
                              </a:cxn>
                              <a:cxn ang="0">
                                <a:pos x="connsiteX873" y="connsiteY873"/>
                              </a:cxn>
                              <a:cxn ang="0">
                                <a:pos x="connsiteX874" y="connsiteY874"/>
                              </a:cxn>
                              <a:cxn ang="0">
                                <a:pos x="connsiteX875" y="connsiteY875"/>
                              </a:cxn>
                              <a:cxn ang="0">
                                <a:pos x="connsiteX876" y="connsiteY876"/>
                              </a:cxn>
                              <a:cxn ang="0">
                                <a:pos x="connsiteX877" y="connsiteY877"/>
                              </a:cxn>
                              <a:cxn ang="0">
                                <a:pos x="connsiteX878" y="connsiteY878"/>
                              </a:cxn>
                              <a:cxn ang="0">
                                <a:pos x="connsiteX879" y="connsiteY879"/>
                              </a:cxn>
                              <a:cxn ang="0">
                                <a:pos x="connsiteX880" y="connsiteY880"/>
                              </a:cxn>
                              <a:cxn ang="0">
                                <a:pos x="connsiteX881" y="connsiteY881"/>
                              </a:cxn>
                              <a:cxn ang="0">
                                <a:pos x="connsiteX882" y="connsiteY882"/>
                              </a:cxn>
                              <a:cxn ang="0">
                                <a:pos x="connsiteX883" y="connsiteY883"/>
                              </a:cxn>
                              <a:cxn ang="0">
                                <a:pos x="connsiteX884" y="connsiteY884"/>
                              </a:cxn>
                              <a:cxn ang="0">
                                <a:pos x="connsiteX885" y="connsiteY885"/>
                              </a:cxn>
                              <a:cxn ang="0">
                                <a:pos x="connsiteX886" y="connsiteY886"/>
                              </a:cxn>
                              <a:cxn ang="0">
                                <a:pos x="connsiteX887" y="connsiteY887"/>
                              </a:cxn>
                              <a:cxn ang="0">
                                <a:pos x="connsiteX888" y="connsiteY888"/>
                              </a:cxn>
                              <a:cxn ang="0">
                                <a:pos x="connsiteX889" y="connsiteY889"/>
                              </a:cxn>
                              <a:cxn ang="0">
                                <a:pos x="connsiteX890" y="connsiteY890"/>
                              </a:cxn>
                              <a:cxn ang="0">
                                <a:pos x="connsiteX891" y="connsiteY891"/>
                              </a:cxn>
                              <a:cxn ang="0">
                                <a:pos x="connsiteX892" y="connsiteY892"/>
                              </a:cxn>
                              <a:cxn ang="0">
                                <a:pos x="connsiteX893" y="connsiteY893"/>
                              </a:cxn>
                              <a:cxn ang="0">
                                <a:pos x="connsiteX894" y="connsiteY894"/>
                              </a:cxn>
                              <a:cxn ang="0">
                                <a:pos x="connsiteX895" y="connsiteY895"/>
                              </a:cxn>
                              <a:cxn ang="0">
                                <a:pos x="connsiteX896" y="connsiteY896"/>
                              </a:cxn>
                              <a:cxn ang="0">
                                <a:pos x="connsiteX897" y="connsiteY897"/>
                              </a:cxn>
                              <a:cxn ang="0">
                                <a:pos x="connsiteX898" y="connsiteY898"/>
                              </a:cxn>
                              <a:cxn ang="0">
                                <a:pos x="connsiteX899" y="connsiteY899"/>
                              </a:cxn>
                              <a:cxn ang="0">
                                <a:pos x="connsiteX900" y="connsiteY900"/>
                              </a:cxn>
                              <a:cxn ang="0">
                                <a:pos x="connsiteX901" y="connsiteY901"/>
                              </a:cxn>
                              <a:cxn ang="0">
                                <a:pos x="connsiteX902" y="connsiteY902"/>
                              </a:cxn>
                              <a:cxn ang="0">
                                <a:pos x="connsiteX903" y="connsiteY903"/>
                              </a:cxn>
                              <a:cxn ang="0">
                                <a:pos x="connsiteX904" y="connsiteY904"/>
                              </a:cxn>
                              <a:cxn ang="0">
                                <a:pos x="connsiteX905" y="connsiteY905"/>
                              </a:cxn>
                              <a:cxn ang="0">
                                <a:pos x="connsiteX906" y="connsiteY906"/>
                              </a:cxn>
                              <a:cxn ang="0">
                                <a:pos x="connsiteX907" y="connsiteY907"/>
                              </a:cxn>
                              <a:cxn ang="0">
                                <a:pos x="connsiteX908" y="connsiteY908"/>
                              </a:cxn>
                              <a:cxn ang="0">
                                <a:pos x="connsiteX909" y="connsiteY909"/>
                              </a:cxn>
                              <a:cxn ang="0">
                                <a:pos x="connsiteX910" y="connsiteY910"/>
                              </a:cxn>
                              <a:cxn ang="0">
                                <a:pos x="connsiteX911" y="connsiteY911"/>
                              </a:cxn>
                              <a:cxn ang="0">
                                <a:pos x="connsiteX912" y="connsiteY912"/>
                              </a:cxn>
                              <a:cxn ang="0">
                                <a:pos x="connsiteX913" y="connsiteY913"/>
                              </a:cxn>
                              <a:cxn ang="0">
                                <a:pos x="connsiteX914" y="connsiteY914"/>
                              </a:cxn>
                              <a:cxn ang="0">
                                <a:pos x="connsiteX915" y="connsiteY915"/>
                              </a:cxn>
                              <a:cxn ang="0">
                                <a:pos x="connsiteX916" y="connsiteY916"/>
                              </a:cxn>
                              <a:cxn ang="0">
                                <a:pos x="connsiteX917" y="connsiteY917"/>
                              </a:cxn>
                              <a:cxn ang="0">
                                <a:pos x="connsiteX918" y="connsiteY918"/>
                              </a:cxn>
                              <a:cxn ang="0">
                                <a:pos x="connsiteX919" y="connsiteY919"/>
                              </a:cxn>
                              <a:cxn ang="0">
                                <a:pos x="connsiteX920" y="connsiteY920"/>
                              </a:cxn>
                              <a:cxn ang="0">
                                <a:pos x="connsiteX921" y="connsiteY921"/>
                              </a:cxn>
                              <a:cxn ang="0">
                                <a:pos x="connsiteX922" y="connsiteY922"/>
                              </a:cxn>
                              <a:cxn ang="0">
                                <a:pos x="connsiteX923" y="connsiteY923"/>
                              </a:cxn>
                              <a:cxn ang="0">
                                <a:pos x="connsiteX924" y="connsiteY924"/>
                              </a:cxn>
                              <a:cxn ang="0">
                                <a:pos x="connsiteX925" y="connsiteY925"/>
                              </a:cxn>
                              <a:cxn ang="0">
                                <a:pos x="connsiteX926" y="connsiteY926"/>
                              </a:cxn>
                              <a:cxn ang="0">
                                <a:pos x="connsiteX927" y="connsiteY927"/>
                              </a:cxn>
                              <a:cxn ang="0">
                                <a:pos x="connsiteX928" y="connsiteY928"/>
                              </a:cxn>
                              <a:cxn ang="0">
                                <a:pos x="connsiteX929" y="connsiteY929"/>
                              </a:cxn>
                              <a:cxn ang="0">
                                <a:pos x="connsiteX930" y="connsiteY930"/>
                              </a:cxn>
                              <a:cxn ang="0">
                                <a:pos x="connsiteX931" y="connsiteY931"/>
                              </a:cxn>
                              <a:cxn ang="0">
                                <a:pos x="connsiteX932" y="connsiteY932"/>
                              </a:cxn>
                              <a:cxn ang="0">
                                <a:pos x="connsiteX933" y="connsiteY933"/>
                              </a:cxn>
                              <a:cxn ang="0">
                                <a:pos x="connsiteX934" y="connsiteY934"/>
                              </a:cxn>
                              <a:cxn ang="0">
                                <a:pos x="connsiteX935" y="connsiteY935"/>
                              </a:cxn>
                              <a:cxn ang="0">
                                <a:pos x="connsiteX936" y="connsiteY936"/>
                              </a:cxn>
                              <a:cxn ang="0">
                                <a:pos x="connsiteX937" y="connsiteY937"/>
                              </a:cxn>
                              <a:cxn ang="0">
                                <a:pos x="connsiteX938" y="connsiteY938"/>
                              </a:cxn>
                              <a:cxn ang="0">
                                <a:pos x="connsiteX939" y="connsiteY939"/>
                              </a:cxn>
                              <a:cxn ang="0">
                                <a:pos x="connsiteX940" y="connsiteY940"/>
                              </a:cxn>
                              <a:cxn ang="0">
                                <a:pos x="connsiteX941" y="connsiteY941"/>
                              </a:cxn>
                              <a:cxn ang="0">
                                <a:pos x="connsiteX942" y="connsiteY942"/>
                              </a:cxn>
                              <a:cxn ang="0">
                                <a:pos x="connsiteX943" y="connsiteY943"/>
                              </a:cxn>
                              <a:cxn ang="0">
                                <a:pos x="connsiteX944" y="connsiteY944"/>
                              </a:cxn>
                              <a:cxn ang="0">
                                <a:pos x="connsiteX945" y="connsiteY945"/>
                              </a:cxn>
                              <a:cxn ang="0">
                                <a:pos x="connsiteX946" y="connsiteY946"/>
                              </a:cxn>
                              <a:cxn ang="0">
                                <a:pos x="connsiteX947" y="connsiteY947"/>
                              </a:cxn>
                              <a:cxn ang="0">
                                <a:pos x="connsiteX948" y="connsiteY948"/>
                              </a:cxn>
                              <a:cxn ang="0">
                                <a:pos x="connsiteX949" y="connsiteY949"/>
                              </a:cxn>
                              <a:cxn ang="0">
                                <a:pos x="connsiteX950" y="connsiteY950"/>
                              </a:cxn>
                              <a:cxn ang="0">
                                <a:pos x="connsiteX951" y="connsiteY951"/>
                              </a:cxn>
                              <a:cxn ang="0">
                                <a:pos x="connsiteX952" y="connsiteY952"/>
                              </a:cxn>
                              <a:cxn ang="0">
                                <a:pos x="connsiteX953" y="connsiteY953"/>
                              </a:cxn>
                              <a:cxn ang="0">
                                <a:pos x="connsiteX954" y="connsiteY954"/>
                              </a:cxn>
                              <a:cxn ang="0">
                                <a:pos x="connsiteX955" y="connsiteY955"/>
                              </a:cxn>
                              <a:cxn ang="0">
                                <a:pos x="connsiteX956" y="connsiteY956"/>
                              </a:cxn>
                              <a:cxn ang="0">
                                <a:pos x="connsiteX957" y="connsiteY957"/>
                              </a:cxn>
                              <a:cxn ang="0">
                                <a:pos x="connsiteX958" y="connsiteY958"/>
                              </a:cxn>
                              <a:cxn ang="0">
                                <a:pos x="connsiteX959" y="connsiteY959"/>
                              </a:cxn>
                              <a:cxn ang="0">
                                <a:pos x="connsiteX960" y="connsiteY960"/>
                              </a:cxn>
                              <a:cxn ang="0">
                                <a:pos x="connsiteX961" y="connsiteY961"/>
                              </a:cxn>
                              <a:cxn ang="0">
                                <a:pos x="connsiteX962" y="connsiteY962"/>
                              </a:cxn>
                              <a:cxn ang="0">
                                <a:pos x="connsiteX963" y="connsiteY963"/>
                              </a:cxn>
                              <a:cxn ang="0">
                                <a:pos x="connsiteX964" y="connsiteY964"/>
                              </a:cxn>
                              <a:cxn ang="0">
                                <a:pos x="connsiteX965" y="connsiteY965"/>
                              </a:cxn>
                              <a:cxn ang="0">
                                <a:pos x="connsiteX966" y="connsiteY966"/>
                              </a:cxn>
                              <a:cxn ang="0">
                                <a:pos x="connsiteX967" y="connsiteY967"/>
                              </a:cxn>
                              <a:cxn ang="0">
                                <a:pos x="connsiteX968" y="connsiteY968"/>
                              </a:cxn>
                              <a:cxn ang="0">
                                <a:pos x="connsiteX969" y="connsiteY969"/>
                              </a:cxn>
                              <a:cxn ang="0">
                                <a:pos x="connsiteX970" y="connsiteY970"/>
                              </a:cxn>
                              <a:cxn ang="0">
                                <a:pos x="connsiteX971" y="connsiteY971"/>
                              </a:cxn>
                              <a:cxn ang="0">
                                <a:pos x="connsiteX972" y="connsiteY972"/>
                              </a:cxn>
                              <a:cxn ang="0">
                                <a:pos x="connsiteX973" y="connsiteY973"/>
                              </a:cxn>
                              <a:cxn ang="0">
                                <a:pos x="connsiteX974" y="connsiteY974"/>
                              </a:cxn>
                              <a:cxn ang="0">
                                <a:pos x="connsiteX975" y="connsiteY975"/>
                              </a:cxn>
                              <a:cxn ang="0">
                                <a:pos x="connsiteX976" y="connsiteY976"/>
                              </a:cxn>
                              <a:cxn ang="0">
                                <a:pos x="connsiteX977" y="connsiteY977"/>
                              </a:cxn>
                              <a:cxn ang="0">
                                <a:pos x="connsiteX978" y="connsiteY978"/>
                              </a:cxn>
                              <a:cxn ang="0">
                                <a:pos x="connsiteX979" y="connsiteY979"/>
                              </a:cxn>
                              <a:cxn ang="0">
                                <a:pos x="connsiteX980" y="connsiteY980"/>
                              </a:cxn>
                              <a:cxn ang="0">
                                <a:pos x="connsiteX981" y="connsiteY981"/>
                              </a:cxn>
                              <a:cxn ang="0">
                                <a:pos x="connsiteX982" y="connsiteY982"/>
                              </a:cxn>
                              <a:cxn ang="0">
                                <a:pos x="connsiteX983" y="connsiteY983"/>
                              </a:cxn>
                              <a:cxn ang="0">
                                <a:pos x="connsiteX984" y="connsiteY984"/>
                              </a:cxn>
                              <a:cxn ang="0">
                                <a:pos x="connsiteX985" y="connsiteY985"/>
                              </a:cxn>
                              <a:cxn ang="0">
                                <a:pos x="connsiteX986" y="connsiteY986"/>
                              </a:cxn>
                              <a:cxn ang="0">
                                <a:pos x="connsiteX987" y="connsiteY987"/>
                              </a:cxn>
                              <a:cxn ang="0">
                                <a:pos x="connsiteX988" y="connsiteY988"/>
                              </a:cxn>
                              <a:cxn ang="0">
                                <a:pos x="connsiteX989" y="connsiteY989"/>
                              </a:cxn>
                              <a:cxn ang="0">
                                <a:pos x="connsiteX990" y="connsiteY990"/>
                              </a:cxn>
                              <a:cxn ang="0">
                                <a:pos x="connsiteX991" y="connsiteY991"/>
                              </a:cxn>
                              <a:cxn ang="0">
                                <a:pos x="connsiteX992" y="connsiteY992"/>
                              </a:cxn>
                              <a:cxn ang="0">
                                <a:pos x="connsiteX993" y="connsiteY993"/>
                              </a:cxn>
                              <a:cxn ang="0">
                                <a:pos x="connsiteX994" y="connsiteY994"/>
                              </a:cxn>
                              <a:cxn ang="0">
                                <a:pos x="connsiteX995" y="connsiteY995"/>
                              </a:cxn>
                              <a:cxn ang="0">
                                <a:pos x="connsiteX996" y="connsiteY996"/>
                              </a:cxn>
                              <a:cxn ang="0">
                                <a:pos x="connsiteX997" y="connsiteY997"/>
                              </a:cxn>
                              <a:cxn ang="0">
                                <a:pos x="connsiteX998" y="connsiteY998"/>
                              </a:cxn>
                              <a:cxn ang="0">
                                <a:pos x="connsiteX999" y="connsiteY999"/>
                              </a:cxn>
                              <a:cxn ang="0">
                                <a:pos x="connsiteX1000" y="connsiteY1000"/>
                              </a:cxn>
                              <a:cxn ang="0">
                                <a:pos x="connsiteX1001" y="connsiteY1001"/>
                              </a:cxn>
                              <a:cxn ang="0">
                                <a:pos x="connsiteX1002" y="connsiteY1002"/>
                              </a:cxn>
                              <a:cxn ang="0">
                                <a:pos x="connsiteX1003" y="connsiteY1003"/>
                              </a:cxn>
                              <a:cxn ang="0">
                                <a:pos x="connsiteX1004" y="connsiteY1004"/>
                              </a:cxn>
                              <a:cxn ang="0">
                                <a:pos x="connsiteX1005" y="connsiteY1005"/>
                              </a:cxn>
                              <a:cxn ang="0">
                                <a:pos x="connsiteX1006" y="connsiteY1006"/>
                              </a:cxn>
                              <a:cxn ang="0">
                                <a:pos x="connsiteX1007" y="connsiteY1007"/>
                              </a:cxn>
                              <a:cxn ang="0">
                                <a:pos x="connsiteX1008" y="connsiteY1008"/>
                              </a:cxn>
                              <a:cxn ang="0">
                                <a:pos x="connsiteX1009" y="connsiteY1009"/>
                              </a:cxn>
                              <a:cxn ang="0">
                                <a:pos x="connsiteX1010" y="connsiteY1010"/>
                              </a:cxn>
                              <a:cxn ang="0">
                                <a:pos x="connsiteX1011" y="connsiteY1011"/>
                              </a:cxn>
                              <a:cxn ang="0">
                                <a:pos x="connsiteX1012" y="connsiteY1012"/>
                              </a:cxn>
                              <a:cxn ang="0">
                                <a:pos x="connsiteX1013" y="connsiteY1013"/>
                              </a:cxn>
                              <a:cxn ang="0">
                                <a:pos x="connsiteX1014" y="connsiteY1014"/>
                              </a:cxn>
                              <a:cxn ang="0">
                                <a:pos x="connsiteX1015" y="connsiteY1015"/>
                              </a:cxn>
                              <a:cxn ang="0">
                                <a:pos x="connsiteX1016" y="connsiteY1016"/>
                              </a:cxn>
                              <a:cxn ang="0">
                                <a:pos x="connsiteX1017" y="connsiteY1017"/>
                              </a:cxn>
                              <a:cxn ang="0">
                                <a:pos x="connsiteX1018" y="connsiteY1018"/>
                              </a:cxn>
                              <a:cxn ang="0">
                                <a:pos x="connsiteX1019" y="connsiteY1019"/>
                              </a:cxn>
                              <a:cxn ang="0">
                                <a:pos x="connsiteX1020" y="connsiteY1020"/>
                              </a:cxn>
                              <a:cxn ang="0">
                                <a:pos x="connsiteX1021" y="connsiteY1021"/>
                              </a:cxn>
                              <a:cxn ang="0">
                                <a:pos x="connsiteX1022" y="connsiteY1022"/>
                              </a:cxn>
                              <a:cxn ang="0">
                                <a:pos x="connsiteX1023" y="connsiteY1023"/>
                              </a:cxn>
                              <a:cxn ang="0">
                                <a:pos x="connsiteX1024" y="connsiteY1024"/>
                              </a:cxn>
                              <a:cxn ang="0">
                                <a:pos x="connsiteX1025" y="connsiteY1025"/>
                              </a:cxn>
                              <a:cxn ang="0">
                                <a:pos x="connsiteX1026" y="connsiteY1026"/>
                              </a:cxn>
                              <a:cxn ang="0">
                                <a:pos x="connsiteX1027" y="connsiteY1027"/>
                              </a:cxn>
                              <a:cxn ang="0">
                                <a:pos x="connsiteX1028" y="connsiteY1028"/>
                              </a:cxn>
                              <a:cxn ang="0">
                                <a:pos x="connsiteX1029" y="connsiteY1029"/>
                              </a:cxn>
                              <a:cxn ang="0">
                                <a:pos x="connsiteX1030" y="connsiteY1030"/>
                              </a:cxn>
                              <a:cxn ang="0">
                                <a:pos x="connsiteX1031" y="connsiteY1031"/>
                              </a:cxn>
                              <a:cxn ang="0">
                                <a:pos x="connsiteX1032" y="connsiteY1032"/>
                              </a:cxn>
                              <a:cxn ang="0">
                                <a:pos x="connsiteX1033" y="connsiteY1033"/>
                              </a:cxn>
                              <a:cxn ang="0">
                                <a:pos x="connsiteX1034" y="connsiteY1034"/>
                              </a:cxn>
                              <a:cxn ang="0">
                                <a:pos x="connsiteX1035" y="connsiteY1035"/>
                              </a:cxn>
                              <a:cxn ang="0">
                                <a:pos x="connsiteX1036" y="connsiteY1036"/>
                              </a:cxn>
                              <a:cxn ang="0">
                                <a:pos x="connsiteX1037" y="connsiteY1037"/>
                              </a:cxn>
                              <a:cxn ang="0">
                                <a:pos x="connsiteX1038" y="connsiteY1038"/>
                              </a:cxn>
                              <a:cxn ang="0">
                                <a:pos x="connsiteX1039" y="connsiteY1039"/>
                              </a:cxn>
                              <a:cxn ang="0">
                                <a:pos x="connsiteX1040" y="connsiteY1040"/>
                              </a:cxn>
                              <a:cxn ang="0">
                                <a:pos x="connsiteX1041" y="connsiteY1041"/>
                              </a:cxn>
                              <a:cxn ang="0">
                                <a:pos x="connsiteX1042" y="connsiteY1042"/>
                              </a:cxn>
                              <a:cxn ang="0">
                                <a:pos x="connsiteX1043" y="connsiteY1043"/>
                              </a:cxn>
                              <a:cxn ang="0">
                                <a:pos x="connsiteX1044" y="connsiteY1044"/>
                              </a:cxn>
                              <a:cxn ang="0">
                                <a:pos x="connsiteX1045" y="connsiteY1045"/>
                              </a:cxn>
                              <a:cxn ang="0">
                                <a:pos x="connsiteX1046" y="connsiteY1046"/>
                              </a:cxn>
                              <a:cxn ang="0">
                                <a:pos x="connsiteX1047" y="connsiteY1047"/>
                              </a:cxn>
                              <a:cxn ang="0">
                                <a:pos x="connsiteX1048" y="connsiteY1048"/>
                              </a:cxn>
                              <a:cxn ang="0">
                                <a:pos x="connsiteX1049" y="connsiteY1049"/>
                              </a:cxn>
                              <a:cxn ang="0">
                                <a:pos x="connsiteX1050" y="connsiteY1050"/>
                              </a:cxn>
                              <a:cxn ang="0">
                                <a:pos x="connsiteX1051" y="connsiteY1051"/>
                              </a:cxn>
                              <a:cxn ang="0">
                                <a:pos x="connsiteX1052" y="connsiteY1052"/>
                              </a:cxn>
                              <a:cxn ang="0">
                                <a:pos x="connsiteX1053" y="connsiteY1053"/>
                              </a:cxn>
                              <a:cxn ang="0">
                                <a:pos x="connsiteX1054" y="connsiteY1054"/>
                              </a:cxn>
                              <a:cxn ang="0">
                                <a:pos x="connsiteX1055" y="connsiteY1055"/>
                              </a:cxn>
                              <a:cxn ang="0">
                                <a:pos x="connsiteX1056" y="connsiteY1056"/>
                              </a:cxn>
                              <a:cxn ang="0">
                                <a:pos x="connsiteX1057" y="connsiteY1057"/>
                              </a:cxn>
                              <a:cxn ang="0">
                                <a:pos x="connsiteX1058" y="connsiteY1058"/>
                              </a:cxn>
                              <a:cxn ang="0">
                                <a:pos x="connsiteX1059" y="connsiteY1059"/>
                              </a:cxn>
                              <a:cxn ang="0">
                                <a:pos x="connsiteX1060" y="connsiteY1060"/>
                              </a:cxn>
                              <a:cxn ang="0">
                                <a:pos x="connsiteX1061" y="connsiteY1061"/>
                              </a:cxn>
                              <a:cxn ang="0">
                                <a:pos x="connsiteX1062" y="connsiteY1062"/>
                              </a:cxn>
                              <a:cxn ang="0">
                                <a:pos x="connsiteX1063" y="connsiteY1063"/>
                              </a:cxn>
                              <a:cxn ang="0">
                                <a:pos x="connsiteX1064" y="connsiteY1064"/>
                              </a:cxn>
                              <a:cxn ang="0">
                                <a:pos x="connsiteX1065" y="connsiteY1065"/>
                              </a:cxn>
                              <a:cxn ang="0">
                                <a:pos x="connsiteX1066" y="connsiteY1066"/>
                              </a:cxn>
                              <a:cxn ang="0">
                                <a:pos x="connsiteX1067" y="connsiteY1067"/>
                              </a:cxn>
                              <a:cxn ang="0">
                                <a:pos x="connsiteX1068" y="connsiteY1068"/>
                              </a:cxn>
                              <a:cxn ang="0">
                                <a:pos x="connsiteX1069" y="connsiteY1069"/>
                              </a:cxn>
                              <a:cxn ang="0">
                                <a:pos x="connsiteX1070" y="connsiteY1070"/>
                              </a:cxn>
                              <a:cxn ang="0">
                                <a:pos x="connsiteX1071" y="connsiteY1071"/>
                              </a:cxn>
                              <a:cxn ang="0">
                                <a:pos x="connsiteX1072" y="connsiteY1072"/>
                              </a:cxn>
                              <a:cxn ang="0">
                                <a:pos x="connsiteX1073" y="connsiteY1073"/>
                              </a:cxn>
                              <a:cxn ang="0">
                                <a:pos x="connsiteX1074" y="connsiteY1074"/>
                              </a:cxn>
                              <a:cxn ang="0">
                                <a:pos x="connsiteX1075" y="connsiteY1075"/>
                              </a:cxn>
                              <a:cxn ang="0">
                                <a:pos x="connsiteX1076" y="connsiteY1076"/>
                              </a:cxn>
                              <a:cxn ang="0">
                                <a:pos x="connsiteX1077" y="connsiteY1077"/>
                              </a:cxn>
                              <a:cxn ang="0">
                                <a:pos x="connsiteX1078" y="connsiteY1078"/>
                              </a:cxn>
                              <a:cxn ang="0">
                                <a:pos x="connsiteX1079" y="connsiteY1079"/>
                              </a:cxn>
                              <a:cxn ang="0">
                                <a:pos x="connsiteX1080" y="connsiteY1080"/>
                              </a:cxn>
                              <a:cxn ang="0">
                                <a:pos x="connsiteX1081" y="connsiteY1081"/>
                              </a:cxn>
                              <a:cxn ang="0">
                                <a:pos x="connsiteX1082" y="connsiteY1082"/>
                              </a:cxn>
                              <a:cxn ang="0">
                                <a:pos x="connsiteX1083" y="connsiteY1083"/>
                              </a:cxn>
                              <a:cxn ang="0">
                                <a:pos x="connsiteX1084" y="connsiteY1084"/>
                              </a:cxn>
                              <a:cxn ang="0">
                                <a:pos x="connsiteX1085" y="connsiteY1085"/>
                              </a:cxn>
                              <a:cxn ang="0">
                                <a:pos x="connsiteX1086" y="connsiteY1086"/>
                              </a:cxn>
                              <a:cxn ang="0">
                                <a:pos x="connsiteX1087" y="connsiteY1087"/>
                              </a:cxn>
                              <a:cxn ang="0">
                                <a:pos x="connsiteX1088" y="connsiteY1088"/>
                              </a:cxn>
                              <a:cxn ang="0">
                                <a:pos x="connsiteX1089" y="connsiteY1089"/>
                              </a:cxn>
                              <a:cxn ang="0">
                                <a:pos x="connsiteX1090" y="connsiteY1090"/>
                              </a:cxn>
                              <a:cxn ang="0">
                                <a:pos x="connsiteX1091" y="connsiteY1091"/>
                              </a:cxn>
                              <a:cxn ang="0">
                                <a:pos x="connsiteX1092" y="connsiteY1092"/>
                              </a:cxn>
                              <a:cxn ang="0">
                                <a:pos x="connsiteX1093" y="connsiteY1093"/>
                              </a:cxn>
                              <a:cxn ang="0">
                                <a:pos x="connsiteX1094" y="connsiteY1094"/>
                              </a:cxn>
                              <a:cxn ang="0">
                                <a:pos x="connsiteX1095" y="connsiteY1095"/>
                              </a:cxn>
                              <a:cxn ang="0">
                                <a:pos x="connsiteX1096" y="connsiteY1096"/>
                              </a:cxn>
                              <a:cxn ang="0">
                                <a:pos x="connsiteX1097" y="connsiteY1097"/>
                              </a:cxn>
                              <a:cxn ang="0">
                                <a:pos x="connsiteX1098" y="connsiteY1098"/>
                              </a:cxn>
                              <a:cxn ang="0">
                                <a:pos x="connsiteX1099" y="connsiteY1099"/>
                              </a:cxn>
                              <a:cxn ang="0">
                                <a:pos x="connsiteX1100" y="connsiteY1100"/>
                              </a:cxn>
                              <a:cxn ang="0">
                                <a:pos x="connsiteX1101" y="connsiteY1101"/>
                              </a:cxn>
                              <a:cxn ang="0">
                                <a:pos x="connsiteX1102" y="connsiteY1102"/>
                              </a:cxn>
                              <a:cxn ang="0">
                                <a:pos x="connsiteX1103" y="connsiteY1103"/>
                              </a:cxn>
                              <a:cxn ang="0">
                                <a:pos x="connsiteX1104" y="connsiteY1104"/>
                              </a:cxn>
                              <a:cxn ang="0">
                                <a:pos x="connsiteX1105" y="connsiteY1105"/>
                              </a:cxn>
                              <a:cxn ang="0">
                                <a:pos x="connsiteX1106" y="connsiteY1106"/>
                              </a:cxn>
                              <a:cxn ang="0">
                                <a:pos x="connsiteX1107" y="connsiteY1107"/>
                              </a:cxn>
                              <a:cxn ang="0">
                                <a:pos x="connsiteX1108" y="connsiteY1108"/>
                              </a:cxn>
                              <a:cxn ang="0">
                                <a:pos x="connsiteX1109" y="connsiteY1109"/>
                              </a:cxn>
                              <a:cxn ang="0">
                                <a:pos x="connsiteX1110" y="connsiteY1110"/>
                              </a:cxn>
                              <a:cxn ang="0">
                                <a:pos x="connsiteX1111" y="connsiteY1111"/>
                              </a:cxn>
                              <a:cxn ang="0">
                                <a:pos x="connsiteX1112" y="connsiteY1112"/>
                              </a:cxn>
                              <a:cxn ang="0">
                                <a:pos x="connsiteX1113" y="connsiteY1113"/>
                              </a:cxn>
                              <a:cxn ang="0">
                                <a:pos x="connsiteX1114" y="connsiteY1114"/>
                              </a:cxn>
                              <a:cxn ang="0">
                                <a:pos x="connsiteX1115" y="connsiteY1115"/>
                              </a:cxn>
                              <a:cxn ang="0">
                                <a:pos x="connsiteX1116" y="connsiteY1116"/>
                              </a:cxn>
                              <a:cxn ang="0">
                                <a:pos x="connsiteX1117" y="connsiteY1117"/>
                              </a:cxn>
                              <a:cxn ang="0">
                                <a:pos x="connsiteX1118" y="connsiteY1118"/>
                              </a:cxn>
                              <a:cxn ang="0">
                                <a:pos x="connsiteX1119" y="connsiteY1119"/>
                              </a:cxn>
                              <a:cxn ang="0">
                                <a:pos x="connsiteX1120" y="connsiteY1120"/>
                              </a:cxn>
                              <a:cxn ang="0">
                                <a:pos x="connsiteX1121" y="connsiteY1121"/>
                              </a:cxn>
                              <a:cxn ang="0">
                                <a:pos x="connsiteX1122" y="connsiteY1122"/>
                              </a:cxn>
                              <a:cxn ang="0">
                                <a:pos x="connsiteX1123" y="connsiteY1123"/>
                              </a:cxn>
                              <a:cxn ang="0">
                                <a:pos x="connsiteX1124" y="connsiteY1124"/>
                              </a:cxn>
                              <a:cxn ang="0">
                                <a:pos x="connsiteX1125" y="connsiteY1125"/>
                              </a:cxn>
                              <a:cxn ang="0">
                                <a:pos x="connsiteX1126" y="connsiteY1126"/>
                              </a:cxn>
                              <a:cxn ang="0">
                                <a:pos x="connsiteX1127" y="connsiteY1127"/>
                              </a:cxn>
                              <a:cxn ang="0">
                                <a:pos x="connsiteX1128" y="connsiteY1128"/>
                              </a:cxn>
                              <a:cxn ang="0">
                                <a:pos x="connsiteX1129" y="connsiteY1129"/>
                              </a:cxn>
                              <a:cxn ang="0">
                                <a:pos x="connsiteX1130" y="connsiteY1130"/>
                              </a:cxn>
                              <a:cxn ang="0">
                                <a:pos x="connsiteX1131" y="connsiteY1131"/>
                              </a:cxn>
                              <a:cxn ang="0">
                                <a:pos x="connsiteX1132" y="connsiteY1132"/>
                              </a:cxn>
                              <a:cxn ang="0">
                                <a:pos x="connsiteX1133" y="connsiteY1133"/>
                              </a:cxn>
                              <a:cxn ang="0">
                                <a:pos x="connsiteX1134" y="connsiteY1134"/>
                              </a:cxn>
                              <a:cxn ang="0">
                                <a:pos x="connsiteX1135" y="connsiteY1135"/>
                              </a:cxn>
                              <a:cxn ang="0">
                                <a:pos x="connsiteX1136" y="connsiteY1136"/>
                              </a:cxn>
                              <a:cxn ang="0">
                                <a:pos x="connsiteX1137" y="connsiteY1137"/>
                              </a:cxn>
                              <a:cxn ang="0">
                                <a:pos x="connsiteX1138" y="connsiteY1138"/>
                              </a:cxn>
                              <a:cxn ang="0">
                                <a:pos x="connsiteX1139" y="connsiteY1139"/>
                              </a:cxn>
                              <a:cxn ang="0">
                                <a:pos x="connsiteX1140" y="connsiteY1140"/>
                              </a:cxn>
                              <a:cxn ang="0">
                                <a:pos x="connsiteX1141" y="connsiteY1141"/>
                              </a:cxn>
                              <a:cxn ang="0">
                                <a:pos x="connsiteX1142" y="connsiteY1142"/>
                              </a:cxn>
                              <a:cxn ang="0">
                                <a:pos x="connsiteX1143" y="connsiteY1143"/>
                              </a:cxn>
                              <a:cxn ang="0">
                                <a:pos x="connsiteX1144" y="connsiteY1144"/>
                              </a:cxn>
                              <a:cxn ang="0">
                                <a:pos x="connsiteX1145" y="connsiteY1145"/>
                              </a:cxn>
                              <a:cxn ang="0">
                                <a:pos x="connsiteX1146" y="connsiteY1146"/>
                              </a:cxn>
                              <a:cxn ang="0">
                                <a:pos x="connsiteX1147" y="connsiteY1147"/>
                              </a:cxn>
                              <a:cxn ang="0">
                                <a:pos x="connsiteX1148" y="connsiteY1148"/>
                              </a:cxn>
                              <a:cxn ang="0">
                                <a:pos x="connsiteX1149" y="connsiteY1149"/>
                              </a:cxn>
                              <a:cxn ang="0">
                                <a:pos x="connsiteX1150" y="connsiteY1150"/>
                              </a:cxn>
                              <a:cxn ang="0">
                                <a:pos x="connsiteX1151" y="connsiteY1151"/>
                              </a:cxn>
                              <a:cxn ang="0">
                                <a:pos x="connsiteX1152" y="connsiteY1152"/>
                              </a:cxn>
                              <a:cxn ang="0">
                                <a:pos x="connsiteX1153" y="connsiteY1153"/>
                              </a:cxn>
                              <a:cxn ang="0">
                                <a:pos x="connsiteX1154" y="connsiteY1154"/>
                              </a:cxn>
                              <a:cxn ang="0">
                                <a:pos x="connsiteX1155" y="connsiteY1155"/>
                              </a:cxn>
                              <a:cxn ang="0">
                                <a:pos x="connsiteX1156" y="connsiteY1156"/>
                              </a:cxn>
                              <a:cxn ang="0">
                                <a:pos x="connsiteX1157" y="connsiteY1157"/>
                              </a:cxn>
                              <a:cxn ang="0">
                                <a:pos x="connsiteX1158" y="connsiteY1158"/>
                              </a:cxn>
                              <a:cxn ang="0">
                                <a:pos x="connsiteX1159" y="connsiteY1159"/>
                              </a:cxn>
                              <a:cxn ang="0">
                                <a:pos x="connsiteX1160" y="connsiteY1160"/>
                              </a:cxn>
                              <a:cxn ang="0">
                                <a:pos x="connsiteX1161" y="connsiteY1161"/>
                              </a:cxn>
                              <a:cxn ang="0">
                                <a:pos x="connsiteX1162" y="connsiteY1162"/>
                              </a:cxn>
                              <a:cxn ang="0">
                                <a:pos x="connsiteX1163" y="connsiteY1163"/>
                              </a:cxn>
                              <a:cxn ang="0">
                                <a:pos x="connsiteX1164" y="connsiteY1164"/>
                              </a:cxn>
                              <a:cxn ang="0">
                                <a:pos x="connsiteX1165" y="connsiteY1165"/>
                              </a:cxn>
                              <a:cxn ang="0">
                                <a:pos x="connsiteX1166" y="connsiteY1166"/>
                              </a:cxn>
                              <a:cxn ang="0">
                                <a:pos x="connsiteX1167" y="connsiteY1167"/>
                              </a:cxn>
                              <a:cxn ang="0">
                                <a:pos x="connsiteX1168" y="connsiteY1168"/>
                              </a:cxn>
                              <a:cxn ang="0">
                                <a:pos x="connsiteX1169" y="connsiteY1169"/>
                              </a:cxn>
                              <a:cxn ang="0">
                                <a:pos x="connsiteX1170" y="connsiteY1170"/>
                              </a:cxn>
                              <a:cxn ang="0">
                                <a:pos x="connsiteX1171" y="connsiteY1171"/>
                              </a:cxn>
                              <a:cxn ang="0">
                                <a:pos x="connsiteX1172" y="connsiteY1172"/>
                              </a:cxn>
                              <a:cxn ang="0">
                                <a:pos x="connsiteX1173" y="connsiteY1173"/>
                              </a:cxn>
                              <a:cxn ang="0">
                                <a:pos x="connsiteX1174" y="connsiteY1174"/>
                              </a:cxn>
                              <a:cxn ang="0">
                                <a:pos x="connsiteX1175" y="connsiteY1175"/>
                              </a:cxn>
                              <a:cxn ang="0">
                                <a:pos x="connsiteX1176" y="connsiteY1176"/>
                              </a:cxn>
                              <a:cxn ang="0">
                                <a:pos x="connsiteX1177" y="connsiteY1177"/>
                              </a:cxn>
                              <a:cxn ang="0">
                                <a:pos x="connsiteX1178" y="connsiteY1178"/>
                              </a:cxn>
                              <a:cxn ang="0">
                                <a:pos x="connsiteX1179" y="connsiteY1179"/>
                              </a:cxn>
                              <a:cxn ang="0">
                                <a:pos x="connsiteX1180" y="connsiteY1180"/>
                              </a:cxn>
                              <a:cxn ang="0">
                                <a:pos x="connsiteX1181" y="connsiteY1181"/>
                              </a:cxn>
                              <a:cxn ang="0">
                                <a:pos x="connsiteX1182" y="connsiteY1182"/>
                              </a:cxn>
                              <a:cxn ang="0">
                                <a:pos x="connsiteX1183" y="connsiteY1183"/>
                              </a:cxn>
                              <a:cxn ang="0">
                                <a:pos x="connsiteX1184" y="connsiteY1184"/>
                              </a:cxn>
                              <a:cxn ang="0">
                                <a:pos x="connsiteX1185" y="connsiteY1185"/>
                              </a:cxn>
                              <a:cxn ang="0">
                                <a:pos x="connsiteX1186" y="connsiteY1186"/>
                              </a:cxn>
                              <a:cxn ang="0">
                                <a:pos x="connsiteX1187" y="connsiteY1187"/>
                              </a:cxn>
                              <a:cxn ang="0">
                                <a:pos x="connsiteX1188" y="connsiteY1188"/>
                              </a:cxn>
                              <a:cxn ang="0">
                                <a:pos x="connsiteX1189" y="connsiteY1189"/>
                              </a:cxn>
                              <a:cxn ang="0">
                                <a:pos x="connsiteX1190" y="connsiteY1190"/>
                              </a:cxn>
                              <a:cxn ang="0">
                                <a:pos x="connsiteX1191" y="connsiteY1191"/>
                              </a:cxn>
                              <a:cxn ang="0">
                                <a:pos x="connsiteX1192" y="connsiteY1192"/>
                              </a:cxn>
                              <a:cxn ang="0">
                                <a:pos x="connsiteX1193" y="connsiteY1193"/>
                              </a:cxn>
                              <a:cxn ang="0">
                                <a:pos x="connsiteX1194" y="connsiteY1194"/>
                              </a:cxn>
                              <a:cxn ang="0">
                                <a:pos x="connsiteX1195" y="connsiteY1195"/>
                              </a:cxn>
                              <a:cxn ang="0">
                                <a:pos x="connsiteX1196" y="connsiteY1196"/>
                              </a:cxn>
                              <a:cxn ang="0">
                                <a:pos x="connsiteX1197" y="connsiteY1197"/>
                              </a:cxn>
                              <a:cxn ang="0">
                                <a:pos x="connsiteX1198" y="connsiteY1198"/>
                              </a:cxn>
                              <a:cxn ang="0">
                                <a:pos x="connsiteX1199" y="connsiteY1199"/>
                              </a:cxn>
                              <a:cxn ang="0">
                                <a:pos x="connsiteX1200" y="connsiteY1200"/>
                              </a:cxn>
                              <a:cxn ang="0">
                                <a:pos x="connsiteX1201" y="connsiteY1201"/>
                              </a:cxn>
                              <a:cxn ang="0">
                                <a:pos x="connsiteX1202" y="connsiteY1202"/>
                              </a:cxn>
                              <a:cxn ang="0">
                                <a:pos x="connsiteX1203" y="connsiteY1203"/>
                              </a:cxn>
                              <a:cxn ang="0">
                                <a:pos x="connsiteX1204" y="connsiteY1204"/>
                              </a:cxn>
                              <a:cxn ang="0">
                                <a:pos x="connsiteX1205" y="connsiteY1205"/>
                              </a:cxn>
                              <a:cxn ang="0">
                                <a:pos x="connsiteX1206" y="connsiteY1206"/>
                              </a:cxn>
                              <a:cxn ang="0">
                                <a:pos x="connsiteX1207" y="connsiteY1207"/>
                              </a:cxn>
                              <a:cxn ang="0">
                                <a:pos x="connsiteX1208" y="connsiteY1208"/>
                              </a:cxn>
                              <a:cxn ang="0">
                                <a:pos x="connsiteX1209" y="connsiteY1209"/>
                              </a:cxn>
                              <a:cxn ang="0">
                                <a:pos x="connsiteX1210" y="connsiteY1210"/>
                              </a:cxn>
                              <a:cxn ang="0">
                                <a:pos x="connsiteX1211" y="connsiteY1211"/>
                              </a:cxn>
                              <a:cxn ang="0">
                                <a:pos x="connsiteX1212" y="connsiteY1212"/>
                              </a:cxn>
                              <a:cxn ang="0">
                                <a:pos x="connsiteX1213" y="connsiteY1213"/>
                              </a:cxn>
                              <a:cxn ang="0">
                                <a:pos x="connsiteX1214" y="connsiteY1214"/>
                              </a:cxn>
                              <a:cxn ang="0">
                                <a:pos x="connsiteX1215" y="connsiteY1215"/>
                              </a:cxn>
                              <a:cxn ang="0">
                                <a:pos x="connsiteX1216" y="connsiteY1216"/>
                              </a:cxn>
                              <a:cxn ang="0">
                                <a:pos x="connsiteX1217" y="connsiteY1217"/>
                              </a:cxn>
                              <a:cxn ang="0">
                                <a:pos x="connsiteX1218" y="connsiteY1218"/>
                              </a:cxn>
                              <a:cxn ang="0">
                                <a:pos x="connsiteX1219" y="connsiteY1219"/>
                              </a:cxn>
                              <a:cxn ang="0">
                                <a:pos x="connsiteX1220" y="connsiteY1220"/>
                              </a:cxn>
                              <a:cxn ang="0">
                                <a:pos x="connsiteX1221" y="connsiteY1221"/>
                              </a:cxn>
                              <a:cxn ang="0">
                                <a:pos x="connsiteX1222" y="connsiteY1222"/>
                              </a:cxn>
                              <a:cxn ang="0">
                                <a:pos x="connsiteX1223" y="connsiteY1223"/>
                              </a:cxn>
                              <a:cxn ang="0">
                                <a:pos x="connsiteX1224" y="connsiteY1224"/>
                              </a:cxn>
                              <a:cxn ang="0">
                                <a:pos x="connsiteX1225" y="connsiteY1225"/>
                              </a:cxn>
                              <a:cxn ang="0">
                                <a:pos x="connsiteX1226" y="connsiteY1226"/>
                              </a:cxn>
                              <a:cxn ang="0">
                                <a:pos x="connsiteX1227" y="connsiteY1227"/>
                              </a:cxn>
                              <a:cxn ang="0">
                                <a:pos x="connsiteX1228" y="connsiteY1228"/>
                              </a:cxn>
                              <a:cxn ang="0">
                                <a:pos x="connsiteX1229" y="connsiteY1229"/>
                              </a:cxn>
                              <a:cxn ang="0">
                                <a:pos x="connsiteX1230" y="connsiteY1230"/>
                              </a:cxn>
                              <a:cxn ang="0">
                                <a:pos x="connsiteX1231" y="connsiteY1231"/>
                              </a:cxn>
                              <a:cxn ang="0">
                                <a:pos x="connsiteX1232" y="connsiteY1232"/>
                              </a:cxn>
                              <a:cxn ang="0">
                                <a:pos x="connsiteX1233" y="connsiteY1233"/>
                              </a:cxn>
                              <a:cxn ang="0">
                                <a:pos x="connsiteX1234" y="connsiteY1234"/>
                              </a:cxn>
                              <a:cxn ang="0">
                                <a:pos x="connsiteX1235" y="connsiteY1235"/>
                              </a:cxn>
                              <a:cxn ang="0">
                                <a:pos x="connsiteX1236" y="connsiteY1236"/>
                              </a:cxn>
                              <a:cxn ang="0">
                                <a:pos x="connsiteX1237" y="connsiteY1237"/>
                              </a:cxn>
                              <a:cxn ang="0">
                                <a:pos x="connsiteX1238" y="connsiteY1238"/>
                              </a:cxn>
                              <a:cxn ang="0">
                                <a:pos x="connsiteX1239" y="connsiteY1239"/>
                              </a:cxn>
                              <a:cxn ang="0">
                                <a:pos x="connsiteX1240" y="connsiteY1240"/>
                              </a:cxn>
                              <a:cxn ang="0">
                                <a:pos x="connsiteX1241" y="connsiteY1241"/>
                              </a:cxn>
                              <a:cxn ang="0">
                                <a:pos x="connsiteX1242" y="connsiteY1242"/>
                              </a:cxn>
                              <a:cxn ang="0">
                                <a:pos x="connsiteX1243" y="connsiteY1243"/>
                              </a:cxn>
                              <a:cxn ang="0">
                                <a:pos x="connsiteX1244" y="connsiteY1244"/>
                              </a:cxn>
                              <a:cxn ang="0">
                                <a:pos x="connsiteX1245" y="connsiteY1245"/>
                              </a:cxn>
                              <a:cxn ang="0">
                                <a:pos x="connsiteX1246" y="connsiteY1246"/>
                              </a:cxn>
                              <a:cxn ang="0">
                                <a:pos x="connsiteX1247" y="connsiteY1247"/>
                              </a:cxn>
                              <a:cxn ang="0">
                                <a:pos x="connsiteX1248" y="connsiteY1248"/>
                              </a:cxn>
                              <a:cxn ang="0">
                                <a:pos x="connsiteX1249" y="connsiteY1249"/>
                              </a:cxn>
                              <a:cxn ang="0">
                                <a:pos x="connsiteX1250" y="connsiteY1250"/>
                              </a:cxn>
                              <a:cxn ang="0">
                                <a:pos x="connsiteX1251" y="connsiteY1251"/>
                              </a:cxn>
                              <a:cxn ang="0">
                                <a:pos x="connsiteX1252" y="connsiteY1252"/>
                              </a:cxn>
                              <a:cxn ang="0">
                                <a:pos x="connsiteX1253" y="connsiteY1253"/>
                              </a:cxn>
                              <a:cxn ang="0">
                                <a:pos x="connsiteX1254" y="connsiteY1254"/>
                              </a:cxn>
                              <a:cxn ang="0">
                                <a:pos x="connsiteX1255" y="connsiteY1255"/>
                              </a:cxn>
                              <a:cxn ang="0">
                                <a:pos x="connsiteX1256" y="connsiteY1256"/>
                              </a:cxn>
                              <a:cxn ang="0">
                                <a:pos x="connsiteX1257" y="connsiteY1257"/>
                              </a:cxn>
                              <a:cxn ang="0">
                                <a:pos x="connsiteX1258" y="connsiteY1258"/>
                              </a:cxn>
                              <a:cxn ang="0">
                                <a:pos x="connsiteX1259" y="connsiteY1259"/>
                              </a:cxn>
                              <a:cxn ang="0">
                                <a:pos x="connsiteX1260" y="connsiteY1260"/>
                              </a:cxn>
                              <a:cxn ang="0">
                                <a:pos x="connsiteX1261" y="connsiteY1261"/>
                              </a:cxn>
                              <a:cxn ang="0">
                                <a:pos x="connsiteX1262" y="connsiteY1262"/>
                              </a:cxn>
                              <a:cxn ang="0">
                                <a:pos x="connsiteX1263" y="connsiteY1263"/>
                              </a:cxn>
                              <a:cxn ang="0">
                                <a:pos x="connsiteX1264" y="connsiteY1264"/>
                              </a:cxn>
                              <a:cxn ang="0">
                                <a:pos x="connsiteX1265" y="connsiteY1265"/>
                              </a:cxn>
                              <a:cxn ang="0">
                                <a:pos x="connsiteX1266" y="connsiteY1266"/>
                              </a:cxn>
                              <a:cxn ang="0">
                                <a:pos x="connsiteX1267" y="connsiteY1267"/>
                              </a:cxn>
                              <a:cxn ang="0">
                                <a:pos x="connsiteX1268" y="connsiteY1268"/>
                              </a:cxn>
                              <a:cxn ang="0">
                                <a:pos x="connsiteX1269" y="connsiteY1269"/>
                              </a:cxn>
                              <a:cxn ang="0">
                                <a:pos x="connsiteX1270" y="connsiteY1270"/>
                              </a:cxn>
                              <a:cxn ang="0">
                                <a:pos x="connsiteX1271" y="connsiteY1271"/>
                              </a:cxn>
                              <a:cxn ang="0">
                                <a:pos x="connsiteX1272" y="connsiteY1272"/>
                              </a:cxn>
                              <a:cxn ang="0">
                                <a:pos x="connsiteX1273" y="connsiteY1273"/>
                              </a:cxn>
                              <a:cxn ang="0">
                                <a:pos x="connsiteX1274" y="connsiteY1274"/>
                              </a:cxn>
                              <a:cxn ang="0">
                                <a:pos x="connsiteX1275" y="connsiteY1275"/>
                              </a:cxn>
                              <a:cxn ang="0">
                                <a:pos x="connsiteX1276" y="connsiteY1276"/>
                              </a:cxn>
                              <a:cxn ang="0">
                                <a:pos x="connsiteX1277" y="connsiteY1277"/>
                              </a:cxn>
                              <a:cxn ang="0">
                                <a:pos x="connsiteX1278" y="connsiteY1278"/>
                              </a:cxn>
                              <a:cxn ang="0">
                                <a:pos x="connsiteX1279" y="connsiteY1279"/>
                              </a:cxn>
                              <a:cxn ang="0">
                                <a:pos x="connsiteX1280" y="connsiteY1280"/>
                              </a:cxn>
                              <a:cxn ang="0">
                                <a:pos x="connsiteX1281" y="connsiteY1281"/>
                              </a:cxn>
                              <a:cxn ang="0">
                                <a:pos x="connsiteX1282" y="connsiteY1282"/>
                              </a:cxn>
                              <a:cxn ang="0">
                                <a:pos x="connsiteX1283" y="connsiteY1283"/>
                              </a:cxn>
                              <a:cxn ang="0">
                                <a:pos x="connsiteX1284" y="connsiteY1284"/>
                              </a:cxn>
                              <a:cxn ang="0">
                                <a:pos x="connsiteX1285" y="connsiteY1285"/>
                              </a:cxn>
                              <a:cxn ang="0">
                                <a:pos x="connsiteX1286" y="connsiteY1286"/>
                              </a:cxn>
                              <a:cxn ang="0">
                                <a:pos x="connsiteX1287" y="connsiteY1287"/>
                              </a:cxn>
                              <a:cxn ang="0">
                                <a:pos x="connsiteX1288" y="connsiteY1288"/>
                              </a:cxn>
                              <a:cxn ang="0">
                                <a:pos x="connsiteX1289" y="connsiteY1289"/>
                              </a:cxn>
                              <a:cxn ang="0">
                                <a:pos x="connsiteX1290" y="connsiteY1290"/>
                              </a:cxn>
                              <a:cxn ang="0">
                                <a:pos x="connsiteX1291" y="connsiteY1291"/>
                              </a:cxn>
                              <a:cxn ang="0">
                                <a:pos x="connsiteX1292" y="connsiteY1292"/>
                              </a:cxn>
                              <a:cxn ang="0">
                                <a:pos x="connsiteX1293" y="connsiteY1293"/>
                              </a:cxn>
                              <a:cxn ang="0">
                                <a:pos x="connsiteX1294" y="connsiteY1294"/>
                              </a:cxn>
                              <a:cxn ang="0">
                                <a:pos x="connsiteX1295" y="connsiteY1295"/>
                              </a:cxn>
                              <a:cxn ang="0">
                                <a:pos x="connsiteX1296" y="connsiteY1296"/>
                              </a:cxn>
                              <a:cxn ang="0">
                                <a:pos x="connsiteX1297" y="connsiteY1297"/>
                              </a:cxn>
                              <a:cxn ang="0">
                                <a:pos x="connsiteX1298" y="connsiteY1298"/>
                              </a:cxn>
                              <a:cxn ang="0">
                                <a:pos x="connsiteX1299" y="connsiteY1299"/>
                              </a:cxn>
                              <a:cxn ang="0">
                                <a:pos x="connsiteX1300" y="connsiteY1300"/>
                              </a:cxn>
                              <a:cxn ang="0">
                                <a:pos x="connsiteX1301" y="connsiteY1301"/>
                              </a:cxn>
                              <a:cxn ang="0">
                                <a:pos x="connsiteX1302" y="connsiteY1302"/>
                              </a:cxn>
                              <a:cxn ang="0">
                                <a:pos x="connsiteX1303" y="connsiteY1303"/>
                              </a:cxn>
                              <a:cxn ang="0">
                                <a:pos x="connsiteX1304" y="connsiteY1304"/>
                              </a:cxn>
                              <a:cxn ang="0">
                                <a:pos x="connsiteX1305" y="connsiteY1305"/>
                              </a:cxn>
                              <a:cxn ang="0">
                                <a:pos x="connsiteX1306" y="connsiteY1306"/>
                              </a:cxn>
                              <a:cxn ang="0">
                                <a:pos x="connsiteX1307" y="connsiteY1307"/>
                              </a:cxn>
                              <a:cxn ang="0">
                                <a:pos x="connsiteX1308" y="connsiteY1308"/>
                              </a:cxn>
                              <a:cxn ang="0">
                                <a:pos x="connsiteX1309" y="connsiteY1309"/>
                              </a:cxn>
                              <a:cxn ang="0">
                                <a:pos x="connsiteX1310" y="connsiteY1310"/>
                              </a:cxn>
                              <a:cxn ang="0">
                                <a:pos x="connsiteX1311" y="connsiteY1311"/>
                              </a:cxn>
                              <a:cxn ang="0">
                                <a:pos x="connsiteX1312" y="connsiteY1312"/>
                              </a:cxn>
                              <a:cxn ang="0">
                                <a:pos x="connsiteX1313" y="connsiteY1313"/>
                              </a:cxn>
                              <a:cxn ang="0">
                                <a:pos x="connsiteX1314" y="connsiteY1314"/>
                              </a:cxn>
                              <a:cxn ang="0">
                                <a:pos x="connsiteX1315" y="connsiteY1315"/>
                              </a:cxn>
                              <a:cxn ang="0">
                                <a:pos x="connsiteX1316" y="connsiteY1316"/>
                              </a:cxn>
                              <a:cxn ang="0">
                                <a:pos x="connsiteX1317" y="connsiteY1317"/>
                              </a:cxn>
                              <a:cxn ang="0">
                                <a:pos x="connsiteX1318" y="connsiteY1318"/>
                              </a:cxn>
                              <a:cxn ang="0">
                                <a:pos x="connsiteX1319" y="connsiteY1319"/>
                              </a:cxn>
                              <a:cxn ang="0">
                                <a:pos x="connsiteX1320" y="connsiteY1320"/>
                              </a:cxn>
                              <a:cxn ang="0">
                                <a:pos x="connsiteX1321" y="connsiteY1321"/>
                              </a:cxn>
                              <a:cxn ang="0">
                                <a:pos x="connsiteX1322" y="connsiteY1322"/>
                              </a:cxn>
                              <a:cxn ang="0">
                                <a:pos x="connsiteX1323" y="connsiteY1323"/>
                              </a:cxn>
                              <a:cxn ang="0">
                                <a:pos x="connsiteX1324" y="connsiteY1324"/>
                              </a:cxn>
                              <a:cxn ang="0">
                                <a:pos x="connsiteX1325" y="connsiteY1325"/>
                              </a:cxn>
                              <a:cxn ang="0">
                                <a:pos x="connsiteX1326" y="connsiteY1326"/>
                              </a:cxn>
                              <a:cxn ang="0">
                                <a:pos x="connsiteX1327" y="connsiteY1327"/>
                              </a:cxn>
                              <a:cxn ang="0">
                                <a:pos x="connsiteX1328" y="connsiteY1328"/>
                              </a:cxn>
                              <a:cxn ang="0">
                                <a:pos x="connsiteX1329" y="connsiteY1329"/>
                              </a:cxn>
                              <a:cxn ang="0">
                                <a:pos x="connsiteX1330" y="connsiteY1330"/>
                              </a:cxn>
                              <a:cxn ang="0">
                                <a:pos x="connsiteX1331" y="connsiteY1331"/>
                              </a:cxn>
                              <a:cxn ang="0">
                                <a:pos x="connsiteX1332" y="connsiteY1332"/>
                              </a:cxn>
                              <a:cxn ang="0">
                                <a:pos x="connsiteX1333" y="connsiteY1333"/>
                              </a:cxn>
                              <a:cxn ang="0">
                                <a:pos x="connsiteX1334" y="connsiteY1334"/>
                              </a:cxn>
                              <a:cxn ang="0">
                                <a:pos x="connsiteX1335" y="connsiteY1335"/>
                              </a:cxn>
                              <a:cxn ang="0">
                                <a:pos x="connsiteX1336" y="connsiteY1336"/>
                              </a:cxn>
                              <a:cxn ang="0">
                                <a:pos x="connsiteX1337" y="connsiteY1337"/>
                              </a:cxn>
                              <a:cxn ang="0">
                                <a:pos x="connsiteX1338" y="connsiteY1338"/>
                              </a:cxn>
                              <a:cxn ang="0">
                                <a:pos x="connsiteX1339" y="connsiteY1339"/>
                              </a:cxn>
                              <a:cxn ang="0">
                                <a:pos x="connsiteX1340" y="connsiteY1340"/>
                              </a:cxn>
                              <a:cxn ang="0">
                                <a:pos x="connsiteX1341" y="connsiteY1341"/>
                              </a:cxn>
                              <a:cxn ang="0">
                                <a:pos x="connsiteX1342" y="connsiteY1342"/>
                              </a:cxn>
                              <a:cxn ang="0">
                                <a:pos x="connsiteX1343" y="connsiteY1343"/>
                              </a:cxn>
                              <a:cxn ang="0">
                                <a:pos x="connsiteX1344" y="connsiteY1344"/>
                              </a:cxn>
                              <a:cxn ang="0">
                                <a:pos x="connsiteX1345" y="connsiteY1345"/>
                              </a:cxn>
                              <a:cxn ang="0">
                                <a:pos x="connsiteX1346" y="connsiteY1346"/>
                              </a:cxn>
                              <a:cxn ang="0">
                                <a:pos x="connsiteX1347" y="connsiteY1347"/>
                              </a:cxn>
                              <a:cxn ang="0">
                                <a:pos x="connsiteX1348" y="connsiteY1348"/>
                              </a:cxn>
                              <a:cxn ang="0">
                                <a:pos x="connsiteX1349" y="connsiteY1349"/>
                              </a:cxn>
                              <a:cxn ang="0">
                                <a:pos x="connsiteX1350" y="connsiteY1350"/>
                              </a:cxn>
                              <a:cxn ang="0">
                                <a:pos x="connsiteX1351" y="connsiteY1351"/>
                              </a:cxn>
                              <a:cxn ang="0">
                                <a:pos x="connsiteX1352" y="connsiteY1352"/>
                              </a:cxn>
                              <a:cxn ang="0">
                                <a:pos x="connsiteX1353" y="connsiteY1353"/>
                              </a:cxn>
                              <a:cxn ang="0">
                                <a:pos x="connsiteX1354" y="connsiteY1354"/>
                              </a:cxn>
                              <a:cxn ang="0">
                                <a:pos x="connsiteX1355" y="connsiteY1355"/>
                              </a:cxn>
                              <a:cxn ang="0">
                                <a:pos x="connsiteX1356" y="connsiteY1356"/>
                              </a:cxn>
                              <a:cxn ang="0">
                                <a:pos x="connsiteX1357" y="connsiteY1357"/>
                              </a:cxn>
                              <a:cxn ang="0">
                                <a:pos x="connsiteX1358" y="connsiteY1358"/>
                              </a:cxn>
                              <a:cxn ang="0">
                                <a:pos x="connsiteX1359" y="connsiteY1359"/>
                              </a:cxn>
                              <a:cxn ang="0">
                                <a:pos x="connsiteX1360" y="connsiteY1360"/>
                              </a:cxn>
                              <a:cxn ang="0">
                                <a:pos x="connsiteX1361" y="connsiteY1361"/>
                              </a:cxn>
                              <a:cxn ang="0">
                                <a:pos x="connsiteX1362" y="connsiteY1362"/>
                              </a:cxn>
                              <a:cxn ang="0">
                                <a:pos x="connsiteX1363" y="connsiteY1363"/>
                              </a:cxn>
                              <a:cxn ang="0">
                                <a:pos x="connsiteX1364" y="connsiteY1364"/>
                              </a:cxn>
                              <a:cxn ang="0">
                                <a:pos x="connsiteX1365" y="connsiteY1365"/>
                              </a:cxn>
                              <a:cxn ang="0">
                                <a:pos x="connsiteX1366" y="connsiteY1366"/>
                              </a:cxn>
                              <a:cxn ang="0">
                                <a:pos x="connsiteX1367" y="connsiteY1367"/>
                              </a:cxn>
                              <a:cxn ang="0">
                                <a:pos x="connsiteX1368" y="connsiteY1368"/>
                              </a:cxn>
                              <a:cxn ang="0">
                                <a:pos x="connsiteX1369" y="connsiteY1369"/>
                              </a:cxn>
                              <a:cxn ang="0">
                                <a:pos x="connsiteX1370" y="connsiteY1370"/>
                              </a:cxn>
                              <a:cxn ang="0">
                                <a:pos x="connsiteX1371" y="connsiteY1371"/>
                              </a:cxn>
                              <a:cxn ang="0">
                                <a:pos x="connsiteX1372" y="connsiteY1372"/>
                              </a:cxn>
                              <a:cxn ang="0">
                                <a:pos x="connsiteX1373" y="connsiteY1373"/>
                              </a:cxn>
                              <a:cxn ang="0">
                                <a:pos x="connsiteX1374" y="connsiteY1374"/>
                              </a:cxn>
                              <a:cxn ang="0">
                                <a:pos x="connsiteX1375" y="connsiteY1375"/>
                              </a:cxn>
                              <a:cxn ang="0">
                                <a:pos x="connsiteX1376" y="connsiteY1376"/>
                              </a:cxn>
                              <a:cxn ang="0">
                                <a:pos x="connsiteX1377" y="connsiteY1377"/>
                              </a:cxn>
                              <a:cxn ang="0">
                                <a:pos x="connsiteX1378" y="connsiteY1378"/>
                              </a:cxn>
                              <a:cxn ang="0">
                                <a:pos x="connsiteX1379" y="connsiteY1379"/>
                              </a:cxn>
                              <a:cxn ang="0">
                                <a:pos x="connsiteX1380" y="connsiteY1380"/>
                              </a:cxn>
                              <a:cxn ang="0">
                                <a:pos x="connsiteX1381" y="connsiteY1381"/>
                              </a:cxn>
                              <a:cxn ang="0">
                                <a:pos x="connsiteX1382" y="connsiteY1382"/>
                              </a:cxn>
                              <a:cxn ang="0">
                                <a:pos x="connsiteX1383" y="connsiteY1383"/>
                              </a:cxn>
                              <a:cxn ang="0">
                                <a:pos x="connsiteX1384" y="connsiteY1384"/>
                              </a:cxn>
                              <a:cxn ang="0">
                                <a:pos x="connsiteX1385" y="connsiteY1385"/>
                              </a:cxn>
                              <a:cxn ang="0">
                                <a:pos x="connsiteX1386" y="connsiteY1386"/>
                              </a:cxn>
                              <a:cxn ang="0">
                                <a:pos x="connsiteX1387" y="connsiteY1387"/>
                              </a:cxn>
                              <a:cxn ang="0">
                                <a:pos x="connsiteX1388" y="connsiteY1388"/>
                              </a:cxn>
                              <a:cxn ang="0">
                                <a:pos x="connsiteX1389" y="connsiteY1389"/>
                              </a:cxn>
                              <a:cxn ang="0">
                                <a:pos x="connsiteX1390" y="connsiteY1390"/>
                              </a:cxn>
                              <a:cxn ang="0">
                                <a:pos x="connsiteX1391" y="connsiteY1391"/>
                              </a:cxn>
                              <a:cxn ang="0">
                                <a:pos x="connsiteX1392" y="connsiteY1392"/>
                              </a:cxn>
                              <a:cxn ang="0">
                                <a:pos x="connsiteX1393" y="connsiteY1393"/>
                              </a:cxn>
                              <a:cxn ang="0">
                                <a:pos x="connsiteX1394" y="connsiteY1394"/>
                              </a:cxn>
                              <a:cxn ang="0">
                                <a:pos x="connsiteX1395" y="connsiteY1395"/>
                              </a:cxn>
                              <a:cxn ang="0">
                                <a:pos x="connsiteX1396" y="connsiteY1396"/>
                              </a:cxn>
                              <a:cxn ang="0">
                                <a:pos x="connsiteX1397" y="connsiteY1397"/>
                              </a:cxn>
                              <a:cxn ang="0">
                                <a:pos x="connsiteX1398" y="connsiteY1398"/>
                              </a:cxn>
                              <a:cxn ang="0">
                                <a:pos x="connsiteX1399" y="connsiteY1399"/>
                              </a:cxn>
                              <a:cxn ang="0">
                                <a:pos x="connsiteX1400" y="connsiteY1400"/>
                              </a:cxn>
                              <a:cxn ang="0">
                                <a:pos x="connsiteX1401" y="connsiteY1401"/>
                              </a:cxn>
                              <a:cxn ang="0">
                                <a:pos x="connsiteX1402" y="connsiteY1402"/>
                              </a:cxn>
                              <a:cxn ang="0">
                                <a:pos x="connsiteX1403" y="connsiteY1403"/>
                              </a:cxn>
                              <a:cxn ang="0">
                                <a:pos x="connsiteX1404" y="connsiteY1404"/>
                              </a:cxn>
                              <a:cxn ang="0">
                                <a:pos x="connsiteX1405" y="connsiteY1405"/>
                              </a:cxn>
                              <a:cxn ang="0">
                                <a:pos x="connsiteX1406" y="connsiteY1406"/>
                              </a:cxn>
                              <a:cxn ang="0">
                                <a:pos x="connsiteX1407" y="connsiteY1407"/>
                              </a:cxn>
                              <a:cxn ang="0">
                                <a:pos x="connsiteX1408" y="connsiteY1408"/>
                              </a:cxn>
                              <a:cxn ang="0">
                                <a:pos x="connsiteX1409" y="connsiteY1409"/>
                              </a:cxn>
                              <a:cxn ang="0">
                                <a:pos x="connsiteX1410" y="connsiteY1410"/>
                              </a:cxn>
                              <a:cxn ang="0">
                                <a:pos x="connsiteX1411" y="connsiteY1411"/>
                              </a:cxn>
                              <a:cxn ang="0">
                                <a:pos x="connsiteX1412" y="connsiteY1412"/>
                              </a:cxn>
                              <a:cxn ang="0">
                                <a:pos x="connsiteX1413" y="connsiteY1413"/>
                              </a:cxn>
                              <a:cxn ang="0">
                                <a:pos x="connsiteX1414" y="connsiteY1414"/>
                              </a:cxn>
                              <a:cxn ang="0">
                                <a:pos x="connsiteX1415" y="connsiteY1415"/>
                              </a:cxn>
                              <a:cxn ang="0">
                                <a:pos x="connsiteX1416" y="connsiteY1416"/>
                              </a:cxn>
                              <a:cxn ang="0">
                                <a:pos x="connsiteX1417" y="connsiteY1417"/>
                              </a:cxn>
                              <a:cxn ang="0">
                                <a:pos x="connsiteX1418" y="connsiteY1418"/>
                              </a:cxn>
                              <a:cxn ang="0">
                                <a:pos x="connsiteX1419" y="connsiteY1419"/>
                              </a:cxn>
                              <a:cxn ang="0">
                                <a:pos x="connsiteX1420" y="connsiteY1420"/>
                              </a:cxn>
                              <a:cxn ang="0">
                                <a:pos x="connsiteX1421" y="connsiteY1421"/>
                              </a:cxn>
                              <a:cxn ang="0">
                                <a:pos x="connsiteX1422" y="connsiteY1422"/>
                              </a:cxn>
                              <a:cxn ang="0">
                                <a:pos x="connsiteX1423" y="connsiteY1423"/>
                              </a:cxn>
                              <a:cxn ang="0">
                                <a:pos x="connsiteX1424" y="connsiteY1424"/>
                              </a:cxn>
                              <a:cxn ang="0">
                                <a:pos x="connsiteX1425" y="connsiteY1425"/>
                              </a:cxn>
                              <a:cxn ang="0">
                                <a:pos x="connsiteX1426" y="connsiteY1426"/>
                              </a:cxn>
                              <a:cxn ang="0">
                                <a:pos x="connsiteX1427" y="connsiteY1427"/>
                              </a:cxn>
                              <a:cxn ang="0">
                                <a:pos x="connsiteX1428" y="connsiteY1428"/>
                              </a:cxn>
                              <a:cxn ang="0">
                                <a:pos x="connsiteX1429" y="connsiteY1429"/>
                              </a:cxn>
                              <a:cxn ang="0">
                                <a:pos x="connsiteX1430" y="connsiteY1430"/>
                              </a:cxn>
                              <a:cxn ang="0">
                                <a:pos x="connsiteX1431" y="connsiteY1431"/>
                              </a:cxn>
                              <a:cxn ang="0">
                                <a:pos x="connsiteX1432" y="connsiteY1432"/>
                              </a:cxn>
                              <a:cxn ang="0">
                                <a:pos x="connsiteX1433" y="connsiteY1433"/>
                              </a:cxn>
                              <a:cxn ang="0">
                                <a:pos x="connsiteX1434" y="connsiteY1434"/>
                              </a:cxn>
                              <a:cxn ang="0">
                                <a:pos x="connsiteX1435" y="connsiteY1435"/>
                              </a:cxn>
                              <a:cxn ang="0">
                                <a:pos x="connsiteX1436" y="connsiteY1436"/>
                              </a:cxn>
                              <a:cxn ang="0">
                                <a:pos x="connsiteX1437" y="connsiteY1437"/>
                              </a:cxn>
                              <a:cxn ang="0">
                                <a:pos x="connsiteX1438" y="connsiteY1438"/>
                              </a:cxn>
                              <a:cxn ang="0">
                                <a:pos x="connsiteX1439" y="connsiteY1439"/>
                              </a:cxn>
                              <a:cxn ang="0">
                                <a:pos x="connsiteX1440" y="connsiteY1440"/>
                              </a:cxn>
                              <a:cxn ang="0">
                                <a:pos x="connsiteX1441" y="connsiteY1441"/>
                              </a:cxn>
                              <a:cxn ang="0">
                                <a:pos x="connsiteX1442" y="connsiteY1442"/>
                              </a:cxn>
                              <a:cxn ang="0">
                                <a:pos x="connsiteX1443" y="connsiteY1443"/>
                              </a:cxn>
                              <a:cxn ang="0">
                                <a:pos x="connsiteX1444" y="connsiteY1444"/>
                              </a:cxn>
                              <a:cxn ang="0">
                                <a:pos x="connsiteX1445" y="connsiteY1445"/>
                              </a:cxn>
                              <a:cxn ang="0">
                                <a:pos x="connsiteX1446" y="connsiteY1446"/>
                              </a:cxn>
                              <a:cxn ang="0">
                                <a:pos x="connsiteX1447" y="connsiteY1447"/>
                              </a:cxn>
                              <a:cxn ang="0">
                                <a:pos x="connsiteX1448" y="connsiteY1448"/>
                              </a:cxn>
                              <a:cxn ang="0">
                                <a:pos x="connsiteX1449" y="connsiteY1449"/>
                              </a:cxn>
                              <a:cxn ang="0">
                                <a:pos x="connsiteX1450" y="connsiteY1450"/>
                              </a:cxn>
                              <a:cxn ang="0">
                                <a:pos x="connsiteX1451" y="connsiteY1451"/>
                              </a:cxn>
                              <a:cxn ang="0">
                                <a:pos x="connsiteX1452" y="connsiteY1452"/>
                              </a:cxn>
                              <a:cxn ang="0">
                                <a:pos x="connsiteX1453" y="connsiteY1453"/>
                              </a:cxn>
                              <a:cxn ang="0">
                                <a:pos x="connsiteX1454" y="connsiteY1454"/>
                              </a:cxn>
                              <a:cxn ang="0">
                                <a:pos x="connsiteX1455" y="connsiteY1455"/>
                              </a:cxn>
                              <a:cxn ang="0">
                                <a:pos x="connsiteX1456" y="connsiteY1456"/>
                              </a:cxn>
                              <a:cxn ang="0">
                                <a:pos x="connsiteX1457" y="connsiteY1457"/>
                              </a:cxn>
                              <a:cxn ang="0">
                                <a:pos x="connsiteX1458" y="connsiteY1458"/>
                              </a:cxn>
                              <a:cxn ang="0">
                                <a:pos x="connsiteX1459" y="connsiteY1459"/>
                              </a:cxn>
                              <a:cxn ang="0">
                                <a:pos x="connsiteX1460" y="connsiteY1460"/>
                              </a:cxn>
                              <a:cxn ang="0">
                                <a:pos x="connsiteX1461" y="connsiteY1461"/>
                              </a:cxn>
                              <a:cxn ang="0">
                                <a:pos x="connsiteX1462" y="connsiteY1462"/>
                              </a:cxn>
                              <a:cxn ang="0">
                                <a:pos x="connsiteX1463" y="connsiteY1463"/>
                              </a:cxn>
                              <a:cxn ang="0">
                                <a:pos x="connsiteX1464" y="connsiteY1464"/>
                              </a:cxn>
                              <a:cxn ang="0">
                                <a:pos x="connsiteX1465" y="connsiteY1465"/>
                              </a:cxn>
                              <a:cxn ang="0">
                                <a:pos x="connsiteX1466" y="connsiteY1466"/>
                              </a:cxn>
                              <a:cxn ang="0">
                                <a:pos x="connsiteX1467" y="connsiteY1467"/>
                              </a:cxn>
                              <a:cxn ang="0">
                                <a:pos x="connsiteX1468" y="connsiteY1468"/>
                              </a:cxn>
                              <a:cxn ang="0">
                                <a:pos x="connsiteX1469" y="connsiteY1469"/>
                              </a:cxn>
                              <a:cxn ang="0">
                                <a:pos x="connsiteX1470" y="connsiteY1470"/>
                              </a:cxn>
                              <a:cxn ang="0">
                                <a:pos x="connsiteX1471" y="connsiteY1471"/>
                              </a:cxn>
                              <a:cxn ang="0">
                                <a:pos x="connsiteX1472" y="connsiteY1472"/>
                              </a:cxn>
                              <a:cxn ang="0">
                                <a:pos x="connsiteX1473" y="connsiteY1473"/>
                              </a:cxn>
                              <a:cxn ang="0">
                                <a:pos x="connsiteX1474" y="connsiteY1474"/>
                              </a:cxn>
                              <a:cxn ang="0">
                                <a:pos x="connsiteX1475" y="connsiteY1475"/>
                              </a:cxn>
                              <a:cxn ang="0">
                                <a:pos x="connsiteX1476" y="connsiteY1476"/>
                              </a:cxn>
                              <a:cxn ang="0">
                                <a:pos x="connsiteX1477" y="connsiteY1477"/>
                              </a:cxn>
                              <a:cxn ang="0">
                                <a:pos x="connsiteX1478" y="connsiteY1478"/>
                              </a:cxn>
                              <a:cxn ang="0">
                                <a:pos x="connsiteX1479" y="connsiteY1479"/>
                              </a:cxn>
                              <a:cxn ang="0">
                                <a:pos x="connsiteX1480" y="connsiteY1480"/>
                              </a:cxn>
                              <a:cxn ang="0">
                                <a:pos x="connsiteX1481" y="connsiteY1481"/>
                              </a:cxn>
                              <a:cxn ang="0">
                                <a:pos x="connsiteX1482" y="connsiteY1482"/>
                              </a:cxn>
                              <a:cxn ang="0">
                                <a:pos x="connsiteX1483" y="connsiteY1483"/>
                              </a:cxn>
                              <a:cxn ang="0">
                                <a:pos x="connsiteX1484" y="connsiteY1484"/>
                              </a:cxn>
                              <a:cxn ang="0">
                                <a:pos x="connsiteX1485" y="connsiteY1485"/>
                              </a:cxn>
                              <a:cxn ang="0">
                                <a:pos x="connsiteX1486" y="connsiteY1486"/>
                              </a:cxn>
                              <a:cxn ang="0">
                                <a:pos x="connsiteX1487" y="connsiteY1487"/>
                              </a:cxn>
                              <a:cxn ang="0">
                                <a:pos x="connsiteX1488" y="connsiteY1488"/>
                              </a:cxn>
                              <a:cxn ang="0">
                                <a:pos x="connsiteX1489" y="connsiteY1489"/>
                              </a:cxn>
                              <a:cxn ang="0">
                                <a:pos x="connsiteX1490" y="connsiteY1490"/>
                              </a:cxn>
                              <a:cxn ang="0">
                                <a:pos x="connsiteX1491" y="connsiteY1491"/>
                              </a:cxn>
                              <a:cxn ang="0">
                                <a:pos x="connsiteX1492" y="connsiteY1492"/>
                              </a:cxn>
                              <a:cxn ang="0">
                                <a:pos x="connsiteX1493" y="connsiteY1493"/>
                              </a:cxn>
                              <a:cxn ang="0">
                                <a:pos x="connsiteX1494" y="connsiteY1494"/>
                              </a:cxn>
                              <a:cxn ang="0">
                                <a:pos x="connsiteX1495" y="connsiteY1495"/>
                              </a:cxn>
                              <a:cxn ang="0">
                                <a:pos x="connsiteX1496" y="connsiteY1496"/>
                              </a:cxn>
                              <a:cxn ang="0">
                                <a:pos x="connsiteX1497" y="connsiteY1497"/>
                              </a:cxn>
                              <a:cxn ang="0">
                                <a:pos x="connsiteX1498" y="connsiteY1498"/>
                              </a:cxn>
                              <a:cxn ang="0">
                                <a:pos x="connsiteX1499" y="connsiteY1499"/>
                              </a:cxn>
                              <a:cxn ang="0">
                                <a:pos x="connsiteX1500" y="connsiteY1500"/>
                              </a:cxn>
                              <a:cxn ang="0">
                                <a:pos x="connsiteX1501" y="connsiteY1501"/>
                              </a:cxn>
                              <a:cxn ang="0">
                                <a:pos x="connsiteX1502" y="connsiteY1502"/>
                              </a:cxn>
                              <a:cxn ang="0">
                                <a:pos x="connsiteX1503" y="connsiteY1503"/>
                              </a:cxn>
                              <a:cxn ang="0">
                                <a:pos x="connsiteX1504" y="connsiteY1504"/>
                              </a:cxn>
                              <a:cxn ang="0">
                                <a:pos x="connsiteX1505" y="connsiteY1505"/>
                              </a:cxn>
                              <a:cxn ang="0">
                                <a:pos x="connsiteX1506" y="connsiteY1506"/>
                              </a:cxn>
                              <a:cxn ang="0">
                                <a:pos x="connsiteX1507" y="connsiteY1507"/>
                              </a:cxn>
                              <a:cxn ang="0">
                                <a:pos x="connsiteX1508" y="connsiteY1508"/>
                              </a:cxn>
                              <a:cxn ang="0">
                                <a:pos x="connsiteX1509" y="connsiteY1509"/>
                              </a:cxn>
                              <a:cxn ang="0">
                                <a:pos x="connsiteX1510" y="connsiteY1510"/>
                              </a:cxn>
                              <a:cxn ang="0">
                                <a:pos x="connsiteX1511" y="connsiteY1511"/>
                              </a:cxn>
                              <a:cxn ang="0">
                                <a:pos x="connsiteX1512" y="connsiteY1512"/>
                              </a:cxn>
                              <a:cxn ang="0">
                                <a:pos x="connsiteX1513" y="connsiteY1513"/>
                              </a:cxn>
                              <a:cxn ang="0">
                                <a:pos x="connsiteX1514" y="connsiteY1514"/>
                              </a:cxn>
                              <a:cxn ang="0">
                                <a:pos x="connsiteX1515" y="connsiteY1515"/>
                              </a:cxn>
                              <a:cxn ang="0">
                                <a:pos x="connsiteX1516" y="connsiteY1516"/>
                              </a:cxn>
                              <a:cxn ang="0">
                                <a:pos x="connsiteX1517" y="connsiteY1517"/>
                              </a:cxn>
                              <a:cxn ang="0">
                                <a:pos x="connsiteX1518" y="connsiteY1518"/>
                              </a:cxn>
                              <a:cxn ang="0">
                                <a:pos x="connsiteX1519" y="connsiteY1519"/>
                              </a:cxn>
                              <a:cxn ang="0">
                                <a:pos x="connsiteX1520" y="connsiteY1520"/>
                              </a:cxn>
                              <a:cxn ang="0">
                                <a:pos x="connsiteX1521" y="connsiteY1521"/>
                              </a:cxn>
                              <a:cxn ang="0">
                                <a:pos x="connsiteX1522" y="connsiteY1522"/>
                              </a:cxn>
                              <a:cxn ang="0">
                                <a:pos x="connsiteX1523" y="connsiteY1523"/>
                              </a:cxn>
                              <a:cxn ang="0">
                                <a:pos x="connsiteX1524" y="connsiteY1524"/>
                              </a:cxn>
                              <a:cxn ang="0">
                                <a:pos x="connsiteX1525" y="connsiteY1525"/>
                              </a:cxn>
                              <a:cxn ang="0">
                                <a:pos x="connsiteX1526" y="connsiteY1526"/>
                              </a:cxn>
                              <a:cxn ang="0">
                                <a:pos x="connsiteX1527" y="connsiteY1527"/>
                              </a:cxn>
                              <a:cxn ang="0">
                                <a:pos x="connsiteX1528" y="connsiteY1528"/>
                              </a:cxn>
                              <a:cxn ang="0">
                                <a:pos x="connsiteX1529" y="connsiteY1529"/>
                              </a:cxn>
                              <a:cxn ang="0">
                                <a:pos x="connsiteX1530" y="connsiteY1530"/>
                              </a:cxn>
                              <a:cxn ang="0">
                                <a:pos x="connsiteX1531" y="connsiteY1531"/>
                              </a:cxn>
                              <a:cxn ang="0">
                                <a:pos x="connsiteX1532" y="connsiteY1532"/>
                              </a:cxn>
                              <a:cxn ang="0">
                                <a:pos x="connsiteX1533" y="connsiteY1533"/>
                              </a:cxn>
                              <a:cxn ang="0">
                                <a:pos x="connsiteX1534" y="connsiteY1534"/>
                              </a:cxn>
                              <a:cxn ang="0">
                                <a:pos x="connsiteX1535" y="connsiteY1535"/>
                              </a:cxn>
                              <a:cxn ang="0">
                                <a:pos x="connsiteX1536" y="connsiteY1536"/>
                              </a:cxn>
                              <a:cxn ang="0">
                                <a:pos x="connsiteX1537" y="connsiteY1537"/>
                              </a:cxn>
                              <a:cxn ang="0">
                                <a:pos x="connsiteX1538" y="connsiteY1538"/>
                              </a:cxn>
                              <a:cxn ang="0">
                                <a:pos x="connsiteX1539" y="connsiteY1539"/>
                              </a:cxn>
                              <a:cxn ang="0">
                                <a:pos x="connsiteX1540" y="connsiteY1540"/>
                              </a:cxn>
                              <a:cxn ang="0">
                                <a:pos x="connsiteX1541" y="connsiteY1541"/>
                              </a:cxn>
                              <a:cxn ang="0">
                                <a:pos x="connsiteX1542" y="connsiteY1542"/>
                              </a:cxn>
                              <a:cxn ang="0">
                                <a:pos x="connsiteX1543" y="connsiteY1543"/>
                              </a:cxn>
                              <a:cxn ang="0">
                                <a:pos x="connsiteX1544" y="connsiteY1544"/>
                              </a:cxn>
                              <a:cxn ang="0">
                                <a:pos x="connsiteX1545" y="connsiteY1545"/>
                              </a:cxn>
                              <a:cxn ang="0">
                                <a:pos x="connsiteX1546" y="connsiteY1546"/>
                              </a:cxn>
                              <a:cxn ang="0">
                                <a:pos x="connsiteX1547" y="connsiteY1547"/>
                              </a:cxn>
                              <a:cxn ang="0">
                                <a:pos x="connsiteX1548" y="connsiteY1548"/>
                              </a:cxn>
                              <a:cxn ang="0">
                                <a:pos x="connsiteX1549" y="connsiteY1549"/>
                              </a:cxn>
                              <a:cxn ang="0">
                                <a:pos x="connsiteX1550" y="connsiteY1550"/>
                              </a:cxn>
                              <a:cxn ang="0">
                                <a:pos x="connsiteX1551" y="connsiteY1551"/>
                              </a:cxn>
                              <a:cxn ang="0">
                                <a:pos x="connsiteX1552" y="connsiteY1552"/>
                              </a:cxn>
                              <a:cxn ang="0">
                                <a:pos x="connsiteX1553" y="connsiteY1553"/>
                              </a:cxn>
                              <a:cxn ang="0">
                                <a:pos x="connsiteX1554" y="connsiteY1554"/>
                              </a:cxn>
                              <a:cxn ang="0">
                                <a:pos x="connsiteX1555" y="connsiteY1555"/>
                              </a:cxn>
                              <a:cxn ang="0">
                                <a:pos x="connsiteX1556" y="connsiteY1556"/>
                              </a:cxn>
                              <a:cxn ang="0">
                                <a:pos x="connsiteX1557" y="connsiteY1557"/>
                              </a:cxn>
                              <a:cxn ang="0">
                                <a:pos x="connsiteX1558" y="connsiteY1558"/>
                              </a:cxn>
                              <a:cxn ang="0">
                                <a:pos x="connsiteX1559" y="connsiteY1559"/>
                              </a:cxn>
                              <a:cxn ang="0">
                                <a:pos x="connsiteX1560" y="connsiteY1560"/>
                              </a:cxn>
                              <a:cxn ang="0">
                                <a:pos x="connsiteX1561" y="connsiteY1561"/>
                              </a:cxn>
                              <a:cxn ang="0">
                                <a:pos x="connsiteX1562" y="connsiteY1562"/>
                              </a:cxn>
                              <a:cxn ang="0">
                                <a:pos x="connsiteX1563" y="connsiteY1563"/>
                              </a:cxn>
                              <a:cxn ang="0">
                                <a:pos x="connsiteX1564" y="connsiteY1564"/>
                              </a:cxn>
                              <a:cxn ang="0">
                                <a:pos x="connsiteX1565" y="connsiteY1565"/>
                              </a:cxn>
                              <a:cxn ang="0">
                                <a:pos x="connsiteX1566" y="connsiteY1566"/>
                              </a:cxn>
                              <a:cxn ang="0">
                                <a:pos x="connsiteX1567" y="connsiteY1567"/>
                              </a:cxn>
                              <a:cxn ang="0">
                                <a:pos x="connsiteX1568" y="connsiteY1568"/>
                              </a:cxn>
                              <a:cxn ang="0">
                                <a:pos x="connsiteX1569" y="connsiteY1569"/>
                              </a:cxn>
                              <a:cxn ang="0">
                                <a:pos x="connsiteX1570" y="connsiteY1570"/>
                              </a:cxn>
                              <a:cxn ang="0">
                                <a:pos x="connsiteX1571" y="connsiteY1571"/>
                              </a:cxn>
                              <a:cxn ang="0">
                                <a:pos x="connsiteX1572" y="connsiteY1572"/>
                              </a:cxn>
                              <a:cxn ang="0">
                                <a:pos x="connsiteX1573" y="connsiteY1573"/>
                              </a:cxn>
                              <a:cxn ang="0">
                                <a:pos x="connsiteX1574" y="connsiteY1574"/>
                              </a:cxn>
                              <a:cxn ang="0">
                                <a:pos x="connsiteX1575" y="connsiteY1575"/>
                              </a:cxn>
                              <a:cxn ang="0">
                                <a:pos x="connsiteX1576" y="connsiteY1576"/>
                              </a:cxn>
                              <a:cxn ang="0">
                                <a:pos x="connsiteX1577" y="connsiteY1577"/>
                              </a:cxn>
                              <a:cxn ang="0">
                                <a:pos x="connsiteX1578" y="connsiteY1578"/>
                              </a:cxn>
                              <a:cxn ang="0">
                                <a:pos x="connsiteX1579" y="connsiteY1579"/>
                              </a:cxn>
                              <a:cxn ang="0">
                                <a:pos x="connsiteX1580" y="connsiteY1580"/>
                              </a:cxn>
                              <a:cxn ang="0">
                                <a:pos x="connsiteX1581" y="connsiteY1581"/>
                              </a:cxn>
                              <a:cxn ang="0">
                                <a:pos x="connsiteX1582" y="connsiteY1582"/>
                              </a:cxn>
                              <a:cxn ang="0">
                                <a:pos x="connsiteX1583" y="connsiteY1583"/>
                              </a:cxn>
                              <a:cxn ang="0">
                                <a:pos x="connsiteX1584" y="connsiteY1584"/>
                              </a:cxn>
                              <a:cxn ang="0">
                                <a:pos x="connsiteX1585" y="connsiteY1585"/>
                              </a:cxn>
                              <a:cxn ang="0">
                                <a:pos x="connsiteX1586" y="connsiteY1586"/>
                              </a:cxn>
                              <a:cxn ang="0">
                                <a:pos x="connsiteX1587" y="connsiteY1587"/>
                              </a:cxn>
                              <a:cxn ang="0">
                                <a:pos x="connsiteX1588" y="connsiteY1588"/>
                              </a:cxn>
                              <a:cxn ang="0">
                                <a:pos x="connsiteX1589" y="connsiteY1589"/>
                              </a:cxn>
                              <a:cxn ang="0">
                                <a:pos x="connsiteX1590" y="connsiteY1590"/>
                              </a:cxn>
                              <a:cxn ang="0">
                                <a:pos x="connsiteX1591" y="connsiteY1591"/>
                              </a:cxn>
                              <a:cxn ang="0">
                                <a:pos x="connsiteX1592" y="connsiteY1592"/>
                              </a:cxn>
                              <a:cxn ang="0">
                                <a:pos x="connsiteX1593" y="connsiteY1593"/>
                              </a:cxn>
                              <a:cxn ang="0">
                                <a:pos x="connsiteX1594" y="connsiteY1594"/>
                              </a:cxn>
                              <a:cxn ang="0">
                                <a:pos x="connsiteX1595" y="connsiteY1595"/>
                              </a:cxn>
                              <a:cxn ang="0">
                                <a:pos x="connsiteX1596" y="connsiteY1596"/>
                              </a:cxn>
                              <a:cxn ang="0">
                                <a:pos x="connsiteX1597" y="connsiteY1597"/>
                              </a:cxn>
                              <a:cxn ang="0">
                                <a:pos x="connsiteX1598" y="connsiteY1598"/>
                              </a:cxn>
                              <a:cxn ang="0">
                                <a:pos x="connsiteX1599" y="connsiteY1599"/>
                              </a:cxn>
                              <a:cxn ang="0">
                                <a:pos x="connsiteX1600" y="connsiteY1600"/>
                              </a:cxn>
                              <a:cxn ang="0">
                                <a:pos x="connsiteX1601" y="connsiteY1601"/>
                              </a:cxn>
                              <a:cxn ang="0">
                                <a:pos x="connsiteX1602" y="connsiteY1602"/>
                              </a:cxn>
                              <a:cxn ang="0">
                                <a:pos x="connsiteX1603" y="connsiteY1603"/>
                              </a:cxn>
                              <a:cxn ang="0">
                                <a:pos x="connsiteX1604" y="connsiteY1604"/>
                              </a:cxn>
                              <a:cxn ang="0">
                                <a:pos x="connsiteX1605" y="connsiteY1605"/>
                              </a:cxn>
                              <a:cxn ang="0">
                                <a:pos x="connsiteX1606" y="connsiteY1606"/>
                              </a:cxn>
                              <a:cxn ang="0">
                                <a:pos x="connsiteX1607" y="connsiteY1607"/>
                              </a:cxn>
                              <a:cxn ang="0">
                                <a:pos x="connsiteX1608" y="connsiteY1608"/>
                              </a:cxn>
                              <a:cxn ang="0">
                                <a:pos x="connsiteX1609" y="connsiteY1609"/>
                              </a:cxn>
                              <a:cxn ang="0">
                                <a:pos x="connsiteX1610" y="connsiteY1610"/>
                              </a:cxn>
                              <a:cxn ang="0">
                                <a:pos x="connsiteX1611" y="connsiteY1611"/>
                              </a:cxn>
                              <a:cxn ang="0">
                                <a:pos x="connsiteX1612" y="connsiteY1612"/>
                              </a:cxn>
                              <a:cxn ang="0">
                                <a:pos x="connsiteX1613" y="connsiteY1613"/>
                              </a:cxn>
                              <a:cxn ang="0">
                                <a:pos x="connsiteX1614" y="connsiteY1614"/>
                              </a:cxn>
                              <a:cxn ang="0">
                                <a:pos x="connsiteX1615" y="connsiteY1615"/>
                              </a:cxn>
                              <a:cxn ang="0">
                                <a:pos x="connsiteX1616" y="connsiteY1616"/>
                              </a:cxn>
                              <a:cxn ang="0">
                                <a:pos x="connsiteX1617" y="connsiteY1617"/>
                              </a:cxn>
                              <a:cxn ang="0">
                                <a:pos x="connsiteX1618" y="connsiteY1618"/>
                              </a:cxn>
                              <a:cxn ang="0">
                                <a:pos x="connsiteX1619" y="connsiteY1619"/>
                              </a:cxn>
                              <a:cxn ang="0">
                                <a:pos x="connsiteX1620" y="connsiteY1620"/>
                              </a:cxn>
                              <a:cxn ang="0">
                                <a:pos x="connsiteX1621" y="connsiteY1621"/>
                              </a:cxn>
                              <a:cxn ang="0">
                                <a:pos x="connsiteX1622" y="connsiteY1622"/>
                              </a:cxn>
                              <a:cxn ang="0">
                                <a:pos x="connsiteX1623" y="connsiteY1623"/>
                              </a:cxn>
                              <a:cxn ang="0">
                                <a:pos x="connsiteX1624" y="connsiteY1624"/>
                              </a:cxn>
                              <a:cxn ang="0">
                                <a:pos x="connsiteX1625" y="connsiteY1625"/>
                              </a:cxn>
                              <a:cxn ang="0">
                                <a:pos x="connsiteX1626" y="connsiteY1626"/>
                              </a:cxn>
                              <a:cxn ang="0">
                                <a:pos x="connsiteX1627" y="connsiteY1627"/>
                              </a:cxn>
                              <a:cxn ang="0">
                                <a:pos x="connsiteX1628" y="connsiteY1628"/>
                              </a:cxn>
                              <a:cxn ang="0">
                                <a:pos x="connsiteX1629" y="connsiteY1629"/>
                              </a:cxn>
                              <a:cxn ang="0">
                                <a:pos x="connsiteX1630" y="connsiteY1630"/>
                              </a:cxn>
                              <a:cxn ang="0">
                                <a:pos x="connsiteX1631" y="connsiteY1631"/>
                              </a:cxn>
                              <a:cxn ang="0">
                                <a:pos x="connsiteX1632" y="connsiteY1632"/>
                              </a:cxn>
                              <a:cxn ang="0">
                                <a:pos x="connsiteX1633" y="connsiteY1633"/>
                              </a:cxn>
                              <a:cxn ang="0">
                                <a:pos x="connsiteX1634" y="connsiteY1634"/>
                              </a:cxn>
                              <a:cxn ang="0">
                                <a:pos x="connsiteX1635" y="connsiteY1635"/>
                              </a:cxn>
                              <a:cxn ang="0">
                                <a:pos x="connsiteX1636" y="connsiteY1636"/>
                              </a:cxn>
                              <a:cxn ang="0">
                                <a:pos x="connsiteX1637" y="connsiteY1637"/>
                              </a:cxn>
                              <a:cxn ang="0">
                                <a:pos x="connsiteX1638" y="connsiteY1638"/>
                              </a:cxn>
                              <a:cxn ang="0">
                                <a:pos x="connsiteX1639" y="connsiteY1639"/>
                              </a:cxn>
                              <a:cxn ang="0">
                                <a:pos x="connsiteX1640" y="connsiteY1640"/>
                              </a:cxn>
                              <a:cxn ang="0">
                                <a:pos x="connsiteX1641" y="connsiteY1641"/>
                              </a:cxn>
                              <a:cxn ang="0">
                                <a:pos x="connsiteX1642" y="connsiteY1642"/>
                              </a:cxn>
                              <a:cxn ang="0">
                                <a:pos x="connsiteX1643" y="connsiteY1643"/>
                              </a:cxn>
                              <a:cxn ang="0">
                                <a:pos x="connsiteX1644" y="connsiteY1644"/>
                              </a:cxn>
                              <a:cxn ang="0">
                                <a:pos x="connsiteX1645" y="connsiteY1645"/>
                              </a:cxn>
                              <a:cxn ang="0">
                                <a:pos x="connsiteX1646" y="connsiteY1646"/>
                              </a:cxn>
                              <a:cxn ang="0">
                                <a:pos x="connsiteX1647" y="connsiteY1647"/>
                              </a:cxn>
                              <a:cxn ang="0">
                                <a:pos x="connsiteX1648" y="connsiteY1648"/>
                              </a:cxn>
                              <a:cxn ang="0">
                                <a:pos x="connsiteX1649" y="connsiteY1649"/>
                              </a:cxn>
                              <a:cxn ang="0">
                                <a:pos x="connsiteX1650" y="connsiteY1650"/>
                              </a:cxn>
                              <a:cxn ang="0">
                                <a:pos x="connsiteX1651" y="connsiteY1651"/>
                              </a:cxn>
                              <a:cxn ang="0">
                                <a:pos x="connsiteX1652" y="connsiteY1652"/>
                              </a:cxn>
                              <a:cxn ang="0">
                                <a:pos x="connsiteX1653" y="connsiteY1653"/>
                              </a:cxn>
                              <a:cxn ang="0">
                                <a:pos x="connsiteX1654" y="connsiteY1654"/>
                              </a:cxn>
                              <a:cxn ang="0">
                                <a:pos x="connsiteX1655" y="connsiteY1655"/>
                              </a:cxn>
                              <a:cxn ang="0">
                                <a:pos x="connsiteX1656" y="connsiteY1656"/>
                              </a:cxn>
                              <a:cxn ang="0">
                                <a:pos x="connsiteX1657" y="connsiteY1657"/>
                              </a:cxn>
                              <a:cxn ang="0">
                                <a:pos x="connsiteX1658" y="connsiteY1658"/>
                              </a:cxn>
                              <a:cxn ang="0">
                                <a:pos x="connsiteX1659" y="connsiteY1659"/>
                              </a:cxn>
                              <a:cxn ang="0">
                                <a:pos x="connsiteX1660" y="connsiteY1660"/>
                              </a:cxn>
                              <a:cxn ang="0">
                                <a:pos x="connsiteX1661" y="connsiteY1661"/>
                              </a:cxn>
                              <a:cxn ang="0">
                                <a:pos x="connsiteX1662" y="connsiteY1662"/>
                              </a:cxn>
                              <a:cxn ang="0">
                                <a:pos x="connsiteX1663" y="connsiteY1663"/>
                              </a:cxn>
                              <a:cxn ang="0">
                                <a:pos x="connsiteX1664" y="connsiteY1664"/>
                              </a:cxn>
                              <a:cxn ang="0">
                                <a:pos x="connsiteX1665" y="connsiteY1665"/>
                              </a:cxn>
                              <a:cxn ang="0">
                                <a:pos x="connsiteX1666" y="connsiteY1666"/>
                              </a:cxn>
                              <a:cxn ang="0">
                                <a:pos x="connsiteX1667" y="connsiteY1667"/>
                              </a:cxn>
                              <a:cxn ang="0">
                                <a:pos x="connsiteX1668" y="connsiteY1668"/>
                              </a:cxn>
                              <a:cxn ang="0">
                                <a:pos x="connsiteX1669" y="connsiteY1669"/>
                              </a:cxn>
                              <a:cxn ang="0">
                                <a:pos x="connsiteX1670" y="connsiteY1670"/>
                              </a:cxn>
                              <a:cxn ang="0">
                                <a:pos x="connsiteX1671" y="connsiteY1671"/>
                              </a:cxn>
                              <a:cxn ang="0">
                                <a:pos x="connsiteX1672" y="connsiteY1672"/>
                              </a:cxn>
                              <a:cxn ang="0">
                                <a:pos x="connsiteX1673" y="connsiteY1673"/>
                              </a:cxn>
                              <a:cxn ang="0">
                                <a:pos x="connsiteX1674" y="connsiteY1674"/>
                              </a:cxn>
                              <a:cxn ang="0">
                                <a:pos x="connsiteX1675" y="connsiteY1675"/>
                              </a:cxn>
                              <a:cxn ang="0">
                                <a:pos x="connsiteX1676" y="connsiteY1676"/>
                              </a:cxn>
                              <a:cxn ang="0">
                                <a:pos x="connsiteX1677" y="connsiteY1677"/>
                              </a:cxn>
                              <a:cxn ang="0">
                                <a:pos x="connsiteX1678" y="connsiteY1678"/>
                              </a:cxn>
                              <a:cxn ang="0">
                                <a:pos x="connsiteX1679" y="connsiteY1679"/>
                              </a:cxn>
                              <a:cxn ang="0">
                                <a:pos x="connsiteX1680" y="connsiteY1680"/>
                              </a:cxn>
                              <a:cxn ang="0">
                                <a:pos x="connsiteX1681" y="connsiteY1681"/>
                              </a:cxn>
                              <a:cxn ang="0">
                                <a:pos x="connsiteX1682" y="connsiteY1682"/>
                              </a:cxn>
                              <a:cxn ang="0">
                                <a:pos x="connsiteX1683" y="connsiteY1683"/>
                              </a:cxn>
                              <a:cxn ang="0">
                                <a:pos x="connsiteX1684" y="connsiteY1684"/>
                              </a:cxn>
                              <a:cxn ang="0">
                                <a:pos x="connsiteX1685" y="connsiteY1685"/>
                              </a:cxn>
                              <a:cxn ang="0">
                                <a:pos x="connsiteX1686" y="connsiteY1686"/>
                              </a:cxn>
                              <a:cxn ang="0">
                                <a:pos x="connsiteX1687" y="connsiteY1687"/>
                              </a:cxn>
                              <a:cxn ang="0">
                                <a:pos x="connsiteX1688" y="connsiteY1688"/>
                              </a:cxn>
                              <a:cxn ang="0">
                                <a:pos x="connsiteX1689" y="connsiteY1689"/>
                              </a:cxn>
                              <a:cxn ang="0">
                                <a:pos x="connsiteX1690" y="connsiteY1690"/>
                              </a:cxn>
                              <a:cxn ang="0">
                                <a:pos x="connsiteX1691" y="connsiteY1691"/>
                              </a:cxn>
                              <a:cxn ang="0">
                                <a:pos x="connsiteX1692" y="connsiteY1692"/>
                              </a:cxn>
                              <a:cxn ang="0">
                                <a:pos x="connsiteX1693" y="connsiteY1693"/>
                              </a:cxn>
                              <a:cxn ang="0">
                                <a:pos x="connsiteX1694" y="connsiteY1694"/>
                              </a:cxn>
                              <a:cxn ang="0">
                                <a:pos x="connsiteX1695" y="connsiteY1695"/>
                              </a:cxn>
                              <a:cxn ang="0">
                                <a:pos x="connsiteX1696" y="connsiteY1696"/>
                              </a:cxn>
                              <a:cxn ang="0">
                                <a:pos x="connsiteX1697" y="connsiteY1697"/>
                              </a:cxn>
                              <a:cxn ang="0">
                                <a:pos x="connsiteX1698" y="connsiteY1698"/>
                              </a:cxn>
                              <a:cxn ang="0">
                                <a:pos x="connsiteX1699" y="connsiteY1699"/>
                              </a:cxn>
                              <a:cxn ang="0">
                                <a:pos x="connsiteX1700" y="connsiteY1700"/>
                              </a:cxn>
                              <a:cxn ang="0">
                                <a:pos x="connsiteX1701" y="connsiteY1701"/>
                              </a:cxn>
                              <a:cxn ang="0">
                                <a:pos x="connsiteX1702" y="connsiteY1702"/>
                              </a:cxn>
                              <a:cxn ang="0">
                                <a:pos x="connsiteX1703" y="connsiteY1703"/>
                              </a:cxn>
                              <a:cxn ang="0">
                                <a:pos x="connsiteX1704" y="connsiteY1704"/>
                              </a:cxn>
                              <a:cxn ang="0">
                                <a:pos x="connsiteX1705" y="connsiteY1705"/>
                              </a:cxn>
                              <a:cxn ang="0">
                                <a:pos x="connsiteX1706" y="connsiteY1706"/>
                              </a:cxn>
                              <a:cxn ang="0">
                                <a:pos x="connsiteX1707" y="connsiteY1707"/>
                              </a:cxn>
                              <a:cxn ang="0">
                                <a:pos x="connsiteX1708" y="connsiteY1708"/>
                              </a:cxn>
                              <a:cxn ang="0">
                                <a:pos x="connsiteX1709" y="connsiteY1709"/>
                              </a:cxn>
                              <a:cxn ang="0">
                                <a:pos x="connsiteX1710" y="connsiteY1710"/>
                              </a:cxn>
                              <a:cxn ang="0">
                                <a:pos x="connsiteX1711" y="connsiteY1711"/>
                              </a:cxn>
                              <a:cxn ang="0">
                                <a:pos x="connsiteX1712" y="connsiteY1712"/>
                              </a:cxn>
                              <a:cxn ang="0">
                                <a:pos x="connsiteX1713" y="connsiteY1713"/>
                              </a:cxn>
                              <a:cxn ang="0">
                                <a:pos x="connsiteX1714" y="connsiteY1714"/>
                              </a:cxn>
                              <a:cxn ang="0">
                                <a:pos x="connsiteX1715" y="connsiteY1715"/>
                              </a:cxn>
                              <a:cxn ang="0">
                                <a:pos x="connsiteX1716" y="connsiteY1716"/>
                              </a:cxn>
                              <a:cxn ang="0">
                                <a:pos x="connsiteX1717" y="connsiteY1717"/>
                              </a:cxn>
                              <a:cxn ang="0">
                                <a:pos x="connsiteX1718" y="connsiteY1718"/>
                              </a:cxn>
                              <a:cxn ang="0">
                                <a:pos x="connsiteX1719" y="connsiteY1719"/>
                              </a:cxn>
                              <a:cxn ang="0">
                                <a:pos x="connsiteX1720" y="connsiteY1720"/>
                              </a:cxn>
                              <a:cxn ang="0">
                                <a:pos x="connsiteX1721" y="connsiteY1721"/>
                              </a:cxn>
                              <a:cxn ang="0">
                                <a:pos x="connsiteX1722" y="connsiteY1722"/>
                              </a:cxn>
                              <a:cxn ang="0">
                                <a:pos x="connsiteX1723" y="connsiteY1723"/>
                              </a:cxn>
                              <a:cxn ang="0">
                                <a:pos x="connsiteX1724" y="connsiteY1724"/>
                              </a:cxn>
                              <a:cxn ang="0">
                                <a:pos x="connsiteX1725" y="connsiteY1725"/>
                              </a:cxn>
                              <a:cxn ang="0">
                                <a:pos x="connsiteX1726" y="connsiteY1726"/>
                              </a:cxn>
                              <a:cxn ang="0">
                                <a:pos x="connsiteX1727" y="connsiteY1727"/>
                              </a:cxn>
                              <a:cxn ang="0">
                                <a:pos x="connsiteX1728" y="connsiteY1728"/>
                              </a:cxn>
                              <a:cxn ang="0">
                                <a:pos x="connsiteX1729" y="connsiteY1729"/>
                              </a:cxn>
                              <a:cxn ang="0">
                                <a:pos x="connsiteX1730" y="connsiteY1730"/>
                              </a:cxn>
                              <a:cxn ang="0">
                                <a:pos x="connsiteX1731" y="connsiteY1731"/>
                              </a:cxn>
                              <a:cxn ang="0">
                                <a:pos x="connsiteX1732" y="connsiteY1732"/>
                              </a:cxn>
                              <a:cxn ang="0">
                                <a:pos x="connsiteX1733" y="connsiteY1733"/>
                              </a:cxn>
                              <a:cxn ang="0">
                                <a:pos x="connsiteX1734" y="connsiteY1734"/>
                              </a:cxn>
                              <a:cxn ang="0">
                                <a:pos x="connsiteX1735" y="connsiteY1735"/>
                              </a:cxn>
                              <a:cxn ang="0">
                                <a:pos x="connsiteX1736" y="connsiteY1736"/>
                              </a:cxn>
                              <a:cxn ang="0">
                                <a:pos x="connsiteX1737" y="connsiteY1737"/>
                              </a:cxn>
                              <a:cxn ang="0">
                                <a:pos x="connsiteX1738" y="connsiteY1738"/>
                              </a:cxn>
                              <a:cxn ang="0">
                                <a:pos x="connsiteX1739" y="connsiteY1739"/>
                              </a:cxn>
                              <a:cxn ang="0">
                                <a:pos x="connsiteX1740" y="connsiteY1740"/>
                              </a:cxn>
                              <a:cxn ang="0">
                                <a:pos x="connsiteX1741" y="connsiteY1741"/>
                              </a:cxn>
                              <a:cxn ang="0">
                                <a:pos x="connsiteX1742" y="connsiteY1742"/>
                              </a:cxn>
                              <a:cxn ang="0">
                                <a:pos x="connsiteX1743" y="connsiteY1743"/>
                              </a:cxn>
                              <a:cxn ang="0">
                                <a:pos x="connsiteX1744" y="connsiteY1744"/>
                              </a:cxn>
                              <a:cxn ang="0">
                                <a:pos x="connsiteX1745" y="connsiteY1745"/>
                              </a:cxn>
                              <a:cxn ang="0">
                                <a:pos x="connsiteX1746" y="connsiteY1746"/>
                              </a:cxn>
                              <a:cxn ang="0">
                                <a:pos x="connsiteX1747" y="connsiteY1747"/>
                              </a:cxn>
                              <a:cxn ang="0">
                                <a:pos x="connsiteX1748" y="connsiteY1748"/>
                              </a:cxn>
                              <a:cxn ang="0">
                                <a:pos x="connsiteX1749" y="connsiteY1749"/>
                              </a:cxn>
                              <a:cxn ang="0">
                                <a:pos x="connsiteX1750" y="connsiteY1750"/>
                              </a:cxn>
                              <a:cxn ang="0">
                                <a:pos x="connsiteX1751" y="connsiteY1751"/>
                              </a:cxn>
                              <a:cxn ang="0">
                                <a:pos x="connsiteX1752" y="connsiteY1752"/>
                              </a:cxn>
                              <a:cxn ang="0">
                                <a:pos x="connsiteX1753" y="connsiteY1753"/>
                              </a:cxn>
                              <a:cxn ang="0">
                                <a:pos x="connsiteX1754" y="connsiteY1754"/>
                              </a:cxn>
                              <a:cxn ang="0">
                                <a:pos x="connsiteX1755" y="connsiteY1755"/>
                              </a:cxn>
                              <a:cxn ang="0">
                                <a:pos x="connsiteX1756" y="connsiteY1756"/>
                              </a:cxn>
                              <a:cxn ang="0">
                                <a:pos x="connsiteX1757" y="connsiteY1757"/>
                              </a:cxn>
                              <a:cxn ang="0">
                                <a:pos x="connsiteX1758" y="connsiteY1758"/>
                              </a:cxn>
                              <a:cxn ang="0">
                                <a:pos x="connsiteX1759" y="connsiteY1759"/>
                              </a:cxn>
                              <a:cxn ang="0">
                                <a:pos x="connsiteX1760" y="connsiteY1760"/>
                              </a:cxn>
                              <a:cxn ang="0">
                                <a:pos x="connsiteX1761" y="connsiteY1761"/>
                              </a:cxn>
                              <a:cxn ang="0">
                                <a:pos x="connsiteX1762" y="connsiteY1762"/>
                              </a:cxn>
                              <a:cxn ang="0">
                                <a:pos x="connsiteX1763" y="connsiteY1763"/>
                              </a:cxn>
                              <a:cxn ang="0">
                                <a:pos x="connsiteX1764" y="connsiteY1764"/>
                              </a:cxn>
                              <a:cxn ang="0">
                                <a:pos x="connsiteX1765" y="connsiteY1765"/>
                              </a:cxn>
                              <a:cxn ang="0">
                                <a:pos x="connsiteX1766" y="connsiteY1766"/>
                              </a:cxn>
                              <a:cxn ang="0">
                                <a:pos x="connsiteX1767" y="connsiteY1767"/>
                              </a:cxn>
                              <a:cxn ang="0">
                                <a:pos x="connsiteX1768" y="connsiteY1768"/>
                              </a:cxn>
                              <a:cxn ang="0">
                                <a:pos x="connsiteX1769" y="connsiteY1769"/>
                              </a:cxn>
                              <a:cxn ang="0">
                                <a:pos x="connsiteX1770" y="connsiteY1770"/>
                              </a:cxn>
                              <a:cxn ang="0">
                                <a:pos x="connsiteX1771" y="connsiteY1771"/>
                              </a:cxn>
                              <a:cxn ang="0">
                                <a:pos x="connsiteX1772" y="connsiteY1772"/>
                              </a:cxn>
                              <a:cxn ang="0">
                                <a:pos x="connsiteX1773" y="connsiteY1773"/>
                              </a:cxn>
                              <a:cxn ang="0">
                                <a:pos x="connsiteX1774" y="connsiteY1774"/>
                              </a:cxn>
                              <a:cxn ang="0">
                                <a:pos x="connsiteX1775" y="connsiteY1775"/>
                              </a:cxn>
                              <a:cxn ang="0">
                                <a:pos x="connsiteX1776" y="connsiteY1776"/>
                              </a:cxn>
                              <a:cxn ang="0">
                                <a:pos x="connsiteX1777" y="connsiteY1777"/>
                              </a:cxn>
                              <a:cxn ang="0">
                                <a:pos x="connsiteX1778" y="connsiteY1778"/>
                              </a:cxn>
                              <a:cxn ang="0">
                                <a:pos x="connsiteX1779" y="connsiteY1779"/>
                              </a:cxn>
                              <a:cxn ang="0">
                                <a:pos x="connsiteX1780" y="connsiteY1780"/>
                              </a:cxn>
                              <a:cxn ang="0">
                                <a:pos x="connsiteX1781" y="connsiteY1781"/>
                              </a:cxn>
                              <a:cxn ang="0">
                                <a:pos x="connsiteX1782" y="connsiteY1782"/>
                              </a:cxn>
                              <a:cxn ang="0">
                                <a:pos x="connsiteX1783" y="connsiteY1783"/>
                              </a:cxn>
                              <a:cxn ang="0">
                                <a:pos x="connsiteX1784" y="connsiteY1784"/>
                              </a:cxn>
                              <a:cxn ang="0">
                                <a:pos x="connsiteX1785" y="connsiteY1785"/>
                              </a:cxn>
                              <a:cxn ang="0">
                                <a:pos x="connsiteX1786" y="connsiteY1786"/>
                              </a:cxn>
                              <a:cxn ang="0">
                                <a:pos x="connsiteX1787" y="connsiteY1787"/>
                              </a:cxn>
                              <a:cxn ang="0">
                                <a:pos x="connsiteX1788" y="connsiteY1788"/>
                              </a:cxn>
                              <a:cxn ang="0">
                                <a:pos x="connsiteX1789" y="connsiteY1789"/>
                              </a:cxn>
                              <a:cxn ang="0">
                                <a:pos x="connsiteX1790" y="connsiteY1790"/>
                              </a:cxn>
                              <a:cxn ang="0">
                                <a:pos x="connsiteX1791" y="connsiteY1791"/>
                              </a:cxn>
                              <a:cxn ang="0">
                                <a:pos x="connsiteX1792" y="connsiteY1792"/>
                              </a:cxn>
                              <a:cxn ang="0">
                                <a:pos x="connsiteX1793" y="connsiteY1793"/>
                              </a:cxn>
                              <a:cxn ang="0">
                                <a:pos x="connsiteX1794" y="connsiteY1794"/>
                              </a:cxn>
                              <a:cxn ang="0">
                                <a:pos x="connsiteX1795" y="connsiteY1795"/>
                              </a:cxn>
                              <a:cxn ang="0">
                                <a:pos x="connsiteX1796" y="connsiteY1796"/>
                              </a:cxn>
                              <a:cxn ang="0">
                                <a:pos x="connsiteX1797" y="connsiteY1797"/>
                              </a:cxn>
                              <a:cxn ang="0">
                                <a:pos x="connsiteX1798" y="connsiteY1798"/>
                              </a:cxn>
                              <a:cxn ang="0">
                                <a:pos x="connsiteX1799" y="connsiteY1799"/>
                              </a:cxn>
                              <a:cxn ang="0">
                                <a:pos x="connsiteX1800" y="connsiteY1800"/>
                              </a:cxn>
                              <a:cxn ang="0">
                                <a:pos x="connsiteX1801" y="connsiteY1801"/>
                              </a:cxn>
                              <a:cxn ang="0">
                                <a:pos x="connsiteX1802" y="connsiteY1802"/>
                              </a:cxn>
                              <a:cxn ang="0">
                                <a:pos x="connsiteX1803" y="connsiteY1803"/>
                              </a:cxn>
                              <a:cxn ang="0">
                                <a:pos x="connsiteX1804" y="connsiteY1804"/>
                              </a:cxn>
                              <a:cxn ang="0">
                                <a:pos x="connsiteX1805" y="connsiteY1805"/>
                              </a:cxn>
                              <a:cxn ang="0">
                                <a:pos x="connsiteX1806" y="connsiteY1806"/>
                              </a:cxn>
                              <a:cxn ang="0">
                                <a:pos x="connsiteX1807" y="connsiteY1807"/>
                              </a:cxn>
                              <a:cxn ang="0">
                                <a:pos x="connsiteX1808" y="connsiteY1808"/>
                              </a:cxn>
                              <a:cxn ang="0">
                                <a:pos x="connsiteX1809" y="connsiteY1809"/>
                              </a:cxn>
                              <a:cxn ang="0">
                                <a:pos x="connsiteX1810" y="connsiteY1810"/>
                              </a:cxn>
                              <a:cxn ang="0">
                                <a:pos x="connsiteX1811" y="connsiteY1811"/>
                              </a:cxn>
                              <a:cxn ang="0">
                                <a:pos x="connsiteX1812" y="connsiteY1812"/>
                              </a:cxn>
                              <a:cxn ang="0">
                                <a:pos x="connsiteX1813" y="connsiteY1813"/>
                              </a:cxn>
                              <a:cxn ang="0">
                                <a:pos x="connsiteX1814" y="connsiteY1814"/>
                              </a:cxn>
                              <a:cxn ang="0">
                                <a:pos x="connsiteX1815" y="connsiteY1815"/>
                              </a:cxn>
                              <a:cxn ang="0">
                                <a:pos x="connsiteX1816" y="connsiteY1816"/>
                              </a:cxn>
                              <a:cxn ang="0">
                                <a:pos x="connsiteX1817" y="connsiteY1817"/>
                              </a:cxn>
                              <a:cxn ang="0">
                                <a:pos x="connsiteX1818" y="connsiteY1818"/>
                              </a:cxn>
                              <a:cxn ang="0">
                                <a:pos x="connsiteX1819" y="connsiteY1819"/>
                              </a:cxn>
                              <a:cxn ang="0">
                                <a:pos x="connsiteX1820" y="connsiteY1820"/>
                              </a:cxn>
                              <a:cxn ang="0">
                                <a:pos x="connsiteX1821" y="connsiteY1821"/>
                              </a:cxn>
                              <a:cxn ang="0">
                                <a:pos x="connsiteX1822" y="connsiteY1822"/>
                              </a:cxn>
                              <a:cxn ang="0">
                                <a:pos x="connsiteX1823" y="connsiteY1823"/>
                              </a:cxn>
                              <a:cxn ang="0">
                                <a:pos x="connsiteX1824" y="connsiteY1824"/>
                              </a:cxn>
                              <a:cxn ang="0">
                                <a:pos x="connsiteX1825" y="connsiteY1825"/>
                              </a:cxn>
                              <a:cxn ang="0">
                                <a:pos x="connsiteX1826" y="connsiteY1826"/>
                              </a:cxn>
                              <a:cxn ang="0">
                                <a:pos x="connsiteX1827" y="connsiteY1827"/>
                              </a:cxn>
                              <a:cxn ang="0">
                                <a:pos x="connsiteX1828" y="connsiteY1828"/>
                              </a:cxn>
                              <a:cxn ang="0">
                                <a:pos x="connsiteX1829" y="connsiteY1829"/>
                              </a:cxn>
                              <a:cxn ang="0">
                                <a:pos x="connsiteX1830" y="connsiteY1830"/>
                              </a:cxn>
                              <a:cxn ang="0">
                                <a:pos x="connsiteX1831" y="connsiteY1831"/>
                              </a:cxn>
                              <a:cxn ang="0">
                                <a:pos x="connsiteX1832" y="connsiteY1832"/>
                              </a:cxn>
                              <a:cxn ang="0">
                                <a:pos x="connsiteX1833" y="connsiteY1833"/>
                              </a:cxn>
                              <a:cxn ang="0">
                                <a:pos x="connsiteX1834" y="connsiteY1834"/>
                              </a:cxn>
                              <a:cxn ang="0">
                                <a:pos x="connsiteX1835" y="connsiteY1835"/>
                              </a:cxn>
                              <a:cxn ang="0">
                                <a:pos x="connsiteX1836" y="connsiteY1836"/>
                              </a:cxn>
                              <a:cxn ang="0">
                                <a:pos x="connsiteX1837" y="connsiteY1837"/>
                              </a:cxn>
                              <a:cxn ang="0">
                                <a:pos x="connsiteX1838" y="connsiteY1838"/>
                              </a:cxn>
                              <a:cxn ang="0">
                                <a:pos x="connsiteX1839" y="connsiteY1839"/>
                              </a:cxn>
                              <a:cxn ang="0">
                                <a:pos x="connsiteX1840" y="connsiteY1840"/>
                              </a:cxn>
                              <a:cxn ang="0">
                                <a:pos x="connsiteX1841" y="connsiteY1841"/>
                              </a:cxn>
                              <a:cxn ang="0">
                                <a:pos x="connsiteX1842" y="connsiteY1842"/>
                              </a:cxn>
                              <a:cxn ang="0">
                                <a:pos x="connsiteX1843" y="connsiteY1843"/>
                              </a:cxn>
                              <a:cxn ang="0">
                                <a:pos x="connsiteX1844" y="connsiteY1844"/>
                              </a:cxn>
                              <a:cxn ang="0">
                                <a:pos x="connsiteX1845" y="connsiteY1845"/>
                              </a:cxn>
                              <a:cxn ang="0">
                                <a:pos x="connsiteX1846" y="connsiteY1846"/>
                              </a:cxn>
                              <a:cxn ang="0">
                                <a:pos x="connsiteX1847" y="connsiteY1847"/>
                              </a:cxn>
                              <a:cxn ang="0">
                                <a:pos x="connsiteX1848" y="connsiteY1848"/>
                              </a:cxn>
                              <a:cxn ang="0">
                                <a:pos x="connsiteX1849" y="connsiteY1849"/>
                              </a:cxn>
                              <a:cxn ang="0">
                                <a:pos x="connsiteX1850" y="connsiteY1850"/>
                              </a:cxn>
                              <a:cxn ang="0">
                                <a:pos x="connsiteX1851" y="connsiteY1851"/>
                              </a:cxn>
                              <a:cxn ang="0">
                                <a:pos x="connsiteX1852" y="connsiteY1852"/>
                              </a:cxn>
                              <a:cxn ang="0">
                                <a:pos x="connsiteX1853" y="connsiteY1853"/>
                              </a:cxn>
                              <a:cxn ang="0">
                                <a:pos x="connsiteX1854" y="connsiteY1854"/>
                              </a:cxn>
                              <a:cxn ang="0">
                                <a:pos x="connsiteX1855" y="connsiteY1855"/>
                              </a:cxn>
                              <a:cxn ang="0">
                                <a:pos x="connsiteX1856" y="connsiteY1856"/>
                              </a:cxn>
                              <a:cxn ang="0">
                                <a:pos x="connsiteX1857" y="connsiteY1857"/>
                              </a:cxn>
                              <a:cxn ang="0">
                                <a:pos x="connsiteX1858" y="connsiteY1858"/>
                              </a:cxn>
                              <a:cxn ang="0">
                                <a:pos x="connsiteX1859" y="connsiteY1859"/>
                              </a:cxn>
                              <a:cxn ang="0">
                                <a:pos x="connsiteX1860" y="connsiteY1860"/>
                              </a:cxn>
                              <a:cxn ang="0">
                                <a:pos x="connsiteX1861" y="connsiteY1861"/>
                              </a:cxn>
                              <a:cxn ang="0">
                                <a:pos x="connsiteX1862" y="connsiteY1862"/>
                              </a:cxn>
                              <a:cxn ang="0">
                                <a:pos x="connsiteX1863" y="connsiteY1863"/>
                              </a:cxn>
                              <a:cxn ang="0">
                                <a:pos x="connsiteX1864" y="connsiteY1864"/>
                              </a:cxn>
                              <a:cxn ang="0">
                                <a:pos x="connsiteX1865" y="connsiteY1865"/>
                              </a:cxn>
                              <a:cxn ang="0">
                                <a:pos x="connsiteX1866" y="connsiteY1866"/>
                              </a:cxn>
                              <a:cxn ang="0">
                                <a:pos x="connsiteX1867" y="connsiteY1867"/>
                              </a:cxn>
                              <a:cxn ang="0">
                                <a:pos x="connsiteX1868" y="connsiteY1868"/>
                              </a:cxn>
                              <a:cxn ang="0">
                                <a:pos x="connsiteX1869" y="connsiteY1869"/>
                              </a:cxn>
                              <a:cxn ang="0">
                                <a:pos x="connsiteX1870" y="connsiteY1870"/>
                              </a:cxn>
                              <a:cxn ang="0">
                                <a:pos x="connsiteX1871" y="connsiteY1871"/>
                              </a:cxn>
                              <a:cxn ang="0">
                                <a:pos x="connsiteX1872" y="connsiteY1872"/>
                              </a:cxn>
                              <a:cxn ang="0">
                                <a:pos x="connsiteX1873" y="connsiteY1873"/>
                              </a:cxn>
                              <a:cxn ang="0">
                                <a:pos x="connsiteX1874" y="connsiteY1874"/>
                              </a:cxn>
                              <a:cxn ang="0">
                                <a:pos x="connsiteX1875" y="connsiteY1875"/>
                              </a:cxn>
                              <a:cxn ang="0">
                                <a:pos x="connsiteX1876" y="connsiteY1876"/>
                              </a:cxn>
                              <a:cxn ang="0">
                                <a:pos x="connsiteX1877" y="connsiteY1877"/>
                              </a:cxn>
                              <a:cxn ang="0">
                                <a:pos x="connsiteX1878" y="connsiteY1878"/>
                              </a:cxn>
                              <a:cxn ang="0">
                                <a:pos x="connsiteX1879" y="connsiteY1879"/>
                              </a:cxn>
                              <a:cxn ang="0">
                                <a:pos x="connsiteX1880" y="connsiteY1880"/>
                              </a:cxn>
                              <a:cxn ang="0">
                                <a:pos x="connsiteX1881" y="connsiteY1881"/>
                              </a:cxn>
                              <a:cxn ang="0">
                                <a:pos x="connsiteX1882" y="connsiteY1882"/>
                              </a:cxn>
                              <a:cxn ang="0">
                                <a:pos x="connsiteX1883" y="connsiteY1883"/>
                              </a:cxn>
                              <a:cxn ang="0">
                                <a:pos x="connsiteX1884" y="connsiteY1884"/>
                              </a:cxn>
                              <a:cxn ang="0">
                                <a:pos x="connsiteX1885" y="connsiteY1885"/>
                              </a:cxn>
                              <a:cxn ang="0">
                                <a:pos x="connsiteX1886" y="connsiteY1886"/>
                              </a:cxn>
                              <a:cxn ang="0">
                                <a:pos x="connsiteX1887" y="connsiteY1887"/>
                              </a:cxn>
                              <a:cxn ang="0">
                                <a:pos x="connsiteX1888" y="connsiteY1888"/>
                              </a:cxn>
                              <a:cxn ang="0">
                                <a:pos x="connsiteX1889" y="connsiteY1889"/>
                              </a:cxn>
                              <a:cxn ang="0">
                                <a:pos x="connsiteX1890" y="connsiteY1890"/>
                              </a:cxn>
                              <a:cxn ang="0">
                                <a:pos x="connsiteX1891" y="connsiteY1891"/>
                              </a:cxn>
                              <a:cxn ang="0">
                                <a:pos x="connsiteX1892" y="connsiteY1892"/>
                              </a:cxn>
                              <a:cxn ang="0">
                                <a:pos x="connsiteX1893" y="connsiteY1893"/>
                              </a:cxn>
                              <a:cxn ang="0">
                                <a:pos x="connsiteX1894" y="connsiteY1894"/>
                              </a:cxn>
                              <a:cxn ang="0">
                                <a:pos x="connsiteX1895" y="connsiteY1895"/>
                              </a:cxn>
                              <a:cxn ang="0">
                                <a:pos x="connsiteX1896" y="connsiteY1896"/>
                              </a:cxn>
                              <a:cxn ang="0">
                                <a:pos x="connsiteX1897" y="connsiteY1897"/>
                              </a:cxn>
                              <a:cxn ang="0">
                                <a:pos x="connsiteX1898" y="connsiteY1898"/>
                              </a:cxn>
                              <a:cxn ang="0">
                                <a:pos x="connsiteX1899" y="connsiteY1899"/>
                              </a:cxn>
                              <a:cxn ang="0">
                                <a:pos x="connsiteX1900" y="connsiteY1900"/>
                              </a:cxn>
                              <a:cxn ang="0">
                                <a:pos x="connsiteX1901" y="connsiteY1901"/>
                              </a:cxn>
                              <a:cxn ang="0">
                                <a:pos x="connsiteX1902" y="connsiteY1902"/>
                              </a:cxn>
                              <a:cxn ang="0">
                                <a:pos x="connsiteX1903" y="connsiteY1903"/>
                              </a:cxn>
                              <a:cxn ang="0">
                                <a:pos x="connsiteX1904" y="connsiteY1904"/>
                              </a:cxn>
                              <a:cxn ang="0">
                                <a:pos x="connsiteX1905" y="connsiteY1905"/>
                              </a:cxn>
                              <a:cxn ang="0">
                                <a:pos x="connsiteX1906" y="connsiteY1906"/>
                              </a:cxn>
                              <a:cxn ang="0">
                                <a:pos x="connsiteX1907" y="connsiteY1907"/>
                              </a:cxn>
                              <a:cxn ang="0">
                                <a:pos x="connsiteX1908" y="connsiteY1908"/>
                              </a:cxn>
                              <a:cxn ang="0">
                                <a:pos x="connsiteX1909" y="connsiteY1909"/>
                              </a:cxn>
                              <a:cxn ang="0">
                                <a:pos x="connsiteX1910" y="connsiteY1910"/>
                              </a:cxn>
                              <a:cxn ang="0">
                                <a:pos x="connsiteX1911" y="connsiteY1911"/>
                              </a:cxn>
                              <a:cxn ang="0">
                                <a:pos x="connsiteX1912" y="connsiteY1912"/>
                              </a:cxn>
                              <a:cxn ang="0">
                                <a:pos x="connsiteX1913" y="connsiteY1913"/>
                              </a:cxn>
                              <a:cxn ang="0">
                                <a:pos x="connsiteX1914" y="connsiteY1914"/>
                              </a:cxn>
                              <a:cxn ang="0">
                                <a:pos x="connsiteX1915" y="connsiteY1915"/>
                              </a:cxn>
                              <a:cxn ang="0">
                                <a:pos x="connsiteX1916" y="connsiteY1916"/>
                              </a:cxn>
                              <a:cxn ang="0">
                                <a:pos x="connsiteX1917" y="connsiteY1917"/>
                              </a:cxn>
                              <a:cxn ang="0">
                                <a:pos x="connsiteX1918" y="connsiteY1918"/>
                              </a:cxn>
                              <a:cxn ang="0">
                                <a:pos x="connsiteX1919" y="connsiteY1919"/>
                              </a:cxn>
                              <a:cxn ang="0">
                                <a:pos x="connsiteX1920" y="connsiteY1920"/>
                              </a:cxn>
                              <a:cxn ang="0">
                                <a:pos x="connsiteX1921" y="connsiteY1921"/>
                              </a:cxn>
                              <a:cxn ang="0">
                                <a:pos x="connsiteX1922" y="connsiteY1922"/>
                              </a:cxn>
                              <a:cxn ang="0">
                                <a:pos x="connsiteX1923" y="connsiteY1923"/>
                              </a:cxn>
                              <a:cxn ang="0">
                                <a:pos x="connsiteX1924" y="connsiteY1924"/>
                              </a:cxn>
                              <a:cxn ang="0">
                                <a:pos x="connsiteX1925" y="connsiteY1925"/>
                              </a:cxn>
                              <a:cxn ang="0">
                                <a:pos x="connsiteX1926" y="connsiteY1926"/>
                              </a:cxn>
                              <a:cxn ang="0">
                                <a:pos x="connsiteX1927" y="connsiteY1927"/>
                              </a:cxn>
                              <a:cxn ang="0">
                                <a:pos x="connsiteX1928" y="connsiteY1928"/>
                              </a:cxn>
                              <a:cxn ang="0">
                                <a:pos x="connsiteX1929" y="connsiteY1929"/>
                              </a:cxn>
                              <a:cxn ang="0">
                                <a:pos x="connsiteX1930" y="connsiteY1930"/>
                              </a:cxn>
                              <a:cxn ang="0">
                                <a:pos x="connsiteX1931" y="connsiteY1931"/>
                              </a:cxn>
                              <a:cxn ang="0">
                                <a:pos x="connsiteX1932" y="connsiteY1932"/>
                              </a:cxn>
                              <a:cxn ang="0">
                                <a:pos x="connsiteX1933" y="connsiteY1933"/>
                              </a:cxn>
                              <a:cxn ang="0">
                                <a:pos x="connsiteX1934" y="connsiteY1934"/>
                              </a:cxn>
                              <a:cxn ang="0">
                                <a:pos x="connsiteX1935" y="connsiteY1935"/>
                              </a:cxn>
                              <a:cxn ang="0">
                                <a:pos x="connsiteX1936" y="connsiteY1936"/>
                              </a:cxn>
                              <a:cxn ang="0">
                                <a:pos x="connsiteX1937" y="connsiteY1937"/>
                              </a:cxn>
                              <a:cxn ang="0">
                                <a:pos x="connsiteX1938" y="connsiteY1938"/>
                              </a:cxn>
                              <a:cxn ang="0">
                                <a:pos x="connsiteX1939" y="connsiteY1939"/>
                              </a:cxn>
                              <a:cxn ang="0">
                                <a:pos x="connsiteX1940" y="connsiteY1940"/>
                              </a:cxn>
                              <a:cxn ang="0">
                                <a:pos x="connsiteX1941" y="connsiteY1941"/>
                              </a:cxn>
                              <a:cxn ang="0">
                                <a:pos x="connsiteX1942" y="connsiteY1942"/>
                              </a:cxn>
                              <a:cxn ang="0">
                                <a:pos x="connsiteX1943" y="connsiteY1943"/>
                              </a:cxn>
                              <a:cxn ang="0">
                                <a:pos x="connsiteX1944" y="connsiteY1944"/>
                              </a:cxn>
                              <a:cxn ang="0">
                                <a:pos x="connsiteX1945" y="connsiteY1945"/>
                              </a:cxn>
                              <a:cxn ang="0">
                                <a:pos x="connsiteX1946" y="connsiteY1946"/>
                              </a:cxn>
                              <a:cxn ang="0">
                                <a:pos x="connsiteX1947" y="connsiteY1947"/>
                              </a:cxn>
                              <a:cxn ang="0">
                                <a:pos x="connsiteX1948" y="connsiteY1948"/>
                              </a:cxn>
                              <a:cxn ang="0">
                                <a:pos x="connsiteX1949" y="connsiteY1949"/>
                              </a:cxn>
                              <a:cxn ang="0">
                                <a:pos x="connsiteX1950" y="connsiteY1950"/>
                              </a:cxn>
                              <a:cxn ang="0">
                                <a:pos x="connsiteX1951" y="connsiteY1951"/>
                              </a:cxn>
                              <a:cxn ang="0">
                                <a:pos x="connsiteX1952" y="connsiteY1952"/>
                              </a:cxn>
                              <a:cxn ang="0">
                                <a:pos x="connsiteX1953" y="connsiteY1953"/>
                              </a:cxn>
                              <a:cxn ang="0">
                                <a:pos x="connsiteX1954" y="connsiteY1954"/>
                              </a:cxn>
                              <a:cxn ang="0">
                                <a:pos x="connsiteX1955" y="connsiteY1955"/>
                              </a:cxn>
                              <a:cxn ang="0">
                                <a:pos x="connsiteX1956" y="connsiteY1956"/>
                              </a:cxn>
                              <a:cxn ang="0">
                                <a:pos x="connsiteX1957" y="connsiteY1957"/>
                              </a:cxn>
                              <a:cxn ang="0">
                                <a:pos x="connsiteX1958" y="connsiteY1958"/>
                              </a:cxn>
                              <a:cxn ang="0">
                                <a:pos x="connsiteX1959" y="connsiteY1959"/>
                              </a:cxn>
                              <a:cxn ang="0">
                                <a:pos x="connsiteX1960" y="connsiteY1960"/>
                              </a:cxn>
                              <a:cxn ang="0">
                                <a:pos x="connsiteX1961" y="connsiteY1961"/>
                              </a:cxn>
                              <a:cxn ang="0">
                                <a:pos x="connsiteX1962" y="connsiteY1962"/>
                              </a:cxn>
                              <a:cxn ang="0">
                                <a:pos x="connsiteX1963" y="connsiteY1963"/>
                              </a:cxn>
                              <a:cxn ang="0">
                                <a:pos x="connsiteX1964" y="connsiteY1964"/>
                              </a:cxn>
                              <a:cxn ang="0">
                                <a:pos x="connsiteX1965" y="connsiteY1965"/>
                              </a:cxn>
                              <a:cxn ang="0">
                                <a:pos x="connsiteX1966" y="connsiteY1966"/>
                              </a:cxn>
                              <a:cxn ang="0">
                                <a:pos x="connsiteX1967" y="connsiteY1967"/>
                              </a:cxn>
                              <a:cxn ang="0">
                                <a:pos x="connsiteX1968" y="connsiteY1968"/>
                              </a:cxn>
                              <a:cxn ang="0">
                                <a:pos x="connsiteX1969" y="connsiteY1969"/>
                              </a:cxn>
                              <a:cxn ang="0">
                                <a:pos x="connsiteX1970" y="connsiteY1970"/>
                              </a:cxn>
                              <a:cxn ang="0">
                                <a:pos x="connsiteX1971" y="connsiteY1971"/>
                              </a:cxn>
                              <a:cxn ang="0">
                                <a:pos x="connsiteX1972" y="connsiteY1972"/>
                              </a:cxn>
                              <a:cxn ang="0">
                                <a:pos x="connsiteX1973" y="connsiteY1973"/>
                              </a:cxn>
                              <a:cxn ang="0">
                                <a:pos x="connsiteX1974" y="connsiteY1974"/>
                              </a:cxn>
                              <a:cxn ang="0">
                                <a:pos x="connsiteX1975" y="connsiteY1975"/>
                              </a:cxn>
                              <a:cxn ang="0">
                                <a:pos x="connsiteX1976" y="connsiteY1976"/>
                              </a:cxn>
                              <a:cxn ang="0">
                                <a:pos x="connsiteX1977" y="connsiteY1977"/>
                              </a:cxn>
                              <a:cxn ang="0">
                                <a:pos x="connsiteX1978" y="connsiteY1978"/>
                              </a:cxn>
                              <a:cxn ang="0">
                                <a:pos x="connsiteX1979" y="connsiteY1979"/>
                              </a:cxn>
                              <a:cxn ang="0">
                                <a:pos x="connsiteX1980" y="connsiteY1980"/>
                              </a:cxn>
                              <a:cxn ang="0">
                                <a:pos x="connsiteX1981" y="connsiteY1981"/>
                              </a:cxn>
                              <a:cxn ang="0">
                                <a:pos x="connsiteX1982" y="connsiteY1982"/>
                              </a:cxn>
                              <a:cxn ang="0">
                                <a:pos x="connsiteX1983" y="connsiteY1983"/>
                              </a:cxn>
                              <a:cxn ang="0">
                                <a:pos x="connsiteX1984" y="connsiteY1984"/>
                              </a:cxn>
                              <a:cxn ang="0">
                                <a:pos x="connsiteX1985" y="connsiteY1985"/>
                              </a:cxn>
                              <a:cxn ang="0">
                                <a:pos x="connsiteX1986" y="connsiteY1986"/>
                              </a:cxn>
                              <a:cxn ang="0">
                                <a:pos x="connsiteX1987" y="connsiteY1987"/>
                              </a:cxn>
                              <a:cxn ang="0">
                                <a:pos x="connsiteX1988" y="connsiteY1988"/>
                              </a:cxn>
                              <a:cxn ang="0">
                                <a:pos x="connsiteX1989" y="connsiteY1989"/>
                              </a:cxn>
                              <a:cxn ang="0">
                                <a:pos x="connsiteX1990" y="connsiteY1990"/>
                              </a:cxn>
                              <a:cxn ang="0">
                                <a:pos x="connsiteX1991" y="connsiteY1991"/>
                              </a:cxn>
                              <a:cxn ang="0">
                                <a:pos x="connsiteX1992" y="connsiteY1992"/>
                              </a:cxn>
                              <a:cxn ang="0">
                                <a:pos x="connsiteX1993" y="connsiteY1993"/>
                              </a:cxn>
                              <a:cxn ang="0">
                                <a:pos x="connsiteX1994" y="connsiteY1994"/>
                              </a:cxn>
                              <a:cxn ang="0">
                                <a:pos x="connsiteX1995" y="connsiteY1995"/>
                              </a:cxn>
                              <a:cxn ang="0">
                                <a:pos x="connsiteX1996" y="connsiteY1996"/>
                              </a:cxn>
                              <a:cxn ang="0">
                                <a:pos x="connsiteX1997" y="connsiteY1997"/>
                              </a:cxn>
                              <a:cxn ang="0">
                                <a:pos x="connsiteX1998" y="connsiteY1998"/>
                              </a:cxn>
                              <a:cxn ang="0">
                                <a:pos x="connsiteX1999" y="connsiteY1999"/>
                              </a:cxn>
                              <a:cxn ang="0">
                                <a:pos x="connsiteX2000" y="connsiteY2000"/>
                              </a:cxn>
                              <a:cxn ang="0">
                                <a:pos x="connsiteX2001" y="connsiteY2001"/>
                              </a:cxn>
                              <a:cxn ang="0">
                                <a:pos x="connsiteX2002" y="connsiteY2002"/>
                              </a:cxn>
                              <a:cxn ang="0">
                                <a:pos x="connsiteX2003" y="connsiteY2003"/>
                              </a:cxn>
                              <a:cxn ang="0">
                                <a:pos x="connsiteX2004" y="connsiteY2004"/>
                              </a:cxn>
                              <a:cxn ang="0">
                                <a:pos x="connsiteX2005" y="connsiteY2005"/>
                              </a:cxn>
                              <a:cxn ang="0">
                                <a:pos x="connsiteX2006" y="connsiteY2006"/>
                              </a:cxn>
                              <a:cxn ang="0">
                                <a:pos x="connsiteX2007" y="connsiteY2007"/>
                              </a:cxn>
                              <a:cxn ang="0">
                                <a:pos x="connsiteX2008" y="connsiteY2008"/>
                              </a:cxn>
                              <a:cxn ang="0">
                                <a:pos x="connsiteX2009" y="connsiteY2009"/>
                              </a:cxn>
                              <a:cxn ang="0">
                                <a:pos x="connsiteX2010" y="connsiteY2010"/>
                              </a:cxn>
                              <a:cxn ang="0">
                                <a:pos x="connsiteX2011" y="connsiteY2011"/>
                              </a:cxn>
                              <a:cxn ang="0">
                                <a:pos x="connsiteX2012" y="connsiteY2012"/>
                              </a:cxn>
                              <a:cxn ang="0">
                                <a:pos x="connsiteX2013" y="connsiteY2013"/>
                              </a:cxn>
                              <a:cxn ang="0">
                                <a:pos x="connsiteX2014" y="connsiteY2014"/>
                              </a:cxn>
                              <a:cxn ang="0">
                                <a:pos x="connsiteX2015" y="connsiteY2015"/>
                              </a:cxn>
                              <a:cxn ang="0">
                                <a:pos x="connsiteX2016" y="connsiteY2016"/>
                              </a:cxn>
                              <a:cxn ang="0">
                                <a:pos x="connsiteX2017" y="connsiteY2017"/>
                              </a:cxn>
                              <a:cxn ang="0">
                                <a:pos x="connsiteX2018" y="connsiteY2018"/>
                              </a:cxn>
                              <a:cxn ang="0">
                                <a:pos x="connsiteX2019" y="connsiteY2019"/>
                              </a:cxn>
                              <a:cxn ang="0">
                                <a:pos x="connsiteX2020" y="connsiteY2020"/>
                              </a:cxn>
                              <a:cxn ang="0">
                                <a:pos x="connsiteX2021" y="connsiteY2021"/>
                              </a:cxn>
                              <a:cxn ang="0">
                                <a:pos x="connsiteX2022" y="connsiteY2022"/>
                              </a:cxn>
                              <a:cxn ang="0">
                                <a:pos x="connsiteX2023" y="connsiteY2023"/>
                              </a:cxn>
                              <a:cxn ang="0">
                                <a:pos x="connsiteX2024" y="connsiteY2024"/>
                              </a:cxn>
                              <a:cxn ang="0">
                                <a:pos x="connsiteX2025" y="connsiteY2025"/>
                              </a:cxn>
                              <a:cxn ang="0">
                                <a:pos x="connsiteX2026" y="connsiteY2026"/>
                              </a:cxn>
                              <a:cxn ang="0">
                                <a:pos x="connsiteX2027" y="connsiteY2027"/>
                              </a:cxn>
                              <a:cxn ang="0">
                                <a:pos x="connsiteX2028" y="connsiteY2028"/>
                              </a:cxn>
                              <a:cxn ang="0">
                                <a:pos x="connsiteX2029" y="connsiteY2029"/>
                              </a:cxn>
                              <a:cxn ang="0">
                                <a:pos x="connsiteX2030" y="connsiteY2030"/>
                              </a:cxn>
                              <a:cxn ang="0">
                                <a:pos x="connsiteX2031" y="connsiteY2031"/>
                              </a:cxn>
                              <a:cxn ang="0">
                                <a:pos x="connsiteX2032" y="connsiteY2032"/>
                              </a:cxn>
                              <a:cxn ang="0">
                                <a:pos x="connsiteX2033" y="connsiteY2033"/>
                              </a:cxn>
                              <a:cxn ang="0">
                                <a:pos x="connsiteX2034" y="connsiteY2034"/>
                              </a:cxn>
                              <a:cxn ang="0">
                                <a:pos x="connsiteX2035" y="connsiteY2035"/>
                              </a:cxn>
                              <a:cxn ang="0">
                                <a:pos x="connsiteX2036" y="connsiteY2036"/>
                              </a:cxn>
                              <a:cxn ang="0">
                                <a:pos x="connsiteX2037" y="connsiteY2037"/>
                              </a:cxn>
                              <a:cxn ang="0">
                                <a:pos x="connsiteX2038" y="connsiteY2038"/>
                              </a:cxn>
                              <a:cxn ang="0">
                                <a:pos x="connsiteX2039" y="connsiteY2039"/>
                              </a:cxn>
                              <a:cxn ang="0">
                                <a:pos x="connsiteX2040" y="connsiteY2040"/>
                              </a:cxn>
                              <a:cxn ang="0">
                                <a:pos x="connsiteX2041" y="connsiteY2041"/>
                              </a:cxn>
                              <a:cxn ang="0">
                                <a:pos x="connsiteX2042" y="connsiteY2042"/>
                              </a:cxn>
                              <a:cxn ang="0">
                                <a:pos x="connsiteX2043" y="connsiteY2043"/>
                              </a:cxn>
                              <a:cxn ang="0">
                                <a:pos x="connsiteX2044" y="connsiteY2044"/>
                              </a:cxn>
                              <a:cxn ang="0">
                                <a:pos x="connsiteX2045" y="connsiteY2045"/>
                              </a:cxn>
                              <a:cxn ang="0">
                                <a:pos x="connsiteX2046" y="connsiteY2046"/>
                              </a:cxn>
                              <a:cxn ang="0">
                                <a:pos x="connsiteX2047" y="connsiteY2047"/>
                              </a:cxn>
                              <a:cxn ang="0">
                                <a:pos x="connsiteX2048" y="connsiteY2048"/>
                              </a:cxn>
                              <a:cxn ang="0">
                                <a:pos x="connsiteX2049" y="connsiteY2049"/>
                              </a:cxn>
                              <a:cxn ang="0">
                                <a:pos x="connsiteX2050" y="connsiteY2050"/>
                              </a:cxn>
                              <a:cxn ang="0">
                                <a:pos x="connsiteX2051" y="connsiteY2051"/>
                              </a:cxn>
                              <a:cxn ang="0">
                                <a:pos x="connsiteX2052" y="connsiteY2052"/>
                              </a:cxn>
                              <a:cxn ang="0">
                                <a:pos x="connsiteX2053" y="connsiteY2053"/>
                              </a:cxn>
                              <a:cxn ang="0">
                                <a:pos x="connsiteX2054" y="connsiteY2054"/>
                              </a:cxn>
                              <a:cxn ang="0">
                                <a:pos x="connsiteX2055" y="connsiteY2055"/>
                              </a:cxn>
                              <a:cxn ang="0">
                                <a:pos x="connsiteX2056" y="connsiteY2056"/>
                              </a:cxn>
                              <a:cxn ang="0">
                                <a:pos x="connsiteX2057" y="connsiteY2057"/>
                              </a:cxn>
                              <a:cxn ang="0">
                                <a:pos x="connsiteX2058" y="connsiteY2058"/>
                              </a:cxn>
                              <a:cxn ang="0">
                                <a:pos x="connsiteX2059" y="connsiteY2059"/>
                              </a:cxn>
                              <a:cxn ang="0">
                                <a:pos x="connsiteX2060" y="connsiteY2060"/>
                              </a:cxn>
                              <a:cxn ang="0">
                                <a:pos x="connsiteX2061" y="connsiteY2061"/>
                              </a:cxn>
                              <a:cxn ang="0">
                                <a:pos x="connsiteX2062" y="connsiteY2062"/>
                              </a:cxn>
                              <a:cxn ang="0">
                                <a:pos x="connsiteX2063" y="connsiteY2063"/>
                              </a:cxn>
                              <a:cxn ang="0">
                                <a:pos x="connsiteX2064" y="connsiteY2064"/>
                              </a:cxn>
                              <a:cxn ang="0">
                                <a:pos x="connsiteX2065" y="connsiteY2065"/>
                              </a:cxn>
                              <a:cxn ang="0">
                                <a:pos x="connsiteX2066" y="connsiteY2066"/>
                              </a:cxn>
                              <a:cxn ang="0">
                                <a:pos x="connsiteX2067" y="connsiteY2067"/>
                              </a:cxn>
                              <a:cxn ang="0">
                                <a:pos x="connsiteX2068" y="connsiteY2068"/>
                              </a:cxn>
                              <a:cxn ang="0">
                                <a:pos x="connsiteX2069" y="connsiteY2069"/>
                              </a:cxn>
                              <a:cxn ang="0">
                                <a:pos x="connsiteX2070" y="connsiteY2070"/>
                              </a:cxn>
                              <a:cxn ang="0">
                                <a:pos x="connsiteX2071" y="connsiteY2071"/>
                              </a:cxn>
                              <a:cxn ang="0">
                                <a:pos x="connsiteX2072" y="connsiteY2072"/>
                              </a:cxn>
                              <a:cxn ang="0">
                                <a:pos x="connsiteX2073" y="connsiteY2073"/>
                              </a:cxn>
                              <a:cxn ang="0">
                                <a:pos x="connsiteX2074" y="connsiteY2074"/>
                              </a:cxn>
                              <a:cxn ang="0">
                                <a:pos x="connsiteX2075" y="connsiteY2075"/>
                              </a:cxn>
                              <a:cxn ang="0">
                                <a:pos x="connsiteX2076" y="connsiteY2076"/>
                              </a:cxn>
                              <a:cxn ang="0">
                                <a:pos x="connsiteX2077" y="connsiteY2077"/>
                              </a:cxn>
                              <a:cxn ang="0">
                                <a:pos x="connsiteX2078" y="connsiteY2078"/>
                              </a:cxn>
                              <a:cxn ang="0">
                                <a:pos x="connsiteX2079" y="connsiteY2079"/>
                              </a:cxn>
                              <a:cxn ang="0">
                                <a:pos x="connsiteX2080" y="connsiteY2080"/>
                              </a:cxn>
                              <a:cxn ang="0">
                                <a:pos x="connsiteX2081" y="connsiteY2081"/>
                              </a:cxn>
                              <a:cxn ang="0">
                                <a:pos x="connsiteX2082" y="connsiteY2082"/>
                              </a:cxn>
                              <a:cxn ang="0">
                                <a:pos x="connsiteX2083" y="connsiteY2083"/>
                              </a:cxn>
                              <a:cxn ang="0">
                                <a:pos x="connsiteX2084" y="connsiteY2084"/>
                              </a:cxn>
                              <a:cxn ang="0">
                                <a:pos x="connsiteX2085" y="connsiteY2085"/>
                              </a:cxn>
                              <a:cxn ang="0">
                                <a:pos x="connsiteX2086" y="connsiteY2086"/>
                              </a:cxn>
                              <a:cxn ang="0">
                                <a:pos x="connsiteX2087" y="connsiteY2087"/>
                              </a:cxn>
                              <a:cxn ang="0">
                                <a:pos x="connsiteX2088" y="connsiteY2088"/>
                              </a:cxn>
                              <a:cxn ang="0">
                                <a:pos x="connsiteX2089" y="connsiteY2089"/>
                              </a:cxn>
                              <a:cxn ang="0">
                                <a:pos x="connsiteX2090" y="connsiteY2090"/>
                              </a:cxn>
                              <a:cxn ang="0">
                                <a:pos x="connsiteX2091" y="connsiteY2091"/>
                              </a:cxn>
                              <a:cxn ang="0">
                                <a:pos x="connsiteX2092" y="connsiteY2092"/>
                              </a:cxn>
                              <a:cxn ang="0">
                                <a:pos x="connsiteX2093" y="connsiteY2093"/>
                              </a:cxn>
                              <a:cxn ang="0">
                                <a:pos x="connsiteX2094" y="connsiteY2094"/>
                              </a:cxn>
                              <a:cxn ang="0">
                                <a:pos x="connsiteX2095" y="connsiteY2095"/>
                              </a:cxn>
                              <a:cxn ang="0">
                                <a:pos x="connsiteX2096" y="connsiteY2096"/>
                              </a:cxn>
                              <a:cxn ang="0">
                                <a:pos x="connsiteX2097" y="connsiteY2097"/>
                              </a:cxn>
                              <a:cxn ang="0">
                                <a:pos x="connsiteX2098" y="connsiteY2098"/>
                              </a:cxn>
                              <a:cxn ang="0">
                                <a:pos x="connsiteX2099" y="connsiteY2099"/>
                              </a:cxn>
                              <a:cxn ang="0">
                                <a:pos x="connsiteX2100" y="connsiteY2100"/>
                              </a:cxn>
                              <a:cxn ang="0">
                                <a:pos x="connsiteX2101" y="connsiteY2101"/>
                              </a:cxn>
                              <a:cxn ang="0">
                                <a:pos x="connsiteX2102" y="connsiteY2102"/>
                              </a:cxn>
                              <a:cxn ang="0">
                                <a:pos x="connsiteX2103" y="connsiteY2103"/>
                              </a:cxn>
                              <a:cxn ang="0">
                                <a:pos x="connsiteX2104" y="connsiteY2104"/>
                              </a:cxn>
                              <a:cxn ang="0">
                                <a:pos x="connsiteX2105" y="connsiteY2105"/>
                              </a:cxn>
                              <a:cxn ang="0">
                                <a:pos x="connsiteX2106" y="connsiteY2106"/>
                              </a:cxn>
                              <a:cxn ang="0">
                                <a:pos x="connsiteX2107" y="connsiteY2107"/>
                              </a:cxn>
                              <a:cxn ang="0">
                                <a:pos x="connsiteX2108" y="connsiteY2108"/>
                              </a:cxn>
                              <a:cxn ang="0">
                                <a:pos x="connsiteX2109" y="connsiteY2109"/>
                              </a:cxn>
                              <a:cxn ang="0">
                                <a:pos x="connsiteX2110" y="connsiteY2110"/>
                              </a:cxn>
                              <a:cxn ang="0">
                                <a:pos x="connsiteX2111" y="connsiteY2111"/>
                              </a:cxn>
                              <a:cxn ang="0">
                                <a:pos x="connsiteX2112" y="connsiteY2112"/>
                              </a:cxn>
                              <a:cxn ang="0">
                                <a:pos x="connsiteX2113" y="connsiteY2113"/>
                              </a:cxn>
                              <a:cxn ang="0">
                                <a:pos x="connsiteX2114" y="connsiteY2114"/>
                              </a:cxn>
                              <a:cxn ang="0">
                                <a:pos x="connsiteX2115" y="connsiteY2115"/>
                              </a:cxn>
                              <a:cxn ang="0">
                                <a:pos x="connsiteX2116" y="connsiteY2116"/>
                              </a:cxn>
                              <a:cxn ang="0">
                                <a:pos x="connsiteX2117" y="connsiteY2117"/>
                              </a:cxn>
                              <a:cxn ang="0">
                                <a:pos x="connsiteX2118" y="connsiteY2118"/>
                              </a:cxn>
                              <a:cxn ang="0">
                                <a:pos x="connsiteX2119" y="connsiteY2119"/>
                              </a:cxn>
                              <a:cxn ang="0">
                                <a:pos x="connsiteX2120" y="connsiteY2120"/>
                              </a:cxn>
                              <a:cxn ang="0">
                                <a:pos x="connsiteX2121" y="connsiteY2121"/>
                              </a:cxn>
                              <a:cxn ang="0">
                                <a:pos x="connsiteX2122" y="connsiteY2122"/>
                              </a:cxn>
                              <a:cxn ang="0">
                                <a:pos x="connsiteX2123" y="connsiteY2123"/>
                              </a:cxn>
                              <a:cxn ang="0">
                                <a:pos x="connsiteX2124" y="connsiteY2124"/>
                              </a:cxn>
                              <a:cxn ang="0">
                                <a:pos x="connsiteX2125" y="connsiteY2125"/>
                              </a:cxn>
                              <a:cxn ang="0">
                                <a:pos x="connsiteX2126" y="connsiteY2126"/>
                              </a:cxn>
                              <a:cxn ang="0">
                                <a:pos x="connsiteX2127" y="connsiteY2127"/>
                              </a:cxn>
                              <a:cxn ang="0">
                                <a:pos x="connsiteX2128" y="connsiteY2128"/>
                              </a:cxn>
                              <a:cxn ang="0">
                                <a:pos x="connsiteX2129" y="connsiteY2129"/>
                              </a:cxn>
                              <a:cxn ang="0">
                                <a:pos x="connsiteX2130" y="connsiteY2130"/>
                              </a:cxn>
                              <a:cxn ang="0">
                                <a:pos x="connsiteX2131" y="connsiteY2131"/>
                              </a:cxn>
                              <a:cxn ang="0">
                                <a:pos x="connsiteX2132" y="connsiteY2132"/>
                              </a:cxn>
                              <a:cxn ang="0">
                                <a:pos x="connsiteX2133" y="connsiteY2133"/>
                              </a:cxn>
                              <a:cxn ang="0">
                                <a:pos x="connsiteX2134" y="connsiteY2134"/>
                              </a:cxn>
                              <a:cxn ang="0">
                                <a:pos x="connsiteX2135" y="connsiteY2135"/>
                              </a:cxn>
                              <a:cxn ang="0">
                                <a:pos x="connsiteX2136" y="connsiteY2136"/>
                              </a:cxn>
                              <a:cxn ang="0">
                                <a:pos x="connsiteX2137" y="connsiteY2137"/>
                              </a:cxn>
                              <a:cxn ang="0">
                                <a:pos x="connsiteX2138" y="connsiteY2138"/>
                              </a:cxn>
                              <a:cxn ang="0">
                                <a:pos x="connsiteX2139" y="connsiteY2139"/>
                              </a:cxn>
                              <a:cxn ang="0">
                                <a:pos x="connsiteX2140" y="connsiteY2140"/>
                              </a:cxn>
                              <a:cxn ang="0">
                                <a:pos x="connsiteX2141" y="connsiteY2141"/>
                              </a:cxn>
                              <a:cxn ang="0">
                                <a:pos x="connsiteX2142" y="connsiteY2142"/>
                              </a:cxn>
                              <a:cxn ang="0">
                                <a:pos x="connsiteX2143" y="connsiteY2143"/>
                              </a:cxn>
                              <a:cxn ang="0">
                                <a:pos x="connsiteX2144" y="connsiteY2144"/>
                              </a:cxn>
                              <a:cxn ang="0">
                                <a:pos x="connsiteX2145" y="connsiteY2145"/>
                              </a:cxn>
                              <a:cxn ang="0">
                                <a:pos x="connsiteX2146" y="connsiteY2146"/>
                              </a:cxn>
                              <a:cxn ang="0">
                                <a:pos x="connsiteX2147" y="connsiteY2147"/>
                              </a:cxn>
                              <a:cxn ang="0">
                                <a:pos x="connsiteX2148" y="connsiteY2148"/>
                              </a:cxn>
                              <a:cxn ang="0">
                                <a:pos x="connsiteX2149" y="connsiteY2149"/>
                              </a:cxn>
                              <a:cxn ang="0">
                                <a:pos x="connsiteX2150" y="connsiteY2150"/>
                              </a:cxn>
                              <a:cxn ang="0">
                                <a:pos x="connsiteX2151" y="connsiteY2151"/>
                              </a:cxn>
                              <a:cxn ang="0">
                                <a:pos x="connsiteX2152" y="connsiteY2152"/>
                              </a:cxn>
                              <a:cxn ang="0">
                                <a:pos x="connsiteX2153" y="connsiteY2153"/>
                              </a:cxn>
                              <a:cxn ang="0">
                                <a:pos x="connsiteX2154" y="connsiteY2154"/>
                              </a:cxn>
                              <a:cxn ang="0">
                                <a:pos x="connsiteX2155" y="connsiteY2155"/>
                              </a:cxn>
                              <a:cxn ang="0">
                                <a:pos x="connsiteX2156" y="connsiteY2156"/>
                              </a:cxn>
                              <a:cxn ang="0">
                                <a:pos x="connsiteX2157" y="connsiteY2157"/>
                              </a:cxn>
                              <a:cxn ang="0">
                                <a:pos x="connsiteX2158" y="connsiteY2158"/>
                              </a:cxn>
                              <a:cxn ang="0">
                                <a:pos x="connsiteX2159" y="connsiteY2159"/>
                              </a:cxn>
                              <a:cxn ang="0">
                                <a:pos x="connsiteX2160" y="connsiteY2160"/>
                              </a:cxn>
                              <a:cxn ang="0">
                                <a:pos x="connsiteX2161" y="connsiteY2161"/>
                              </a:cxn>
                              <a:cxn ang="0">
                                <a:pos x="connsiteX2162" y="connsiteY2162"/>
                              </a:cxn>
                              <a:cxn ang="0">
                                <a:pos x="connsiteX2163" y="connsiteY2163"/>
                              </a:cxn>
                              <a:cxn ang="0">
                                <a:pos x="connsiteX2164" y="connsiteY2164"/>
                              </a:cxn>
                              <a:cxn ang="0">
                                <a:pos x="connsiteX2165" y="connsiteY2165"/>
                              </a:cxn>
                              <a:cxn ang="0">
                                <a:pos x="connsiteX2166" y="connsiteY2166"/>
                              </a:cxn>
                              <a:cxn ang="0">
                                <a:pos x="connsiteX2167" y="connsiteY2167"/>
                              </a:cxn>
                              <a:cxn ang="0">
                                <a:pos x="connsiteX2168" y="connsiteY2168"/>
                              </a:cxn>
                              <a:cxn ang="0">
                                <a:pos x="connsiteX2169" y="connsiteY2169"/>
                              </a:cxn>
                              <a:cxn ang="0">
                                <a:pos x="connsiteX2170" y="connsiteY2170"/>
                              </a:cxn>
                              <a:cxn ang="0">
                                <a:pos x="connsiteX2171" y="connsiteY2171"/>
                              </a:cxn>
                              <a:cxn ang="0">
                                <a:pos x="connsiteX2172" y="connsiteY2172"/>
                              </a:cxn>
                              <a:cxn ang="0">
                                <a:pos x="connsiteX2173" y="connsiteY2173"/>
                              </a:cxn>
                              <a:cxn ang="0">
                                <a:pos x="connsiteX2174" y="connsiteY2174"/>
                              </a:cxn>
                              <a:cxn ang="0">
                                <a:pos x="connsiteX2175" y="connsiteY2175"/>
                              </a:cxn>
                              <a:cxn ang="0">
                                <a:pos x="connsiteX2176" y="connsiteY2176"/>
                              </a:cxn>
                              <a:cxn ang="0">
                                <a:pos x="connsiteX2177" y="connsiteY2177"/>
                              </a:cxn>
                              <a:cxn ang="0">
                                <a:pos x="connsiteX2178" y="connsiteY2178"/>
                              </a:cxn>
                              <a:cxn ang="0">
                                <a:pos x="connsiteX2179" y="connsiteY2179"/>
                              </a:cxn>
                              <a:cxn ang="0">
                                <a:pos x="connsiteX2180" y="connsiteY2180"/>
                              </a:cxn>
                              <a:cxn ang="0">
                                <a:pos x="connsiteX2181" y="connsiteY2181"/>
                              </a:cxn>
                              <a:cxn ang="0">
                                <a:pos x="connsiteX2182" y="connsiteY2182"/>
                              </a:cxn>
                              <a:cxn ang="0">
                                <a:pos x="connsiteX2183" y="connsiteY2183"/>
                              </a:cxn>
                              <a:cxn ang="0">
                                <a:pos x="connsiteX2184" y="connsiteY2184"/>
                              </a:cxn>
                              <a:cxn ang="0">
                                <a:pos x="connsiteX2185" y="connsiteY2185"/>
                              </a:cxn>
                              <a:cxn ang="0">
                                <a:pos x="connsiteX2186" y="connsiteY2186"/>
                              </a:cxn>
                              <a:cxn ang="0">
                                <a:pos x="connsiteX2187" y="connsiteY2187"/>
                              </a:cxn>
                              <a:cxn ang="0">
                                <a:pos x="connsiteX2188" y="connsiteY2188"/>
                              </a:cxn>
                              <a:cxn ang="0">
                                <a:pos x="connsiteX2189" y="connsiteY2189"/>
                              </a:cxn>
                              <a:cxn ang="0">
                                <a:pos x="connsiteX2190" y="connsiteY2190"/>
                              </a:cxn>
                              <a:cxn ang="0">
                                <a:pos x="connsiteX2191" y="connsiteY2191"/>
                              </a:cxn>
                              <a:cxn ang="0">
                                <a:pos x="connsiteX2192" y="connsiteY2192"/>
                              </a:cxn>
                              <a:cxn ang="0">
                                <a:pos x="connsiteX2193" y="connsiteY2193"/>
                              </a:cxn>
                              <a:cxn ang="0">
                                <a:pos x="connsiteX2194" y="connsiteY2194"/>
                              </a:cxn>
                              <a:cxn ang="0">
                                <a:pos x="connsiteX2195" y="connsiteY2195"/>
                              </a:cxn>
                              <a:cxn ang="0">
                                <a:pos x="connsiteX2196" y="connsiteY2196"/>
                              </a:cxn>
                              <a:cxn ang="0">
                                <a:pos x="connsiteX2197" y="connsiteY2197"/>
                              </a:cxn>
                              <a:cxn ang="0">
                                <a:pos x="connsiteX2198" y="connsiteY2198"/>
                              </a:cxn>
                              <a:cxn ang="0">
                                <a:pos x="connsiteX2199" y="connsiteY2199"/>
                              </a:cxn>
                              <a:cxn ang="0">
                                <a:pos x="connsiteX2200" y="connsiteY2200"/>
                              </a:cxn>
                              <a:cxn ang="0">
                                <a:pos x="connsiteX2201" y="connsiteY2201"/>
                              </a:cxn>
                              <a:cxn ang="0">
                                <a:pos x="connsiteX2202" y="connsiteY2202"/>
                              </a:cxn>
                              <a:cxn ang="0">
                                <a:pos x="connsiteX2203" y="connsiteY2203"/>
                              </a:cxn>
                              <a:cxn ang="0">
                                <a:pos x="connsiteX2204" y="connsiteY2204"/>
                              </a:cxn>
                              <a:cxn ang="0">
                                <a:pos x="connsiteX2205" y="connsiteY2205"/>
                              </a:cxn>
                              <a:cxn ang="0">
                                <a:pos x="connsiteX2206" y="connsiteY2206"/>
                              </a:cxn>
                              <a:cxn ang="0">
                                <a:pos x="connsiteX2207" y="connsiteY2207"/>
                              </a:cxn>
                              <a:cxn ang="0">
                                <a:pos x="connsiteX2208" y="connsiteY2208"/>
                              </a:cxn>
                              <a:cxn ang="0">
                                <a:pos x="connsiteX2209" y="connsiteY2209"/>
                              </a:cxn>
                              <a:cxn ang="0">
                                <a:pos x="connsiteX2210" y="connsiteY2210"/>
                              </a:cxn>
                              <a:cxn ang="0">
                                <a:pos x="connsiteX2211" y="connsiteY2211"/>
                              </a:cxn>
                              <a:cxn ang="0">
                                <a:pos x="connsiteX2212" y="connsiteY2212"/>
                              </a:cxn>
                              <a:cxn ang="0">
                                <a:pos x="connsiteX2213" y="connsiteY2213"/>
                              </a:cxn>
                              <a:cxn ang="0">
                                <a:pos x="connsiteX2214" y="connsiteY2214"/>
                              </a:cxn>
                              <a:cxn ang="0">
                                <a:pos x="connsiteX2215" y="connsiteY2215"/>
                              </a:cxn>
                              <a:cxn ang="0">
                                <a:pos x="connsiteX2216" y="connsiteY2216"/>
                              </a:cxn>
                              <a:cxn ang="0">
                                <a:pos x="connsiteX2217" y="connsiteY2217"/>
                              </a:cxn>
                              <a:cxn ang="0">
                                <a:pos x="connsiteX2218" y="connsiteY2218"/>
                              </a:cxn>
                              <a:cxn ang="0">
                                <a:pos x="connsiteX2219" y="connsiteY2219"/>
                              </a:cxn>
                              <a:cxn ang="0">
                                <a:pos x="connsiteX2220" y="connsiteY2220"/>
                              </a:cxn>
                              <a:cxn ang="0">
                                <a:pos x="connsiteX2221" y="connsiteY2221"/>
                              </a:cxn>
                              <a:cxn ang="0">
                                <a:pos x="connsiteX2222" y="connsiteY2222"/>
                              </a:cxn>
                              <a:cxn ang="0">
                                <a:pos x="connsiteX2223" y="connsiteY2223"/>
                              </a:cxn>
                              <a:cxn ang="0">
                                <a:pos x="connsiteX2224" y="connsiteY2224"/>
                              </a:cxn>
                              <a:cxn ang="0">
                                <a:pos x="connsiteX2225" y="connsiteY2225"/>
                              </a:cxn>
                              <a:cxn ang="0">
                                <a:pos x="connsiteX2226" y="connsiteY2226"/>
                              </a:cxn>
                              <a:cxn ang="0">
                                <a:pos x="connsiteX2227" y="connsiteY2227"/>
                              </a:cxn>
                              <a:cxn ang="0">
                                <a:pos x="connsiteX2228" y="connsiteY2228"/>
                              </a:cxn>
                              <a:cxn ang="0">
                                <a:pos x="connsiteX2229" y="connsiteY2229"/>
                              </a:cxn>
                              <a:cxn ang="0">
                                <a:pos x="connsiteX2230" y="connsiteY2230"/>
                              </a:cxn>
                              <a:cxn ang="0">
                                <a:pos x="connsiteX2231" y="connsiteY2231"/>
                              </a:cxn>
                              <a:cxn ang="0">
                                <a:pos x="connsiteX2232" y="connsiteY2232"/>
                              </a:cxn>
                              <a:cxn ang="0">
                                <a:pos x="connsiteX2233" y="connsiteY2233"/>
                              </a:cxn>
                              <a:cxn ang="0">
                                <a:pos x="connsiteX2234" y="connsiteY2234"/>
                              </a:cxn>
                              <a:cxn ang="0">
                                <a:pos x="connsiteX2235" y="connsiteY2235"/>
                              </a:cxn>
                              <a:cxn ang="0">
                                <a:pos x="connsiteX2236" y="connsiteY2236"/>
                              </a:cxn>
                              <a:cxn ang="0">
                                <a:pos x="connsiteX2237" y="connsiteY2237"/>
                              </a:cxn>
                              <a:cxn ang="0">
                                <a:pos x="connsiteX2238" y="connsiteY2238"/>
                              </a:cxn>
                              <a:cxn ang="0">
                                <a:pos x="connsiteX2239" y="connsiteY2239"/>
                              </a:cxn>
                              <a:cxn ang="0">
                                <a:pos x="connsiteX2240" y="connsiteY2240"/>
                              </a:cxn>
                              <a:cxn ang="0">
                                <a:pos x="connsiteX2241" y="connsiteY2241"/>
                              </a:cxn>
                              <a:cxn ang="0">
                                <a:pos x="connsiteX2242" y="connsiteY2242"/>
                              </a:cxn>
                              <a:cxn ang="0">
                                <a:pos x="connsiteX2243" y="connsiteY2243"/>
                              </a:cxn>
                              <a:cxn ang="0">
                                <a:pos x="connsiteX2244" y="connsiteY2244"/>
                              </a:cxn>
                              <a:cxn ang="0">
                                <a:pos x="connsiteX2245" y="connsiteY2245"/>
                              </a:cxn>
                              <a:cxn ang="0">
                                <a:pos x="connsiteX2246" y="connsiteY2246"/>
                              </a:cxn>
                              <a:cxn ang="0">
                                <a:pos x="connsiteX2247" y="connsiteY2247"/>
                              </a:cxn>
                              <a:cxn ang="0">
                                <a:pos x="connsiteX2248" y="connsiteY2248"/>
                              </a:cxn>
                              <a:cxn ang="0">
                                <a:pos x="connsiteX2249" y="connsiteY2249"/>
                              </a:cxn>
                              <a:cxn ang="0">
                                <a:pos x="connsiteX2250" y="connsiteY2250"/>
                              </a:cxn>
                              <a:cxn ang="0">
                                <a:pos x="connsiteX2251" y="connsiteY2251"/>
                              </a:cxn>
                              <a:cxn ang="0">
                                <a:pos x="connsiteX2252" y="connsiteY2252"/>
                              </a:cxn>
                              <a:cxn ang="0">
                                <a:pos x="connsiteX2253" y="connsiteY2253"/>
                              </a:cxn>
                              <a:cxn ang="0">
                                <a:pos x="connsiteX2254" y="connsiteY2254"/>
                              </a:cxn>
                              <a:cxn ang="0">
                                <a:pos x="connsiteX2255" y="connsiteY2255"/>
                              </a:cxn>
                              <a:cxn ang="0">
                                <a:pos x="connsiteX2256" y="connsiteY2256"/>
                              </a:cxn>
                              <a:cxn ang="0">
                                <a:pos x="connsiteX2257" y="connsiteY2257"/>
                              </a:cxn>
                              <a:cxn ang="0">
                                <a:pos x="connsiteX2258" y="connsiteY2258"/>
                              </a:cxn>
                              <a:cxn ang="0">
                                <a:pos x="connsiteX2259" y="connsiteY2259"/>
                              </a:cxn>
                              <a:cxn ang="0">
                                <a:pos x="connsiteX2260" y="connsiteY2260"/>
                              </a:cxn>
                              <a:cxn ang="0">
                                <a:pos x="connsiteX2261" y="connsiteY2261"/>
                              </a:cxn>
                              <a:cxn ang="0">
                                <a:pos x="connsiteX2262" y="connsiteY2262"/>
                              </a:cxn>
                              <a:cxn ang="0">
                                <a:pos x="connsiteX2263" y="connsiteY2263"/>
                              </a:cxn>
                              <a:cxn ang="0">
                                <a:pos x="connsiteX2264" y="connsiteY2264"/>
                              </a:cxn>
                              <a:cxn ang="0">
                                <a:pos x="connsiteX2265" y="connsiteY2265"/>
                              </a:cxn>
                              <a:cxn ang="0">
                                <a:pos x="connsiteX2266" y="connsiteY2266"/>
                              </a:cxn>
                              <a:cxn ang="0">
                                <a:pos x="connsiteX2267" y="connsiteY2267"/>
                              </a:cxn>
                              <a:cxn ang="0">
                                <a:pos x="connsiteX2268" y="connsiteY2268"/>
                              </a:cxn>
                              <a:cxn ang="0">
                                <a:pos x="connsiteX2269" y="connsiteY2269"/>
                              </a:cxn>
                              <a:cxn ang="0">
                                <a:pos x="connsiteX2270" y="connsiteY2270"/>
                              </a:cxn>
                              <a:cxn ang="0">
                                <a:pos x="connsiteX2271" y="connsiteY2271"/>
                              </a:cxn>
                              <a:cxn ang="0">
                                <a:pos x="connsiteX2272" y="connsiteY2272"/>
                              </a:cxn>
                              <a:cxn ang="0">
                                <a:pos x="connsiteX2273" y="connsiteY2273"/>
                              </a:cxn>
                              <a:cxn ang="0">
                                <a:pos x="connsiteX2274" y="connsiteY2274"/>
                              </a:cxn>
                              <a:cxn ang="0">
                                <a:pos x="connsiteX2275" y="connsiteY2275"/>
                              </a:cxn>
                              <a:cxn ang="0">
                                <a:pos x="connsiteX2276" y="connsiteY2276"/>
                              </a:cxn>
                              <a:cxn ang="0">
                                <a:pos x="connsiteX2277" y="connsiteY2277"/>
                              </a:cxn>
                              <a:cxn ang="0">
                                <a:pos x="connsiteX2278" y="connsiteY2278"/>
                              </a:cxn>
                              <a:cxn ang="0">
                                <a:pos x="connsiteX2279" y="connsiteY2279"/>
                              </a:cxn>
                              <a:cxn ang="0">
                                <a:pos x="connsiteX2280" y="connsiteY2280"/>
                              </a:cxn>
                              <a:cxn ang="0">
                                <a:pos x="connsiteX2281" y="connsiteY2281"/>
                              </a:cxn>
                              <a:cxn ang="0">
                                <a:pos x="connsiteX2282" y="connsiteY2282"/>
                              </a:cxn>
                              <a:cxn ang="0">
                                <a:pos x="connsiteX2283" y="connsiteY2283"/>
                              </a:cxn>
                              <a:cxn ang="0">
                                <a:pos x="connsiteX2284" y="connsiteY2284"/>
                              </a:cxn>
                              <a:cxn ang="0">
                                <a:pos x="connsiteX2285" y="connsiteY2285"/>
                              </a:cxn>
                              <a:cxn ang="0">
                                <a:pos x="connsiteX2286" y="connsiteY2286"/>
                              </a:cxn>
                              <a:cxn ang="0">
                                <a:pos x="connsiteX2287" y="connsiteY2287"/>
                              </a:cxn>
                              <a:cxn ang="0">
                                <a:pos x="connsiteX2288" y="connsiteY2288"/>
                              </a:cxn>
                              <a:cxn ang="0">
                                <a:pos x="connsiteX2289" y="connsiteY2289"/>
                              </a:cxn>
                              <a:cxn ang="0">
                                <a:pos x="connsiteX2290" y="connsiteY2290"/>
                              </a:cxn>
                              <a:cxn ang="0">
                                <a:pos x="connsiteX2291" y="connsiteY2291"/>
                              </a:cxn>
                              <a:cxn ang="0">
                                <a:pos x="connsiteX2292" y="connsiteY2292"/>
                              </a:cxn>
                              <a:cxn ang="0">
                                <a:pos x="connsiteX2293" y="connsiteY2293"/>
                              </a:cxn>
                              <a:cxn ang="0">
                                <a:pos x="connsiteX2294" y="connsiteY2294"/>
                              </a:cxn>
                              <a:cxn ang="0">
                                <a:pos x="connsiteX2295" y="connsiteY2295"/>
                              </a:cxn>
                              <a:cxn ang="0">
                                <a:pos x="connsiteX2296" y="connsiteY2296"/>
                              </a:cxn>
                              <a:cxn ang="0">
                                <a:pos x="connsiteX2297" y="connsiteY2297"/>
                              </a:cxn>
                              <a:cxn ang="0">
                                <a:pos x="connsiteX2298" y="connsiteY2298"/>
                              </a:cxn>
                              <a:cxn ang="0">
                                <a:pos x="connsiteX2299" y="connsiteY2299"/>
                              </a:cxn>
                              <a:cxn ang="0">
                                <a:pos x="connsiteX2300" y="connsiteY2300"/>
                              </a:cxn>
                              <a:cxn ang="0">
                                <a:pos x="connsiteX2301" y="connsiteY2301"/>
                              </a:cxn>
                              <a:cxn ang="0">
                                <a:pos x="connsiteX2302" y="connsiteY2302"/>
                              </a:cxn>
                              <a:cxn ang="0">
                                <a:pos x="connsiteX2303" y="connsiteY2303"/>
                              </a:cxn>
                              <a:cxn ang="0">
                                <a:pos x="connsiteX2304" y="connsiteY2304"/>
                              </a:cxn>
                              <a:cxn ang="0">
                                <a:pos x="connsiteX2305" y="connsiteY2305"/>
                              </a:cxn>
                              <a:cxn ang="0">
                                <a:pos x="connsiteX2306" y="connsiteY2306"/>
                              </a:cxn>
                              <a:cxn ang="0">
                                <a:pos x="connsiteX2307" y="connsiteY2307"/>
                              </a:cxn>
                              <a:cxn ang="0">
                                <a:pos x="connsiteX2308" y="connsiteY2308"/>
                              </a:cxn>
                              <a:cxn ang="0">
                                <a:pos x="connsiteX2309" y="connsiteY2309"/>
                              </a:cxn>
                              <a:cxn ang="0">
                                <a:pos x="connsiteX2310" y="connsiteY2310"/>
                              </a:cxn>
                              <a:cxn ang="0">
                                <a:pos x="connsiteX2311" y="connsiteY2311"/>
                              </a:cxn>
                              <a:cxn ang="0">
                                <a:pos x="connsiteX2312" y="connsiteY2312"/>
                              </a:cxn>
                              <a:cxn ang="0">
                                <a:pos x="connsiteX2313" y="connsiteY2313"/>
                              </a:cxn>
                              <a:cxn ang="0">
                                <a:pos x="connsiteX2314" y="connsiteY2314"/>
                              </a:cxn>
                              <a:cxn ang="0">
                                <a:pos x="connsiteX2315" y="connsiteY2315"/>
                              </a:cxn>
                              <a:cxn ang="0">
                                <a:pos x="connsiteX2316" y="connsiteY2316"/>
                              </a:cxn>
                              <a:cxn ang="0">
                                <a:pos x="connsiteX2317" y="connsiteY2317"/>
                              </a:cxn>
                              <a:cxn ang="0">
                                <a:pos x="connsiteX2318" y="connsiteY2318"/>
                              </a:cxn>
                              <a:cxn ang="0">
                                <a:pos x="connsiteX2319" y="connsiteY2319"/>
                              </a:cxn>
                              <a:cxn ang="0">
                                <a:pos x="connsiteX2320" y="connsiteY2320"/>
                              </a:cxn>
                              <a:cxn ang="0">
                                <a:pos x="connsiteX2321" y="connsiteY2321"/>
                              </a:cxn>
                              <a:cxn ang="0">
                                <a:pos x="connsiteX2322" y="connsiteY2322"/>
                              </a:cxn>
                              <a:cxn ang="0">
                                <a:pos x="connsiteX2323" y="connsiteY2323"/>
                              </a:cxn>
                              <a:cxn ang="0">
                                <a:pos x="connsiteX2324" y="connsiteY2324"/>
                              </a:cxn>
                              <a:cxn ang="0">
                                <a:pos x="connsiteX2325" y="connsiteY2325"/>
                              </a:cxn>
                              <a:cxn ang="0">
                                <a:pos x="connsiteX2326" y="connsiteY2326"/>
                              </a:cxn>
                              <a:cxn ang="0">
                                <a:pos x="connsiteX2327" y="connsiteY2327"/>
                              </a:cxn>
                              <a:cxn ang="0">
                                <a:pos x="connsiteX2328" y="connsiteY2328"/>
                              </a:cxn>
                              <a:cxn ang="0">
                                <a:pos x="connsiteX2329" y="connsiteY2329"/>
                              </a:cxn>
                              <a:cxn ang="0">
                                <a:pos x="connsiteX2330" y="connsiteY2330"/>
                              </a:cxn>
                              <a:cxn ang="0">
                                <a:pos x="connsiteX2331" y="connsiteY2331"/>
                              </a:cxn>
                              <a:cxn ang="0">
                                <a:pos x="connsiteX2332" y="connsiteY2332"/>
                              </a:cxn>
                              <a:cxn ang="0">
                                <a:pos x="connsiteX2333" y="connsiteY2333"/>
                              </a:cxn>
                              <a:cxn ang="0">
                                <a:pos x="connsiteX2334" y="connsiteY2334"/>
                              </a:cxn>
                              <a:cxn ang="0">
                                <a:pos x="connsiteX2335" y="connsiteY2335"/>
                              </a:cxn>
                              <a:cxn ang="0">
                                <a:pos x="connsiteX2336" y="connsiteY2336"/>
                              </a:cxn>
                              <a:cxn ang="0">
                                <a:pos x="connsiteX2337" y="connsiteY2337"/>
                              </a:cxn>
                              <a:cxn ang="0">
                                <a:pos x="connsiteX2338" y="connsiteY2338"/>
                              </a:cxn>
                              <a:cxn ang="0">
                                <a:pos x="connsiteX2339" y="connsiteY2339"/>
                              </a:cxn>
                              <a:cxn ang="0">
                                <a:pos x="connsiteX2340" y="connsiteY2340"/>
                              </a:cxn>
                              <a:cxn ang="0">
                                <a:pos x="connsiteX2341" y="connsiteY2341"/>
                              </a:cxn>
                              <a:cxn ang="0">
                                <a:pos x="connsiteX2342" y="connsiteY2342"/>
                              </a:cxn>
                              <a:cxn ang="0">
                                <a:pos x="connsiteX2343" y="connsiteY2343"/>
                              </a:cxn>
                              <a:cxn ang="0">
                                <a:pos x="connsiteX2344" y="connsiteY2344"/>
                              </a:cxn>
                              <a:cxn ang="0">
                                <a:pos x="connsiteX2345" y="connsiteY2345"/>
                              </a:cxn>
                              <a:cxn ang="0">
                                <a:pos x="connsiteX2346" y="connsiteY2346"/>
                              </a:cxn>
                              <a:cxn ang="0">
                                <a:pos x="connsiteX2347" y="connsiteY2347"/>
                              </a:cxn>
                              <a:cxn ang="0">
                                <a:pos x="connsiteX2348" y="connsiteY2348"/>
                              </a:cxn>
                              <a:cxn ang="0">
                                <a:pos x="connsiteX2349" y="connsiteY2349"/>
                              </a:cxn>
                              <a:cxn ang="0">
                                <a:pos x="connsiteX2350" y="connsiteY2350"/>
                              </a:cxn>
                              <a:cxn ang="0">
                                <a:pos x="connsiteX2351" y="connsiteY2351"/>
                              </a:cxn>
                              <a:cxn ang="0">
                                <a:pos x="connsiteX2352" y="connsiteY2352"/>
                              </a:cxn>
                              <a:cxn ang="0">
                                <a:pos x="connsiteX2353" y="connsiteY2353"/>
                              </a:cxn>
                              <a:cxn ang="0">
                                <a:pos x="connsiteX2354" y="connsiteY2354"/>
                              </a:cxn>
                              <a:cxn ang="0">
                                <a:pos x="connsiteX2355" y="connsiteY2355"/>
                              </a:cxn>
                              <a:cxn ang="0">
                                <a:pos x="connsiteX2356" y="connsiteY2356"/>
                              </a:cxn>
                              <a:cxn ang="0">
                                <a:pos x="connsiteX2357" y="connsiteY2357"/>
                              </a:cxn>
                              <a:cxn ang="0">
                                <a:pos x="connsiteX2358" y="connsiteY2358"/>
                              </a:cxn>
                              <a:cxn ang="0">
                                <a:pos x="connsiteX2359" y="connsiteY2359"/>
                              </a:cxn>
                              <a:cxn ang="0">
                                <a:pos x="connsiteX2360" y="connsiteY2360"/>
                              </a:cxn>
                              <a:cxn ang="0">
                                <a:pos x="connsiteX2361" y="connsiteY2361"/>
                              </a:cxn>
                              <a:cxn ang="0">
                                <a:pos x="connsiteX2362" y="connsiteY2362"/>
                              </a:cxn>
                              <a:cxn ang="0">
                                <a:pos x="connsiteX2363" y="connsiteY2363"/>
                              </a:cxn>
                              <a:cxn ang="0">
                                <a:pos x="connsiteX2364" y="connsiteY2364"/>
                              </a:cxn>
                              <a:cxn ang="0">
                                <a:pos x="connsiteX2365" y="connsiteY2365"/>
                              </a:cxn>
                              <a:cxn ang="0">
                                <a:pos x="connsiteX2366" y="connsiteY2366"/>
                              </a:cxn>
                              <a:cxn ang="0">
                                <a:pos x="connsiteX2367" y="connsiteY2367"/>
                              </a:cxn>
                              <a:cxn ang="0">
                                <a:pos x="connsiteX2368" y="connsiteY2368"/>
                              </a:cxn>
                              <a:cxn ang="0">
                                <a:pos x="connsiteX2369" y="connsiteY2369"/>
                              </a:cxn>
                              <a:cxn ang="0">
                                <a:pos x="connsiteX2370" y="connsiteY2370"/>
                              </a:cxn>
                              <a:cxn ang="0">
                                <a:pos x="connsiteX2371" y="connsiteY2371"/>
                              </a:cxn>
                              <a:cxn ang="0">
                                <a:pos x="connsiteX2372" y="connsiteY2372"/>
                              </a:cxn>
                              <a:cxn ang="0">
                                <a:pos x="connsiteX2373" y="connsiteY2373"/>
                              </a:cxn>
                              <a:cxn ang="0">
                                <a:pos x="connsiteX2374" y="connsiteY2374"/>
                              </a:cxn>
                              <a:cxn ang="0">
                                <a:pos x="connsiteX2375" y="connsiteY2375"/>
                              </a:cxn>
                              <a:cxn ang="0">
                                <a:pos x="connsiteX2376" y="connsiteY2376"/>
                              </a:cxn>
                              <a:cxn ang="0">
                                <a:pos x="connsiteX2377" y="connsiteY2377"/>
                              </a:cxn>
                              <a:cxn ang="0">
                                <a:pos x="connsiteX2378" y="connsiteY2378"/>
                              </a:cxn>
                              <a:cxn ang="0">
                                <a:pos x="connsiteX2379" y="connsiteY2379"/>
                              </a:cxn>
                              <a:cxn ang="0">
                                <a:pos x="connsiteX2380" y="connsiteY2380"/>
                              </a:cxn>
                              <a:cxn ang="0">
                                <a:pos x="connsiteX2381" y="connsiteY2381"/>
                              </a:cxn>
                              <a:cxn ang="0">
                                <a:pos x="connsiteX2382" y="connsiteY2382"/>
                              </a:cxn>
                              <a:cxn ang="0">
                                <a:pos x="connsiteX2383" y="connsiteY2383"/>
                              </a:cxn>
                              <a:cxn ang="0">
                                <a:pos x="connsiteX2384" y="connsiteY2384"/>
                              </a:cxn>
                              <a:cxn ang="0">
                                <a:pos x="connsiteX2385" y="connsiteY2385"/>
                              </a:cxn>
                              <a:cxn ang="0">
                                <a:pos x="connsiteX2386" y="connsiteY2386"/>
                              </a:cxn>
                              <a:cxn ang="0">
                                <a:pos x="connsiteX2387" y="connsiteY2387"/>
                              </a:cxn>
                              <a:cxn ang="0">
                                <a:pos x="connsiteX2388" y="connsiteY2388"/>
                              </a:cxn>
                              <a:cxn ang="0">
                                <a:pos x="connsiteX2389" y="connsiteY2389"/>
                              </a:cxn>
                              <a:cxn ang="0">
                                <a:pos x="connsiteX2390" y="connsiteY2390"/>
                              </a:cxn>
                              <a:cxn ang="0">
                                <a:pos x="connsiteX2391" y="connsiteY2391"/>
                              </a:cxn>
                              <a:cxn ang="0">
                                <a:pos x="connsiteX2392" y="connsiteY2392"/>
                              </a:cxn>
                              <a:cxn ang="0">
                                <a:pos x="connsiteX2393" y="connsiteY2393"/>
                              </a:cxn>
                              <a:cxn ang="0">
                                <a:pos x="connsiteX2394" y="connsiteY2394"/>
                              </a:cxn>
                              <a:cxn ang="0">
                                <a:pos x="connsiteX2395" y="connsiteY2395"/>
                              </a:cxn>
                              <a:cxn ang="0">
                                <a:pos x="connsiteX2396" y="connsiteY2396"/>
                              </a:cxn>
                              <a:cxn ang="0">
                                <a:pos x="connsiteX2397" y="connsiteY2397"/>
                              </a:cxn>
                              <a:cxn ang="0">
                                <a:pos x="connsiteX2398" y="connsiteY2398"/>
                              </a:cxn>
                              <a:cxn ang="0">
                                <a:pos x="connsiteX2399" y="connsiteY2399"/>
                              </a:cxn>
                              <a:cxn ang="0">
                                <a:pos x="connsiteX2400" y="connsiteY2400"/>
                              </a:cxn>
                              <a:cxn ang="0">
                                <a:pos x="connsiteX2401" y="connsiteY2401"/>
                              </a:cxn>
                              <a:cxn ang="0">
                                <a:pos x="connsiteX2402" y="connsiteY2402"/>
                              </a:cxn>
                              <a:cxn ang="0">
                                <a:pos x="connsiteX2403" y="connsiteY2403"/>
                              </a:cxn>
                              <a:cxn ang="0">
                                <a:pos x="connsiteX2404" y="connsiteY2404"/>
                              </a:cxn>
                              <a:cxn ang="0">
                                <a:pos x="connsiteX2405" y="connsiteY2405"/>
                              </a:cxn>
                              <a:cxn ang="0">
                                <a:pos x="connsiteX2406" y="connsiteY2406"/>
                              </a:cxn>
                              <a:cxn ang="0">
                                <a:pos x="connsiteX2407" y="connsiteY2407"/>
                              </a:cxn>
                              <a:cxn ang="0">
                                <a:pos x="connsiteX2408" y="connsiteY2408"/>
                              </a:cxn>
                              <a:cxn ang="0">
                                <a:pos x="connsiteX2409" y="connsiteY2409"/>
                              </a:cxn>
                              <a:cxn ang="0">
                                <a:pos x="connsiteX2410" y="connsiteY2410"/>
                              </a:cxn>
                              <a:cxn ang="0">
                                <a:pos x="connsiteX2411" y="connsiteY2411"/>
                              </a:cxn>
                              <a:cxn ang="0">
                                <a:pos x="connsiteX2412" y="connsiteY2412"/>
                              </a:cxn>
                              <a:cxn ang="0">
                                <a:pos x="connsiteX2413" y="connsiteY2413"/>
                              </a:cxn>
                              <a:cxn ang="0">
                                <a:pos x="connsiteX2414" y="connsiteY2414"/>
                              </a:cxn>
                              <a:cxn ang="0">
                                <a:pos x="connsiteX2415" y="connsiteY2415"/>
                              </a:cxn>
                              <a:cxn ang="0">
                                <a:pos x="connsiteX2416" y="connsiteY2416"/>
                              </a:cxn>
                              <a:cxn ang="0">
                                <a:pos x="connsiteX2417" y="connsiteY2417"/>
                              </a:cxn>
                              <a:cxn ang="0">
                                <a:pos x="connsiteX2418" y="connsiteY2418"/>
                              </a:cxn>
                              <a:cxn ang="0">
                                <a:pos x="connsiteX2419" y="connsiteY2419"/>
                              </a:cxn>
                              <a:cxn ang="0">
                                <a:pos x="connsiteX2420" y="connsiteY2420"/>
                              </a:cxn>
                              <a:cxn ang="0">
                                <a:pos x="connsiteX2421" y="connsiteY2421"/>
                              </a:cxn>
                              <a:cxn ang="0">
                                <a:pos x="connsiteX2422" y="connsiteY2422"/>
                              </a:cxn>
                              <a:cxn ang="0">
                                <a:pos x="connsiteX2423" y="connsiteY2423"/>
                              </a:cxn>
                              <a:cxn ang="0">
                                <a:pos x="connsiteX2424" y="connsiteY2424"/>
                              </a:cxn>
                              <a:cxn ang="0">
                                <a:pos x="connsiteX2425" y="connsiteY2425"/>
                              </a:cxn>
                              <a:cxn ang="0">
                                <a:pos x="connsiteX2426" y="connsiteY2426"/>
                              </a:cxn>
                              <a:cxn ang="0">
                                <a:pos x="connsiteX2427" y="connsiteY2427"/>
                              </a:cxn>
                              <a:cxn ang="0">
                                <a:pos x="connsiteX2428" y="connsiteY2428"/>
                              </a:cxn>
                              <a:cxn ang="0">
                                <a:pos x="connsiteX2429" y="connsiteY2429"/>
                              </a:cxn>
                              <a:cxn ang="0">
                                <a:pos x="connsiteX2430" y="connsiteY2430"/>
                              </a:cxn>
                              <a:cxn ang="0">
                                <a:pos x="connsiteX2431" y="connsiteY2431"/>
                              </a:cxn>
                              <a:cxn ang="0">
                                <a:pos x="connsiteX2432" y="connsiteY2432"/>
                              </a:cxn>
                              <a:cxn ang="0">
                                <a:pos x="connsiteX2433" y="connsiteY2433"/>
                              </a:cxn>
                              <a:cxn ang="0">
                                <a:pos x="connsiteX2434" y="connsiteY2434"/>
                              </a:cxn>
                              <a:cxn ang="0">
                                <a:pos x="connsiteX2435" y="connsiteY2435"/>
                              </a:cxn>
                              <a:cxn ang="0">
                                <a:pos x="connsiteX2436" y="connsiteY2436"/>
                              </a:cxn>
                              <a:cxn ang="0">
                                <a:pos x="connsiteX2437" y="connsiteY2437"/>
                              </a:cxn>
                              <a:cxn ang="0">
                                <a:pos x="connsiteX2438" y="connsiteY2438"/>
                              </a:cxn>
                              <a:cxn ang="0">
                                <a:pos x="connsiteX2439" y="connsiteY2439"/>
                              </a:cxn>
                              <a:cxn ang="0">
                                <a:pos x="connsiteX2440" y="connsiteY2440"/>
                              </a:cxn>
                              <a:cxn ang="0">
                                <a:pos x="connsiteX2441" y="connsiteY2441"/>
                              </a:cxn>
                              <a:cxn ang="0">
                                <a:pos x="connsiteX2442" y="connsiteY2442"/>
                              </a:cxn>
                              <a:cxn ang="0">
                                <a:pos x="connsiteX2443" y="connsiteY2443"/>
                              </a:cxn>
                              <a:cxn ang="0">
                                <a:pos x="connsiteX2444" y="connsiteY2444"/>
                              </a:cxn>
                              <a:cxn ang="0">
                                <a:pos x="connsiteX2445" y="connsiteY2445"/>
                              </a:cxn>
                              <a:cxn ang="0">
                                <a:pos x="connsiteX2446" y="connsiteY2446"/>
                              </a:cxn>
                              <a:cxn ang="0">
                                <a:pos x="connsiteX2447" y="connsiteY2447"/>
                              </a:cxn>
                              <a:cxn ang="0">
                                <a:pos x="connsiteX2448" y="connsiteY2448"/>
                              </a:cxn>
                              <a:cxn ang="0">
                                <a:pos x="connsiteX2449" y="connsiteY2449"/>
                              </a:cxn>
                              <a:cxn ang="0">
                                <a:pos x="connsiteX2450" y="connsiteY2450"/>
                              </a:cxn>
                              <a:cxn ang="0">
                                <a:pos x="connsiteX2451" y="connsiteY2451"/>
                              </a:cxn>
                              <a:cxn ang="0">
                                <a:pos x="connsiteX2452" y="connsiteY2452"/>
                              </a:cxn>
                              <a:cxn ang="0">
                                <a:pos x="connsiteX2453" y="connsiteY2453"/>
                              </a:cxn>
                              <a:cxn ang="0">
                                <a:pos x="connsiteX2454" y="connsiteY2454"/>
                              </a:cxn>
                              <a:cxn ang="0">
                                <a:pos x="connsiteX2455" y="connsiteY2455"/>
                              </a:cxn>
                              <a:cxn ang="0">
                                <a:pos x="connsiteX2456" y="connsiteY2456"/>
                              </a:cxn>
                              <a:cxn ang="0">
                                <a:pos x="connsiteX2457" y="connsiteY2457"/>
                              </a:cxn>
                              <a:cxn ang="0">
                                <a:pos x="connsiteX2458" y="connsiteY2458"/>
                              </a:cxn>
                              <a:cxn ang="0">
                                <a:pos x="connsiteX2459" y="connsiteY2459"/>
                              </a:cxn>
                              <a:cxn ang="0">
                                <a:pos x="connsiteX2460" y="connsiteY2460"/>
                              </a:cxn>
                              <a:cxn ang="0">
                                <a:pos x="connsiteX2461" y="connsiteY2461"/>
                              </a:cxn>
                              <a:cxn ang="0">
                                <a:pos x="connsiteX2462" y="connsiteY2462"/>
                              </a:cxn>
                              <a:cxn ang="0">
                                <a:pos x="connsiteX2463" y="connsiteY2463"/>
                              </a:cxn>
                              <a:cxn ang="0">
                                <a:pos x="connsiteX2464" y="connsiteY2464"/>
                              </a:cxn>
                              <a:cxn ang="0">
                                <a:pos x="connsiteX2465" y="connsiteY2465"/>
                              </a:cxn>
                              <a:cxn ang="0">
                                <a:pos x="connsiteX2466" y="connsiteY2466"/>
                              </a:cxn>
                              <a:cxn ang="0">
                                <a:pos x="connsiteX2467" y="connsiteY2467"/>
                              </a:cxn>
                              <a:cxn ang="0">
                                <a:pos x="connsiteX2468" y="connsiteY2468"/>
                              </a:cxn>
                              <a:cxn ang="0">
                                <a:pos x="connsiteX2469" y="connsiteY2469"/>
                              </a:cxn>
                              <a:cxn ang="0">
                                <a:pos x="connsiteX2470" y="connsiteY2470"/>
                              </a:cxn>
                              <a:cxn ang="0">
                                <a:pos x="connsiteX2471" y="connsiteY2471"/>
                              </a:cxn>
                              <a:cxn ang="0">
                                <a:pos x="connsiteX2472" y="connsiteY2472"/>
                              </a:cxn>
                              <a:cxn ang="0">
                                <a:pos x="connsiteX2473" y="connsiteY2473"/>
                              </a:cxn>
                              <a:cxn ang="0">
                                <a:pos x="connsiteX2474" y="connsiteY2474"/>
                              </a:cxn>
                              <a:cxn ang="0">
                                <a:pos x="connsiteX2475" y="connsiteY2475"/>
                              </a:cxn>
                              <a:cxn ang="0">
                                <a:pos x="connsiteX2476" y="connsiteY2476"/>
                              </a:cxn>
                              <a:cxn ang="0">
                                <a:pos x="connsiteX2477" y="connsiteY2477"/>
                              </a:cxn>
                              <a:cxn ang="0">
                                <a:pos x="connsiteX2478" y="connsiteY2478"/>
                              </a:cxn>
                              <a:cxn ang="0">
                                <a:pos x="connsiteX2479" y="connsiteY2479"/>
                              </a:cxn>
                              <a:cxn ang="0">
                                <a:pos x="connsiteX2480" y="connsiteY2480"/>
                              </a:cxn>
                              <a:cxn ang="0">
                                <a:pos x="connsiteX2481" y="connsiteY2481"/>
                              </a:cxn>
                              <a:cxn ang="0">
                                <a:pos x="connsiteX2482" y="connsiteY2482"/>
                              </a:cxn>
                              <a:cxn ang="0">
                                <a:pos x="connsiteX2483" y="connsiteY2483"/>
                              </a:cxn>
                              <a:cxn ang="0">
                                <a:pos x="connsiteX2484" y="connsiteY2484"/>
                              </a:cxn>
                              <a:cxn ang="0">
                                <a:pos x="connsiteX2485" y="connsiteY2485"/>
                              </a:cxn>
                              <a:cxn ang="0">
                                <a:pos x="connsiteX2486" y="connsiteY2486"/>
                              </a:cxn>
                              <a:cxn ang="0">
                                <a:pos x="connsiteX2487" y="connsiteY2487"/>
                              </a:cxn>
                              <a:cxn ang="0">
                                <a:pos x="connsiteX2488" y="connsiteY2488"/>
                              </a:cxn>
                              <a:cxn ang="0">
                                <a:pos x="connsiteX2489" y="connsiteY2489"/>
                              </a:cxn>
                              <a:cxn ang="0">
                                <a:pos x="connsiteX2490" y="connsiteY2490"/>
                              </a:cxn>
                              <a:cxn ang="0">
                                <a:pos x="connsiteX2491" y="connsiteY2491"/>
                              </a:cxn>
                              <a:cxn ang="0">
                                <a:pos x="connsiteX2492" y="connsiteY2492"/>
                              </a:cxn>
                              <a:cxn ang="0">
                                <a:pos x="connsiteX2493" y="connsiteY2493"/>
                              </a:cxn>
                              <a:cxn ang="0">
                                <a:pos x="connsiteX2494" y="connsiteY2494"/>
                              </a:cxn>
                              <a:cxn ang="0">
                                <a:pos x="connsiteX2495" y="connsiteY2495"/>
                              </a:cxn>
                              <a:cxn ang="0">
                                <a:pos x="connsiteX2496" y="connsiteY2496"/>
                              </a:cxn>
                              <a:cxn ang="0">
                                <a:pos x="connsiteX2497" y="connsiteY2497"/>
                              </a:cxn>
                              <a:cxn ang="0">
                                <a:pos x="connsiteX2498" y="connsiteY2498"/>
                              </a:cxn>
                              <a:cxn ang="0">
                                <a:pos x="connsiteX2499" y="connsiteY2499"/>
                              </a:cxn>
                              <a:cxn ang="0">
                                <a:pos x="connsiteX2500" y="connsiteY2500"/>
                              </a:cxn>
                              <a:cxn ang="0">
                                <a:pos x="connsiteX2501" y="connsiteY2501"/>
                              </a:cxn>
                              <a:cxn ang="0">
                                <a:pos x="connsiteX2502" y="connsiteY2502"/>
                              </a:cxn>
                              <a:cxn ang="0">
                                <a:pos x="connsiteX2503" y="connsiteY2503"/>
                              </a:cxn>
                              <a:cxn ang="0">
                                <a:pos x="connsiteX2504" y="connsiteY2504"/>
                              </a:cxn>
                              <a:cxn ang="0">
                                <a:pos x="connsiteX2505" y="connsiteY2505"/>
                              </a:cxn>
                              <a:cxn ang="0">
                                <a:pos x="connsiteX2506" y="connsiteY2506"/>
                              </a:cxn>
                              <a:cxn ang="0">
                                <a:pos x="connsiteX2507" y="connsiteY2507"/>
                              </a:cxn>
                              <a:cxn ang="0">
                                <a:pos x="connsiteX2508" y="connsiteY2508"/>
                              </a:cxn>
                              <a:cxn ang="0">
                                <a:pos x="connsiteX2509" y="connsiteY2509"/>
                              </a:cxn>
                              <a:cxn ang="0">
                                <a:pos x="connsiteX2510" y="connsiteY2510"/>
                              </a:cxn>
                              <a:cxn ang="0">
                                <a:pos x="connsiteX2511" y="connsiteY2511"/>
                              </a:cxn>
                              <a:cxn ang="0">
                                <a:pos x="connsiteX2512" y="connsiteY2512"/>
                              </a:cxn>
                              <a:cxn ang="0">
                                <a:pos x="connsiteX2513" y="connsiteY2513"/>
                              </a:cxn>
                              <a:cxn ang="0">
                                <a:pos x="connsiteX2514" y="connsiteY2514"/>
                              </a:cxn>
                              <a:cxn ang="0">
                                <a:pos x="connsiteX2515" y="connsiteY2515"/>
                              </a:cxn>
                              <a:cxn ang="0">
                                <a:pos x="connsiteX2516" y="connsiteY2516"/>
                              </a:cxn>
                              <a:cxn ang="0">
                                <a:pos x="connsiteX2517" y="connsiteY2517"/>
                              </a:cxn>
                              <a:cxn ang="0">
                                <a:pos x="connsiteX2518" y="connsiteY2518"/>
                              </a:cxn>
                              <a:cxn ang="0">
                                <a:pos x="connsiteX2519" y="connsiteY2519"/>
                              </a:cxn>
                              <a:cxn ang="0">
                                <a:pos x="connsiteX2520" y="connsiteY2520"/>
                              </a:cxn>
                              <a:cxn ang="0">
                                <a:pos x="connsiteX2521" y="connsiteY2521"/>
                              </a:cxn>
                              <a:cxn ang="0">
                                <a:pos x="connsiteX2522" y="connsiteY2522"/>
                              </a:cxn>
                              <a:cxn ang="0">
                                <a:pos x="connsiteX2523" y="connsiteY2523"/>
                              </a:cxn>
                              <a:cxn ang="0">
                                <a:pos x="connsiteX2524" y="connsiteY2524"/>
                              </a:cxn>
                              <a:cxn ang="0">
                                <a:pos x="connsiteX2525" y="connsiteY2525"/>
                              </a:cxn>
                              <a:cxn ang="0">
                                <a:pos x="connsiteX2526" y="connsiteY2526"/>
                              </a:cxn>
                              <a:cxn ang="0">
                                <a:pos x="connsiteX2527" y="connsiteY2527"/>
                              </a:cxn>
                              <a:cxn ang="0">
                                <a:pos x="connsiteX2528" y="connsiteY2528"/>
                              </a:cxn>
                              <a:cxn ang="0">
                                <a:pos x="connsiteX2529" y="connsiteY2529"/>
                              </a:cxn>
                              <a:cxn ang="0">
                                <a:pos x="connsiteX2530" y="connsiteY2530"/>
                              </a:cxn>
                              <a:cxn ang="0">
                                <a:pos x="connsiteX2531" y="connsiteY2531"/>
                              </a:cxn>
                              <a:cxn ang="0">
                                <a:pos x="connsiteX2532" y="connsiteY2532"/>
                              </a:cxn>
                              <a:cxn ang="0">
                                <a:pos x="connsiteX2533" y="connsiteY2533"/>
                              </a:cxn>
                              <a:cxn ang="0">
                                <a:pos x="connsiteX2534" y="connsiteY2534"/>
                              </a:cxn>
                              <a:cxn ang="0">
                                <a:pos x="connsiteX2535" y="connsiteY2535"/>
                              </a:cxn>
                              <a:cxn ang="0">
                                <a:pos x="connsiteX2536" y="connsiteY2536"/>
                              </a:cxn>
                              <a:cxn ang="0">
                                <a:pos x="connsiteX2537" y="connsiteY2537"/>
                              </a:cxn>
                              <a:cxn ang="0">
                                <a:pos x="connsiteX2538" y="connsiteY2538"/>
                              </a:cxn>
                              <a:cxn ang="0">
                                <a:pos x="connsiteX2539" y="connsiteY2539"/>
                              </a:cxn>
                              <a:cxn ang="0">
                                <a:pos x="connsiteX2540" y="connsiteY2540"/>
                              </a:cxn>
                              <a:cxn ang="0">
                                <a:pos x="connsiteX2541" y="connsiteY2541"/>
                              </a:cxn>
                              <a:cxn ang="0">
                                <a:pos x="connsiteX2542" y="connsiteY2542"/>
                              </a:cxn>
                              <a:cxn ang="0">
                                <a:pos x="connsiteX2543" y="connsiteY2543"/>
                              </a:cxn>
                              <a:cxn ang="0">
                                <a:pos x="connsiteX2544" y="connsiteY2544"/>
                              </a:cxn>
                              <a:cxn ang="0">
                                <a:pos x="connsiteX2545" y="connsiteY2545"/>
                              </a:cxn>
                              <a:cxn ang="0">
                                <a:pos x="connsiteX2546" y="connsiteY2546"/>
                              </a:cxn>
                              <a:cxn ang="0">
                                <a:pos x="connsiteX2547" y="connsiteY2547"/>
                              </a:cxn>
                              <a:cxn ang="0">
                                <a:pos x="connsiteX2548" y="connsiteY2548"/>
                              </a:cxn>
                              <a:cxn ang="0">
                                <a:pos x="connsiteX2549" y="connsiteY2549"/>
                              </a:cxn>
                              <a:cxn ang="0">
                                <a:pos x="connsiteX2550" y="connsiteY2550"/>
                              </a:cxn>
                              <a:cxn ang="0">
                                <a:pos x="connsiteX2551" y="connsiteY2551"/>
                              </a:cxn>
                              <a:cxn ang="0">
                                <a:pos x="connsiteX2552" y="connsiteY2552"/>
                              </a:cxn>
                              <a:cxn ang="0">
                                <a:pos x="connsiteX2553" y="connsiteY2553"/>
                              </a:cxn>
                              <a:cxn ang="0">
                                <a:pos x="connsiteX2554" y="connsiteY2554"/>
                              </a:cxn>
                              <a:cxn ang="0">
                                <a:pos x="connsiteX2555" y="connsiteY2555"/>
                              </a:cxn>
                              <a:cxn ang="0">
                                <a:pos x="connsiteX2556" y="connsiteY2556"/>
                              </a:cxn>
                              <a:cxn ang="0">
                                <a:pos x="connsiteX2557" y="connsiteY2557"/>
                              </a:cxn>
                              <a:cxn ang="0">
                                <a:pos x="connsiteX2558" y="connsiteY2558"/>
                              </a:cxn>
                              <a:cxn ang="0">
                                <a:pos x="connsiteX2559" y="connsiteY2559"/>
                              </a:cxn>
                              <a:cxn ang="0">
                                <a:pos x="connsiteX2560" y="connsiteY2560"/>
                              </a:cxn>
                              <a:cxn ang="0">
                                <a:pos x="connsiteX2561" y="connsiteY2561"/>
                              </a:cxn>
                              <a:cxn ang="0">
                                <a:pos x="connsiteX2562" y="connsiteY2562"/>
                              </a:cxn>
                              <a:cxn ang="0">
                                <a:pos x="connsiteX2563" y="connsiteY2563"/>
                              </a:cxn>
                              <a:cxn ang="0">
                                <a:pos x="connsiteX2564" y="connsiteY2564"/>
                              </a:cxn>
                              <a:cxn ang="0">
                                <a:pos x="connsiteX2565" y="connsiteY2565"/>
                              </a:cxn>
                              <a:cxn ang="0">
                                <a:pos x="connsiteX2566" y="connsiteY2566"/>
                              </a:cxn>
                              <a:cxn ang="0">
                                <a:pos x="connsiteX2567" y="connsiteY2567"/>
                              </a:cxn>
                              <a:cxn ang="0">
                                <a:pos x="connsiteX2568" y="connsiteY2568"/>
                              </a:cxn>
                              <a:cxn ang="0">
                                <a:pos x="connsiteX2569" y="connsiteY2569"/>
                              </a:cxn>
                              <a:cxn ang="0">
                                <a:pos x="connsiteX2570" y="connsiteY2570"/>
                              </a:cxn>
                              <a:cxn ang="0">
                                <a:pos x="connsiteX2571" y="connsiteY2571"/>
                              </a:cxn>
                              <a:cxn ang="0">
                                <a:pos x="connsiteX2572" y="connsiteY2572"/>
                              </a:cxn>
                              <a:cxn ang="0">
                                <a:pos x="connsiteX2573" y="connsiteY2573"/>
                              </a:cxn>
                              <a:cxn ang="0">
                                <a:pos x="connsiteX2574" y="connsiteY2574"/>
                              </a:cxn>
                              <a:cxn ang="0">
                                <a:pos x="connsiteX2575" y="connsiteY2575"/>
                              </a:cxn>
                              <a:cxn ang="0">
                                <a:pos x="connsiteX2576" y="connsiteY2576"/>
                              </a:cxn>
                              <a:cxn ang="0">
                                <a:pos x="connsiteX2577" y="connsiteY2577"/>
                              </a:cxn>
                              <a:cxn ang="0">
                                <a:pos x="connsiteX2578" y="connsiteY2578"/>
                              </a:cxn>
                              <a:cxn ang="0">
                                <a:pos x="connsiteX2579" y="connsiteY2579"/>
                              </a:cxn>
                              <a:cxn ang="0">
                                <a:pos x="connsiteX2580" y="connsiteY2580"/>
                              </a:cxn>
                              <a:cxn ang="0">
                                <a:pos x="connsiteX2581" y="connsiteY2581"/>
                              </a:cxn>
                              <a:cxn ang="0">
                                <a:pos x="connsiteX2582" y="connsiteY2582"/>
                              </a:cxn>
                              <a:cxn ang="0">
                                <a:pos x="connsiteX2583" y="connsiteY2583"/>
                              </a:cxn>
                              <a:cxn ang="0">
                                <a:pos x="connsiteX2584" y="connsiteY2584"/>
                              </a:cxn>
                              <a:cxn ang="0">
                                <a:pos x="connsiteX2585" y="connsiteY2585"/>
                              </a:cxn>
                              <a:cxn ang="0">
                                <a:pos x="connsiteX2586" y="connsiteY2586"/>
                              </a:cxn>
                              <a:cxn ang="0">
                                <a:pos x="connsiteX2587" y="connsiteY2587"/>
                              </a:cxn>
                              <a:cxn ang="0">
                                <a:pos x="connsiteX2588" y="connsiteY2588"/>
                              </a:cxn>
                              <a:cxn ang="0">
                                <a:pos x="connsiteX2589" y="connsiteY2589"/>
                              </a:cxn>
                              <a:cxn ang="0">
                                <a:pos x="connsiteX2590" y="connsiteY2590"/>
                              </a:cxn>
                              <a:cxn ang="0">
                                <a:pos x="connsiteX2591" y="connsiteY2591"/>
                              </a:cxn>
                              <a:cxn ang="0">
                                <a:pos x="connsiteX2592" y="connsiteY2592"/>
                              </a:cxn>
                              <a:cxn ang="0">
                                <a:pos x="connsiteX2593" y="connsiteY2593"/>
                              </a:cxn>
                              <a:cxn ang="0">
                                <a:pos x="connsiteX2594" y="connsiteY2594"/>
                              </a:cxn>
                              <a:cxn ang="0">
                                <a:pos x="connsiteX2595" y="connsiteY2595"/>
                              </a:cxn>
                              <a:cxn ang="0">
                                <a:pos x="connsiteX2596" y="connsiteY2596"/>
                              </a:cxn>
                              <a:cxn ang="0">
                                <a:pos x="connsiteX2597" y="connsiteY2597"/>
                              </a:cxn>
                              <a:cxn ang="0">
                                <a:pos x="connsiteX2598" y="connsiteY2598"/>
                              </a:cxn>
                              <a:cxn ang="0">
                                <a:pos x="connsiteX2599" y="connsiteY2599"/>
                              </a:cxn>
                              <a:cxn ang="0">
                                <a:pos x="connsiteX2600" y="connsiteY2600"/>
                              </a:cxn>
                              <a:cxn ang="0">
                                <a:pos x="connsiteX2601" y="connsiteY2601"/>
                              </a:cxn>
                              <a:cxn ang="0">
                                <a:pos x="connsiteX2602" y="connsiteY2602"/>
                              </a:cxn>
                              <a:cxn ang="0">
                                <a:pos x="connsiteX2603" y="connsiteY2603"/>
                              </a:cxn>
                              <a:cxn ang="0">
                                <a:pos x="connsiteX2604" y="connsiteY2604"/>
                              </a:cxn>
                              <a:cxn ang="0">
                                <a:pos x="connsiteX2605" y="connsiteY2605"/>
                              </a:cxn>
                              <a:cxn ang="0">
                                <a:pos x="connsiteX2606" y="connsiteY2606"/>
                              </a:cxn>
                              <a:cxn ang="0">
                                <a:pos x="connsiteX2607" y="connsiteY2607"/>
                              </a:cxn>
                              <a:cxn ang="0">
                                <a:pos x="connsiteX2608" y="connsiteY2608"/>
                              </a:cxn>
                              <a:cxn ang="0">
                                <a:pos x="connsiteX2609" y="connsiteY2609"/>
                              </a:cxn>
                              <a:cxn ang="0">
                                <a:pos x="connsiteX2610" y="connsiteY2610"/>
                              </a:cxn>
                              <a:cxn ang="0">
                                <a:pos x="connsiteX2611" y="connsiteY2611"/>
                              </a:cxn>
                              <a:cxn ang="0">
                                <a:pos x="connsiteX2612" y="connsiteY2612"/>
                              </a:cxn>
                              <a:cxn ang="0">
                                <a:pos x="connsiteX2613" y="connsiteY2613"/>
                              </a:cxn>
                              <a:cxn ang="0">
                                <a:pos x="connsiteX2614" y="connsiteY2614"/>
                              </a:cxn>
                              <a:cxn ang="0">
                                <a:pos x="connsiteX2615" y="connsiteY2615"/>
                              </a:cxn>
                              <a:cxn ang="0">
                                <a:pos x="connsiteX2616" y="connsiteY2616"/>
                              </a:cxn>
                              <a:cxn ang="0">
                                <a:pos x="connsiteX2617" y="connsiteY2617"/>
                              </a:cxn>
                              <a:cxn ang="0">
                                <a:pos x="connsiteX2618" y="connsiteY2618"/>
                              </a:cxn>
                              <a:cxn ang="0">
                                <a:pos x="connsiteX2619" y="connsiteY2619"/>
                              </a:cxn>
                              <a:cxn ang="0">
                                <a:pos x="connsiteX2620" y="connsiteY2620"/>
                              </a:cxn>
                              <a:cxn ang="0">
                                <a:pos x="connsiteX2621" y="connsiteY2621"/>
                              </a:cxn>
                              <a:cxn ang="0">
                                <a:pos x="connsiteX2622" y="connsiteY2622"/>
                              </a:cxn>
                              <a:cxn ang="0">
                                <a:pos x="connsiteX2623" y="connsiteY2623"/>
                              </a:cxn>
                              <a:cxn ang="0">
                                <a:pos x="connsiteX2624" y="connsiteY2624"/>
                              </a:cxn>
                              <a:cxn ang="0">
                                <a:pos x="connsiteX2625" y="connsiteY2625"/>
                              </a:cxn>
                              <a:cxn ang="0">
                                <a:pos x="connsiteX2626" y="connsiteY2626"/>
                              </a:cxn>
                              <a:cxn ang="0">
                                <a:pos x="connsiteX2627" y="connsiteY2627"/>
                              </a:cxn>
                              <a:cxn ang="0">
                                <a:pos x="connsiteX2628" y="connsiteY2628"/>
                              </a:cxn>
                              <a:cxn ang="0">
                                <a:pos x="connsiteX2629" y="connsiteY2629"/>
                              </a:cxn>
                              <a:cxn ang="0">
                                <a:pos x="connsiteX2630" y="connsiteY2630"/>
                              </a:cxn>
                              <a:cxn ang="0">
                                <a:pos x="connsiteX2631" y="connsiteY2631"/>
                              </a:cxn>
                              <a:cxn ang="0">
                                <a:pos x="connsiteX2632" y="connsiteY2632"/>
                              </a:cxn>
                              <a:cxn ang="0">
                                <a:pos x="connsiteX2633" y="connsiteY2633"/>
                              </a:cxn>
                              <a:cxn ang="0">
                                <a:pos x="connsiteX2634" y="connsiteY2634"/>
                              </a:cxn>
                              <a:cxn ang="0">
                                <a:pos x="connsiteX2635" y="connsiteY2635"/>
                              </a:cxn>
                              <a:cxn ang="0">
                                <a:pos x="connsiteX2636" y="connsiteY2636"/>
                              </a:cxn>
                              <a:cxn ang="0">
                                <a:pos x="connsiteX2637" y="connsiteY2637"/>
                              </a:cxn>
                              <a:cxn ang="0">
                                <a:pos x="connsiteX2638" y="connsiteY2638"/>
                              </a:cxn>
                              <a:cxn ang="0">
                                <a:pos x="connsiteX2639" y="connsiteY2639"/>
                              </a:cxn>
                              <a:cxn ang="0">
                                <a:pos x="connsiteX2640" y="connsiteY2640"/>
                              </a:cxn>
                              <a:cxn ang="0">
                                <a:pos x="connsiteX2641" y="connsiteY2641"/>
                              </a:cxn>
                              <a:cxn ang="0">
                                <a:pos x="connsiteX2642" y="connsiteY2642"/>
                              </a:cxn>
                              <a:cxn ang="0">
                                <a:pos x="connsiteX2643" y="connsiteY2643"/>
                              </a:cxn>
                              <a:cxn ang="0">
                                <a:pos x="connsiteX2644" y="connsiteY2644"/>
                              </a:cxn>
                              <a:cxn ang="0">
                                <a:pos x="connsiteX2645" y="connsiteY2645"/>
                              </a:cxn>
                              <a:cxn ang="0">
                                <a:pos x="connsiteX2646" y="connsiteY2646"/>
                              </a:cxn>
                              <a:cxn ang="0">
                                <a:pos x="connsiteX2647" y="connsiteY2647"/>
                              </a:cxn>
                              <a:cxn ang="0">
                                <a:pos x="connsiteX2648" y="connsiteY2648"/>
                              </a:cxn>
                              <a:cxn ang="0">
                                <a:pos x="connsiteX2649" y="connsiteY2649"/>
                              </a:cxn>
                              <a:cxn ang="0">
                                <a:pos x="connsiteX2650" y="connsiteY2650"/>
                              </a:cxn>
                              <a:cxn ang="0">
                                <a:pos x="connsiteX2651" y="connsiteY2651"/>
                              </a:cxn>
                              <a:cxn ang="0">
                                <a:pos x="connsiteX2652" y="connsiteY2652"/>
                              </a:cxn>
                              <a:cxn ang="0">
                                <a:pos x="connsiteX2653" y="connsiteY2653"/>
                              </a:cxn>
                              <a:cxn ang="0">
                                <a:pos x="connsiteX2654" y="connsiteY2654"/>
                              </a:cxn>
                              <a:cxn ang="0">
                                <a:pos x="connsiteX2655" y="connsiteY2655"/>
                              </a:cxn>
                              <a:cxn ang="0">
                                <a:pos x="connsiteX2656" y="connsiteY2656"/>
                              </a:cxn>
                              <a:cxn ang="0">
                                <a:pos x="connsiteX2657" y="connsiteY2657"/>
                              </a:cxn>
                              <a:cxn ang="0">
                                <a:pos x="connsiteX2658" y="connsiteY2658"/>
                              </a:cxn>
                              <a:cxn ang="0">
                                <a:pos x="connsiteX2659" y="connsiteY2659"/>
                              </a:cxn>
                              <a:cxn ang="0">
                                <a:pos x="connsiteX2660" y="connsiteY2660"/>
                              </a:cxn>
                              <a:cxn ang="0">
                                <a:pos x="connsiteX2661" y="connsiteY2661"/>
                              </a:cxn>
                              <a:cxn ang="0">
                                <a:pos x="connsiteX2662" y="connsiteY2662"/>
                              </a:cxn>
                              <a:cxn ang="0">
                                <a:pos x="connsiteX2663" y="connsiteY2663"/>
                              </a:cxn>
                              <a:cxn ang="0">
                                <a:pos x="connsiteX2664" y="connsiteY2664"/>
                              </a:cxn>
                              <a:cxn ang="0">
                                <a:pos x="connsiteX2665" y="connsiteY2665"/>
                              </a:cxn>
                              <a:cxn ang="0">
                                <a:pos x="connsiteX2666" y="connsiteY2666"/>
                              </a:cxn>
                              <a:cxn ang="0">
                                <a:pos x="connsiteX2667" y="connsiteY2667"/>
                              </a:cxn>
                              <a:cxn ang="0">
                                <a:pos x="connsiteX2668" y="connsiteY2668"/>
                              </a:cxn>
                              <a:cxn ang="0">
                                <a:pos x="connsiteX2669" y="connsiteY2669"/>
                              </a:cxn>
                              <a:cxn ang="0">
                                <a:pos x="connsiteX2670" y="connsiteY2670"/>
                              </a:cxn>
                              <a:cxn ang="0">
                                <a:pos x="connsiteX2671" y="connsiteY2671"/>
                              </a:cxn>
                              <a:cxn ang="0">
                                <a:pos x="connsiteX2672" y="connsiteY2672"/>
                              </a:cxn>
                              <a:cxn ang="0">
                                <a:pos x="connsiteX2673" y="connsiteY2673"/>
                              </a:cxn>
                              <a:cxn ang="0">
                                <a:pos x="connsiteX2674" y="connsiteY2674"/>
                              </a:cxn>
                              <a:cxn ang="0">
                                <a:pos x="connsiteX2675" y="connsiteY2675"/>
                              </a:cxn>
                              <a:cxn ang="0">
                                <a:pos x="connsiteX2676" y="connsiteY2676"/>
                              </a:cxn>
                              <a:cxn ang="0">
                                <a:pos x="connsiteX2677" y="connsiteY2677"/>
                              </a:cxn>
                              <a:cxn ang="0">
                                <a:pos x="connsiteX2678" y="connsiteY2678"/>
                              </a:cxn>
                              <a:cxn ang="0">
                                <a:pos x="connsiteX2679" y="connsiteY2679"/>
                              </a:cxn>
                              <a:cxn ang="0">
                                <a:pos x="connsiteX2680" y="connsiteY2680"/>
                              </a:cxn>
                              <a:cxn ang="0">
                                <a:pos x="connsiteX2681" y="connsiteY2681"/>
                              </a:cxn>
                              <a:cxn ang="0">
                                <a:pos x="connsiteX2682" y="connsiteY2682"/>
                              </a:cxn>
                              <a:cxn ang="0">
                                <a:pos x="connsiteX2683" y="connsiteY2683"/>
                              </a:cxn>
                              <a:cxn ang="0">
                                <a:pos x="connsiteX2684" y="connsiteY2684"/>
                              </a:cxn>
                              <a:cxn ang="0">
                                <a:pos x="connsiteX2685" y="connsiteY2685"/>
                              </a:cxn>
                              <a:cxn ang="0">
                                <a:pos x="connsiteX2686" y="connsiteY2686"/>
                              </a:cxn>
                              <a:cxn ang="0">
                                <a:pos x="connsiteX2687" y="connsiteY2687"/>
                              </a:cxn>
                              <a:cxn ang="0">
                                <a:pos x="connsiteX2688" y="connsiteY2688"/>
                              </a:cxn>
                              <a:cxn ang="0">
                                <a:pos x="connsiteX2689" y="connsiteY2689"/>
                              </a:cxn>
                              <a:cxn ang="0">
                                <a:pos x="connsiteX2690" y="connsiteY2690"/>
                              </a:cxn>
                              <a:cxn ang="0">
                                <a:pos x="connsiteX2691" y="connsiteY2691"/>
                              </a:cxn>
                              <a:cxn ang="0">
                                <a:pos x="connsiteX2692" y="connsiteY2692"/>
                              </a:cxn>
                              <a:cxn ang="0">
                                <a:pos x="connsiteX2693" y="connsiteY2693"/>
                              </a:cxn>
                              <a:cxn ang="0">
                                <a:pos x="connsiteX2694" y="connsiteY2694"/>
                              </a:cxn>
                              <a:cxn ang="0">
                                <a:pos x="connsiteX2695" y="connsiteY2695"/>
                              </a:cxn>
                              <a:cxn ang="0">
                                <a:pos x="connsiteX2696" y="connsiteY2696"/>
                              </a:cxn>
                              <a:cxn ang="0">
                                <a:pos x="connsiteX2697" y="connsiteY2697"/>
                              </a:cxn>
                              <a:cxn ang="0">
                                <a:pos x="connsiteX2698" y="connsiteY2698"/>
                              </a:cxn>
                              <a:cxn ang="0">
                                <a:pos x="connsiteX2699" y="connsiteY2699"/>
                              </a:cxn>
                              <a:cxn ang="0">
                                <a:pos x="connsiteX2700" y="connsiteY2700"/>
                              </a:cxn>
                              <a:cxn ang="0">
                                <a:pos x="connsiteX2701" y="connsiteY2701"/>
                              </a:cxn>
                              <a:cxn ang="0">
                                <a:pos x="connsiteX2702" y="connsiteY2702"/>
                              </a:cxn>
                              <a:cxn ang="0">
                                <a:pos x="connsiteX2703" y="connsiteY2703"/>
                              </a:cxn>
                              <a:cxn ang="0">
                                <a:pos x="connsiteX2704" y="connsiteY2704"/>
                              </a:cxn>
                              <a:cxn ang="0">
                                <a:pos x="connsiteX2705" y="connsiteY2705"/>
                              </a:cxn>
                              <a:cxn ang="0">
                                <a:pos x="connsiteX2706" y="connsiteY2706"/>
                              </a:cxn>
                              <a:cxn ang="0">
                                <a:pos x="connsiteX2707" y="connsiteY2707"/>
                              </a:cxn>
                              <a:cxn ang="0">
                                <a:pos x="connsiteX2708" y="connsiteY2708"/>
                              </a:cxn>
                              <a:cxn ang="0">
                                <a:pos x="connsiteX2709" y="connsiteY2709"/>
                              </a:cxn>
                              <a:cxn ang="0">
                                <a:pos x="connsiteX2710" y="connsiteY2710"/>
                              </a:cxn>
                              <a:cxn ang="0">
                                <a:pos x="connsiteX2711" y="connsiteY2711"/>
                              </a:cxn>
                              <a:cxn ang="0">
                                <a:pos x="connsiteX2712" y="connsiteY2712"/>
                              </a:cxn>
                              <a:cxn ang="0">
                                <a:pos x="connsiteX2713" y="connsiteY2713"/>
                              </a:cxn>
                              <a:cxn ang="0">
                                <a:pos x="connsiteX2714" y="connsiteY2714"/>
                              </a:cxn>
                              <a:cxn ang="0">
                                <a:pos x="connsiteX2715" y="connsiteY2715"/>
                              </a:cxn>
                              <a:cxn ang="0">
                                <a:pos x="connsiteX2716" y="connsiteY2716"/>
                              </a:cxn>
                              <a:cxn ang="0">
                                <a:pos x="connsiteX2717" y="connsiteY2717"/>
                              </a:cxn>
                              <a:cxn ang="0">
                                <a:pos x="connsiteX2718" y="connsiteY2718"/>
                              </a:cxn>
                              <a:cxn ang="0">
                                <a:pos x="connsiteX2719" y="connsiteY2719"/>
                              </a:cxn>
                              <a:cxn ang="0">
                                <a:pos x="connsiteX2720" y="connsiteY2720"/>
                              </a:cxn>
                              <a:cxn ang="0">
                                <a:pos x="connsiteX2721" y="connsiteY2721"/>
                              </a:cxn>
                              <a:cxn ang="0">
                                <a:pos x="connsiteX2722" y="connsiteY2722"/>
                              </a:cxn>
                              <a:cxn ang="0">
                                <a:pos x="connsiteX2723" y="connsiteY2723"/>
                              </a:cxn>
                              <a:cxn ang="0">
                                <a:pos x="connsiteX2724" y="connsiteY2724"/>
                              </a:cxn>
                              <a:cxn ang="0">
                                <a:pos x="connsiteX2725" y="connsiteY2725"/>
                              </a:cxn>
                              <a:cxn ang="0">
                                <a:pos x="connsiteX2726" y="connsiteY2726"/>
                              </a:cxn>
                              <a:cxn ang="0">
                                <a:pos x="connsiteX2727" y="connsiteY2727"/>
                              </a:cxn>
                              <a:cxn ang="0">
                                <a:pos x="connsiteX2728" y="connsiteY2728"/>
                              </a:cxn>
                              <a:cxn ang="0">
                                <a:pos x="connsiteX2729" y="connsiteY2729"/>
                              </a:cxn>
                              <a:cxn ang="0">
                                <a:pos x="connsiteX2730" y="connsiteY2730"/>
                              </a:cxn>
                              <a:cxn ang="0">
                                <a:pos x="connsiteX2731" y="connsiteY2731"/>
                              </a:cxn>
                              <a:cxn ang="0">
                                <a:pos x="connsiteX2732" y="connsiteY2732"/>
                              </a:cxn>
                              <a:cxn ang="0">
                                <a:pos x="connsiteX2733" y="connsiteY2733"/>
                              </a:cxn>
                              <a:cxn ang="0">
                                <a:pos x="connsiteX2734" y="connsiteY2734"/>
                              </a:cxn>
                              <a:cxn ang="0">
                                <a:pos x="connsiteX2735" y="connsiteY2735"/>
                              </a:cxn>
                              <a:cxn ang="0">
                                <a:pos x="connsiteX2736" y="connsiteY2736"/>
                              </a:cxn>
                              <a:cxn ang="0">
                                <a:pos x="connsiteX2737" y="connsiteY2737"/>
                              </a:cxn>
                              <a:cxn ang="0">
                                <a:pos x="connsiteX2738" y="connsiteY2738"/>
                              </a:cxn>
                              <a:cxn ang="0">
                                <a:pos x="connsiteX2739" y="connsiteY2739"/>
                              </a:cxn>
                              <a:cxn ang="0">
                                <a:pos x="connsiteX2740" y="connsiteY2740"/>
                              </a:cxn>
                              <a:cxn ang="0">
                                <a:pos x="connsiteX2741" y="connsiteY2741"/>
                              </a:cxn>
                              <a:cxn ang="0">
                                <a:pos x="connsiteX2742" y="connsiteY2742"/>
                              </a:cxn>
                              <a:cxn ang="0">
                                <a:pos x="connsiteX2743" y="connsiteY2743"/>
                              </a:cxn>
                              <a:cxn ang="0">
                                <a:pos x="connsiteX2744" y="connsiteY2744"/>
                              </a:cxn>
                              <a:cxn ang="0">
                                <a:pos x="connsiteX2745" y="connsiteY2745"/>
                              </a:cxn>
                              <a:cxn ang="0">
                                <a:pos x="connsiteX2746" y="connsiteY2746"/>
                              </a:cxn>
                              <a:cxn ang="0">
                                <a:pos x="connsiteX2747" y="connsiteY2747"/>
                              </a:cxn>
                              <a:cxn ang="0">
                                <a:pos x="connsiteX2748" y="connsiteY2748"/>
                              </a:cxn>
                              <a:cxn ang="0">
                                <a:pos x="connsiteX2749" y="connsiteY2749"/>
                              </a:cxn>
                              <a:cxn ang="0">
                                <a:pos x="connsiteX2750" y="connsiteY2750"/>
                              </a:cxn>
                              <a:cxn ang="0">
                                <a:pos x="connsiteX2751" y="connsiteY2751"/>
                              </a:cxn>
                              <a:cxn ang="0">
                                <a:pos x="connsiteX2752" y="connsiteY2752"/>
                              </a:cxn>
                              <a:cxn ang="0">
                                <a:pos x="connsiteX2753" y="connsiteY2753"/>
                              </a:cxn>
                              <a:cxn ang="0">
                                <a:pos x="connsiteX2754" y="connsiteY2754"/>
                              </a:cxn>
                              <a:cxn ang="0">
                                <a:pos x="connsiteX2755" y="connsiteY2755"/>
                              </a:cxn>
                              <a:cxn ang="0">
                                <a:pos x="connsiteX2756" y="connsiteY2756"/>
                              </a:cxn>
                              <a:cxn ang="0">
                                <a:pos x="connsiteX2757" y="connsiteY2757"/>
                              </a:cxn>
                              <a:cxn ang="0">
                                <a:pos x="connsiteX2758" y="connsiteY2758"/>
                              </a:cxn>
                              <a:cxn ang="0">
                                <a:pos x="connsiteX2759" y="connsiteY2759"/>
                              </a:cxn>
                              <a:cxn ang="0">
                                <a:pos x="connsiteX2760" y="connsiteY2760"/>
                              </a:cxn>
                              <a:cxn ang="0">
                                <a:pos x="connsiteX2761" y="connsiteY2761"/>
                              </a:cxn>
                              <a:cxn ang="0">
                                <a:pos x="connsiteX2762" y="connsiteY2762"/>
                              </a:cxn>
                              <a:cxn ang="0">
                                <a:pos x="connsiteX2763" y="connsiteY2763"/>
                              </a:cxn>
                              <a:cxn ang="0">
                                <a:pos x="connsiteX2764" y="connsiteY2764"/>
                              </a:cxn>
                              <a:cxn ang="0">
                                <a:pos x="connsiteX2765" y="connsiteY2765"/>
                              </a:cxn>
                              <a:cxn ang="0">
                                <a:pos x="connsiteX2766" y="connsiteY2766"/>
                              </a:cxn>
                              <a:cxn ang="0">
                                <a:pos x="connsiteX2767" y="connsiteY2767"/>
                              </a:cxn>
                              <a:cxn ang="0">
                                <a:pos x="connsiteX2768" y="connsiteY2768"/>
                              </a:cxn>
                              <a:cxn ang="0">
                                <a:pos x="connsiteX2769" y="connsiteY2769"/>
                              </a:cxn>
                              <a:cxn ang="0">
                                <a:pos x="connsiteX2770" y="connsiteY2770"/>
                              </a:cxn>
                              <a:cxn ang="0">
                                <a:pos x="connsiteX2771" y="connsiteY2771"/>
                              </a:cxn>
                              <a:cxn ang="0">
                                <a:pos x="connsiteX2772" y="connsiteY2772"/>
                              </a:cxn>
                              <a:cxn ang="0">
                                <a:pos x="connsiteX2773" y="connsiteY2773"/>
                              </a:cxn>
                              <a:cxn ang="0">
                                <a:pos x="connsiteX2774" y="connsiteY2774"/>
                              </a:cxn>
                              <a:cxn ang="0">
                                <a:pos x="connsiteX2775" y="connsiteY2775"/>
                              </a:cxn>
                              <a:cxn ang="0">
                                <a:pos x="connsiteX2776" y="connsiteY2776"/>
                              </a:cxn>
                              <a:cxn ang="0">
                                <a:pos x="connsiteX2777" y="connsiteY2777"/>
                              </a:cxn>
                              <a:cxn ang="0">
                                <a:pos x="connsiteX2778" y="connsiteY2778"/>
                              </a:cxn>
                              <a:cxn ang="0">
                                <a:pos x="connsiteX2779" y="connsiteY2779"/>
                              </a:cxn>
                              <a:cxn ang="0">
                                <a:pos x="connsiteX2780" y="connsiteY2780"/>
                              </a:cxn>
                              <a:cxn ang="0">
                                <a:pos x="connsiteX2781" y="connsiteY2781"/>
                              </a:cxn>
                              <a:cxn ang="0">
                                <a:pos x="connsiteX2782" y="connsiteY2782"/>
                              </a:cxn>
                              <a:cxn ang="0">
                                <a:pos x="connsiteX2783" y="connsiteY2783"/>
                              </a:cxn>
                              <a:cxn ang="0">
                                <a:pos x="connsiteX2784" y="connsiteY2784"/>
                              </a:cxn>
                              <a:cxn ang="0">
                                <a:pos x="connsiteX2785" y="connsiteY2785"/>
                              </a:cxn>
                              <a:cxn ang="0">
                                <a:pos x="connsiteX2786" y="connsiteY2786"/>
                              </a:cxn>
                              <a:cxn ang="0">
                                <a:pos x="connsiteX2787" y="connsiteY2787"/>
                              </a:cxn>
                              <a:cxn ang="0">
                                <a:pos x="connsiteX2788" y="connsiteY2788"/>
                              </a:cxn>
                              <a:cxn ang="0">
                                <a:pos x="connsiteX2789" y="connsiteY2789"/>
                              </a:cxn>
                              <a:cxn ang="0">
                                <a:pos x="connsiteX2790" y="connsiteY2790"/>
                              </a:cxn>
                              <a:cxn ang="0">
                                <a:pos x="connsiteX2791" y="connsiteY2791"/>
                              </a:cxn>
                              <a:cxn ang="0">
                                <a:pos x="connsiteX2792" y="connsiteY2792"/>
                              </a:cxn>
                              <a:cxn ang="0">
                                <a:pos x="connsiteX2793" y="connsiteY2793"/>
                              </a:cxn>
                              <a:cxn ang="0">
                                <a:pos x="connsiteX2794" y="connsiteY2794"/>
                              </a:cxn>
                              <a:cxn ang="0">
                                <a:pos x="connsiteX2795" y="connsiteY2795"/>
                              </a:cxn>
                              <a:cxn ang="0">
                                <a:pos x="connsiteX2796" y="connsiteY2796"/>
                              </a:cxn>
                              <a:cxn ang="0">
                                <a:pos x="connsiteX2797" y="connsiteY2797"/>
                              </a:cxn>
                              <a:cxn ang="0">
                                <a:pos x="connsiteX2798" y="connsiteY2798"/>
                              </a:cxn>
                              <a:cxn ang="0">
                                <a:pos x="connsiteX2799" y="connsiteY2799"/>
                              </a:cxn>
                              <a:cxn ang="0">
                                <a:pos x="connsiteX2800" y="connsiteY2800"/>
                              </a:cxn>
                              <a:cxn ang="0">
                                <a:pos x="connsiteX2801" y="connsiteY2801"/>
                              </a:cxn>
                              <a:cxn ang="0">
                                <a:pos x="connsiteX2802" y="connsiteY2802"/>
                              </a:cxn>
                              <a:cxn ang="0">
                                <a:pos x="connsiteX2803" y="connsiteY2803"/>
                              </a:cxn>
                              <a:cxn ang="0">
                                <a:pos x="connsiteX2804" y="connsiteY2804"/>
                              </a:cxn>
                              <a:cxn ang="0">
                                <a:pos x="connsiteX2805" y="connsiteY2805"/>
                              </a:cxn>
                              <a:cxn ang="0">
                                <a:pos x="connsiteX2806" y="connsiteY2806"/>
                              </a:cxn>
                              <a:cxn ang="0">
                                <a:pos x="connsiteX2807" y="connsiteY2807"/>
                              </a:cxn>
                              <a:cxn ang="0">
                                <a:pos x="connsiteX2808" y="connsiteY2808"/>
                              </a:cxn>
                              <a:cxn ang="0">
                                <a:pos x="connsiteX2809" y="connsiteY2809"/>
                              </a:cxn>
                              <a:cxn ang="0">
                                <a:pos x="connsiteX2810" y="connsiteY2810"/>
                              </a:cxn>
                              <a:cxn ang="0">
                                <a:pos x="connsiteX2811" y="connsiteY2811"/>
                              </a:cxn>
                              <a:cxn ang="0">
                                <a:pos x="connsiteX2812" y="connsiteY2812"/>
                              </a:cxn>
                              <a:cxn ang="0">
                                <a:pos x="connsiteX2813" y="connsiteY2813"/>
                              </a:cxn>
                              <a:cxn ang="0">
                                <a:pos x="connsiteX2814" y="connsiteY2814"/>
                              </a:cxn>
                              <a:cxn ang="0">
                                <a:pos x="connsiteX2815" y="connsiteY2815"/>
                              </a:cxn>
                              <a:cxn ang="0">
                                <a:pos x="connsiteX2816" y="connsiteY2816"/>
                              </a:cxn>
                              <a:cxn ang="0">
                                <a:pos x="connsiteX2817" y="connsiteY2817"/>
                              </a:cxn>
                              <a:cxn ang="0">
                                <a:pos x="connsiteX2818" y="connsiteY2818"/>
                              </a:cxn>
                              <a:cxn ang="0">
                                <a:pos x="connsiteX2819" y="connsiteY2819"/>
                              </a:cxn>
                              <a:cxn ang="0">
                                <a:pos x="connsiteX2820" y="connsiteY2820"/>
                              </a:cxn>
                              <a:cxn ang="0">
                                <a:pos x="connsiteX2821" y="connsiteY2821"/>
                              </a:cxn>
                              <a:cxn ang="0">
                                <a:pos x="connsiteX2822" y="connsiteY2822"/>
                              </a:cxn>
                              <a:cxn ang="0">
                                <a:pos x="connsiteX2823" y="connsiteY2823"/>
                              </a:cxn>
                              <a:cxn ang="0">
                                <a:pos x="connsiteX2824" y="connsiteY2824"/>
                              </a:cxn>
                              <a:cxn ang="0">
                                <a:pos x="connsiteX2825" y="connsiteY2825"/>
                              </a:cxn>
                              <a:cxn ang="0">
                                <a:pos x="connsiteX2826" y="connsiteY2826"/>
                              </a:cxn>
                              <a:cxn ang="0">
                                <a:pos x="connsiteX2827" y="connsiteY2827"/>
                              </a:cxn>
                              <a:cxn ang="0">
                                <a:pos x="connsiteX2828" y="connsiteY2828"/>
                              </a:cxn>
                              <a:cxn ang="0">
                                <a:pos x="connsiteX2829" y="connsiteY2829"/>
                              </a:cxn>
                              <a:cxn ang="0">
                                <a:pos x="connsiteX2830" y="connsiteY2830"/>
                              </a:cxn>
                              <a:cxn ang="0">
                                <a:pos x="connsiteX2831" y="connsiteY2831"/>
                              </a:cxn>
                              <a:cxn ang="0">
                                <a:pos x="connsiteX2832" y="connsiteY2832"/>
                              </a:cxn>
                              <a:cxn ang="0">
                                <a:pos x="connsiteX2833" y="connsiteY2833"/>
                              </a:cxn>
                              <a:cxn ang="0">
                                <a:pos x="connsiteX2834" y="connsiteY2834"/>
                              </a:cxn>
                              <a:cxn ang="0">
                                <a:pos x="connsiteX2835" y="connsiteY2835"/>
                              </a:cxn>
                              <a:cxn ang="0">
                                <a:pos x="connsiteX2836" y="connsiteY2836"/>
                              </a:cxn>
                              <a:cxn ang="0">
                                <a:pos x="connsiteX2837" y="connsiteY2837"/>
                              </a:cxn>
                              <a:cxn ang="0">
                                <a:pos x="connsiteX2838" y="connsiteY2838"/>
                              </a:cxn>
                              <a:cxn ang="0">
                                <a:pos x="connsiteX2839" y="connsiteY2839"/>
                              </a:cxn>
                              <a:cxn ang="0">
                                <a:pos x="connsiteX2840" y="connsiteY2840"/>
                              </a:cxn>
                              <a:cxn ang="0">
                                <a:pos x="connsiteX2841" y="connsiteY2841"/>
                              </a:cxn>
                              <a:cxn ang="0">
                                <a:pos x="connsiteX2842" y="connsiteY2842"/>
                              </a:cxn>
                              <a:cxn ang="0">
                                <a:pos x="connsiteX2843" y="connsiteY2843"/>
                              </a:cxn>
                              <a:cxn ang="0">
                                <a:pos x="connsiteX2844" y="connsiteY2844"/>
                              </a:cxn>
                              <a:cxn ang="0">
                                <a:pos x="connsiteX2845" y="connsiteY2845"/>
                              </a:cxn>
                              <a:cxn ang="0">
                                <a:pos x="connsiteX2846" y="connsiteY2846"/>
                              </a:cxn>
                              <a:cxn ang="0">
                                <a:pos x="connsiteX2847" y="connsiteY2847"/>
                              </a:cxn>
                              <a:cxn ang="0">
                                <a:pos x="connsiteX2848" y="connsiteY2848"/>
                              </a:cxn>
                              <a:cxn ang="0">
                                <a:pos x="connsiteX2849" y="connsiteY2849"/>
                              </a:cxn>
                              <a:cxn ang="0">
                                <a:pos x="connsiteX2850" y="connsiteY2850"/>
                              </a:cxn>
                              <a:cxn ang="0">
                                <a:pos x="connsiteX2851" y="connsiteY2851"/>
                              </a:cxn>
                              <a:cxn ang="0">
                                <a:pos x="connsiteX2852" y="connsiteY2852"/>
                              </a:cxn>
                              <a:cxn ang="0">
                                <a:pos x="connsiteX2853" y="connsiteY2853"/>
                              </a:cxn>
                              <a:cxn ang="0">
                                <a:pos x="connsiteX2854" y="connsiteY2854"/>
                              </a:cxn>
                              <a:cxn ang="0">
                                <a:pos x="connsiteX2855" y="connsiteY2855"/>
                              </a:cxn>
                              <a:cxn ang="0">
                                <a:pos x="connsiteX2856" y="connsiteY2856"/>
                              </a:cxn>
                              <a:cxn ang="0">
                                <a:pos x="connsiteX2857" y="connsiteY2857"/>
                              </a:cxn>
                              <a:cxn ang="0">
                                <a:pos x="connsiteX2858" y="connsiteY2858"/>
                              </a:cxn>
                              <a:cxn ang="0">
                                <a:pos x="connsiteX2859" y="connsiteY2859"/>
                              </a:cxn>
                              <a:cxn ang="0">
                                <a:pos x="connsiteX2860" y="connsiteY2860"/>
                              </a:cxn>
                              <a:cxn ang="0">
                                <a:pos x="connsiteX2861" y="connsiteY2861"/>
                              </a:cxn>
                              <a:cxn ang="0">
                                <a:pos x="connsiteX2862" y="connsiteY2862"/>
                              </a:cxn>
                              <a:cxn ang="0">
                                <a:pos x="connsiteX2863" y="connsiteY2863"/>
                              </a:cxn>
                              <a:cxn ang="0">
                                <a:pos x="connsiteX2864" y="connsiteY2864"/>
                              </a:cxn>
                              <a:cxn ang="0">
                                <a:pos x="connsiteX2865" y="connsiteY2865"/>
                              </a:cxn>
                              <a:cxn ang="0">
                                <a:pos x="connsiteX2866" y="connsiteY2866"/>
                              </a:cxn>
                              <a:cxn ang="0">
                                <a:pos x="connsiteX2867" y="connsiteY2867"/>
                              </a:cxn>
                              <a:cxn ang="0">
                                <a:pos x="connsiteX2868" y="connsiteY2868"/>
                              </a:cxn>
                              <a:cxn ang="0">
                                <a:pos x="connsiteX2869" y="connsiteY2869"/>
                              </a:cxn>
                              <a:cxn ang="0">
                                <a:pos x="connsiteX2870" y="connsiteY2870"/>
                              </a:cxn>
                              <a:cxn ang="0">
                                <a:pos x="connsiteX2871" y="connsiteY2871"/>
                              </a:cxn>
                              <a:cxn ang="0">
                                <a:pos x="connsiteX2872" y="connsiteY2872"/>
                              </a:cxn>
                              <a:cxn ang="0">
                                <a:pos x="connsiteX2873" y="connsiteY2873"/>
                              </a:cxn>
                              <a:cxn ang="0">
                                <a:pos x="connsiteX2874" y="connsiteY2874"/>
                              </a:cxn>
                              <a:cxn ang="0">
                                <a:pos x="connsiteX2875" y="connsiteY2875"/>
                              </a:cxn>
                              <a:cxn ang="0">
                                <a:pos x="connsiteX2876" y="connsiteY2876"/>
                              </a:cxn>
                              <a:cxn ang="0">
                                <a:pos x="connsiteX2877" y="connsiteY2877"/>
                              </a:cxn>
                              <a:cxn ang="0">
                                <a:pos x="connsiteX2878" y="connsiteY2878"/>
                              </a:cxn>
                              <a:cxn ang="0">
                                <a:pos x="connsiteX2879" y="connsiteY2879"/>
                              </a:cxn>
                              <a:cxn ang="0">
                                <a:pos x="connsiteX2880" y="connsiteY2880"/>
                              </a:cxn>
                              <a:cxn ang="0">
                                <a:pos x="connsiteX2881" y="connsiteY2881"/>
                              </a:cxn>
                              <a:cxn ang="0">
                                <a:pos x="connsiteX2882" y="connsiteY2882"/>
                              </a:cxn>
                              <a:cxn ang="0">
                                <a:pos x="connsiteX2883" y="connsiteY2883"/>
                              </a:cxn>
                              <a:cxn ang="0">
                                <a:pos x="connsiteX2884" y="connsiteY2884"/>
                              </a:cxn>
                              <a:cxn ang="0">
                                <a:pos x="connsiteX2885" y="connsiteY2885"/>
                              </a:cxn>
                              <a:cxn ang="0">
                                <a:pos x="connsiteX2886" y="connsiteY2886"/>
                              </a:cxn>
                              <a:cxn ang="0">
                                <a:pos x="connsiteX2887" y="connsiteY2887"/>
                              </a:cxn>
                              <a:cxn ang="0">
                                <a:pos x="connsiteX2888" y="connsiteY2888"/>
                              </a:cxn>
                              <a:cxn ang="0">
                                <a:pos x="connsiteX2889" y="connsiteY2889"/>
                              </a:cxn>
                              <a:cxn ang="0">
                                <a:pos x="connsiteX2890" y="connsiteY2890"/>
                              </a:cxn>
                              <a:cxn ang="0">
                                <a:pos x="connsiteX2891" y="connsiteY2891"/>
                              </a:cxn>
                              <a:cxn ang="0">
                                <a:pos x="connsiteX2892" y="connsiteY2892"/>
                              </a:cxn>
                              <a:cxn ang="0">
                                <a:pos x="connsiteX2893" y="connsiteY2893"/>
                              </a:cxn>
                              <a:cxn ang="0">
                                <a:pos x="connsiteX2894" y="connsiteY2894"/>
                              </a:cxn>
                              <a:cxn ang="0">
                                <a:pos x="connsiteX2895" y="connsiteY2895"/>
                              </a:cxn>
                              <a:cxn ang="0">
                                <a:pos x="connsiteX2896" y="connsiteY2896"/>
                              </a:cxn>
                              <a:cxn ang="0">
                                <a:pos x="connsiteX2897" y="connsiteY2897"/>
                              </a:cxn>
                              <a:cxn ang="0">
                                <a:pos x="connsiteX2898" y="connsiteY2898"/>
                              </a:cxn>
                              <a:cxn ang="0">
                                <a:pos x="connsiteX2899" y="connsiteY2899"/>
                              </a:cxn>
                              <a:cxn ang="0">
                                <a:pos x="connsiteX2900" y="connsiteY2900"/>
                              </a:cxn>
                              <a:cxn ang="0">
                                <a:pos x="connsiteX2901" y="connsiteY2901"/>
                              </a:cxn>
                              <a:cxn ang="0">
                                <a:pos x="connsiteX2902" y="connsiteY2902"/>
                              </a:cxn>
                              <a:cxn ang="0">
                                <a:pos x="connsiteX2903" y="connsiteY2903"/>
                              </a:cxn>
                              <a:cxn ang="0">
                                <a:pos x="connsiteX2904" y="connsiteY2904"/>
                              </a:cxn>
                              <a:cxn ang="0">
                                <a:pos x="connsiteX2905" y="connsiteY2905"/>
                              </a:cxn>
                              <a:cxn ang="0">
                                <a:pos x="connsiteX2906" y="connsiteY2906"/>
                              </a:cxn>
                              <a:cxn ang="0">
                                <a:pos x="connsiteX2907" y="connsiteY2907"/>
                              </a:cxn>
                              <a:cxn ang="0">
                                <a:pos x="connsiteX2908" y="connsiteY2908"/>
                              </a:cxn>
                              <a:cxn ang="0">
                                <a:pos x="connsiteX2909" y="connsiteY2909"/>
                              </a:cxn>
                              <a:cxn ang="0">
                                <a:pos x="connsiteX2910" y="connsiteY2910"/>
                              </a:cxn>
                              <a:cxn ang="0">
                                <a:pos x="connsiteX2911" y="connsiteY2911"/>
                              </a:cxn>
                              <a:cxn ang="0">
                                <a:pos x="connsiteX2912" y="connsiteY2912"/>
                              </a:cxn>
                              <a:cxn ang="0">
                                <a:pos x="connsiteX2913" y="connsiteY2913"/>
                              </a:cxn>
                              <a:cxn ang="0">
                                <a:pos x="connsiteX2914" y="connsiteY2914"/>
                              </a:cxn>
                              <a:cxn ang="0">
                                <a:pos x="connsiteX2915" y="connsiteY2915"/>
                              </a:cxn>
                              <a:cxn ang="0">
                                <a:pos x="connsiteX2916" y="connsiteY2916"/>
                              </a:cxn>
                              <a:cxn ang="0">
                                <a:pos x="connsiteX2917" y="connsiteY2917"/>
                              </a:cxn>
                              <a:cxn ang="0">
                                <a:pos x="connsiteX2918" y="connsiteY2918"/>
                              </a:cxn>
                              <a:cxn ang="0">
                                <a:pos x="connsiteX2919" y="connsiteY2919"/>
                              </a:cxn>
                              <a:cxn ang="0">
                                <a:pos x="connsiteX2920" y="connsiteY2920"/>
                              </a:cxn>
                              <a:cxn ang="0">
                                <a:pos x="connsiteX2921" y="connsiteY2921"/>
                              </a:cxn>
                              <a:cxn ang="0">
                                <a:pos x="connsiteX2922" y="connsiteY2922"/>
                              </a:cxn>
                              <a:cxn ang="0">
                                <a:pos x="connsiteX2923" y="connsiteY2923"/>
                              </a:cxn>
                              <a:cxn ang="0">
                                <a:pos x="connsiteX2924" y="connsiteY2924"/>
                              </a:cxn>
                              <a:cxn ang="0">
                                <a:pos x="connsiteX2925" y="connsiteY2925"/>
                              </a:cxn>
                              <a:cxn ang="0">
                                <a:pos x="connsiteX2926" y="connsiteY2926"/>
                              </a:cxn>
                              <a:cxn ang="0">
                                <a:pos x="connsiteX2927" y="connsiteY2927"/>
                              </a:cxn>
                              <a:cxn ang="0">
                                <a:pos x="connsiteX2928" y="connsiteY2928"/>
                              </a:cxn>
                              <a:cxn ang="0">
                                <a:pos x="connsiteX2929" y="connsiteY2929"/>
                              </a:cxn>
                              <a:cxn ang="0">
                                <a:pos x="connsiteX2930" y="connsiteY2930"/>
                              </a:cxn>
                              <a:cxn ang="0">
                                <a:pos x="connsiteX2931" y="connsiteY2931"/>
                              </a:cxn>
                              <a:cxn ang="0">
                                <a:pos x="connsiteX2932" y="connsiteY2932"/>
                              </a:cxn>
                              <a:cxn ang="0">
                                <a:pos x="connsiteX2933" y="connsiteY2933"/>
                              </a:cxn>
                              <a:cxn ang="0">
                                <a:pos x="connsiteX2934" y="connsiteY2934"/>
                              </a:cxn>
                              <a:cxn ang="0">
                                <a:pos x="connsiteX2935" y="connsiteY2935"/>
                              </a:cxn>
                              <a:cxn ang="0">
                                <a:pos x="connsiteX2936" y="connsiteY2936"/>
                              </a:cxn>
                              <a:cxn ang="0">
                                <a:pos x="connsiteX2937" y="connsiteY2937"/>
                              </a:cxn>
                              <a:cxn ang="0">
                                <a:pos x="connsiteX2938" y="connsiteY2938"/>
                              </a:cxn>
                              <a:cxn ang="0">
                                <a:pos x="connsiteX2939" y="connsiteY2939"/>
                              </a:cxn>
                              <a:cxn ang="0">
                                <a:pos x="connsiteX2940" y="connsiteY2940"/>
                              </a:cxn>
                              <a:cxn ang="0">
                                <a:pos x="connsiteX2941" y="connsiteY2941"/>
                              </a:cxn>
                              <a:cxn ang="0">
                                <a:pos x="connsiteX2942" y="connsiteY2942"/>
                              </a:cxn>
                              <a:cxn ang="0">
                                <a:pos x="connsiteX2943" y="connsiteY2943"/>
                              </a:cxn>
                              <a:cxn ang="0">
                                <a:pos x="connsiteX2944" y="connsiteY2944"/>
                              </a:cxn>
                              <a:cxn ang="0">
                                <a:pos x="connsiteX2945" y="connsiteY2945"/>
                              </a:cxn>
                              <a:cxn ang="0">
                                <a:pos x="connsiteX2946" y="connsiteY2946"/>
                              </a:cxn>
                              <a:cxn ang="0">
                                <a:pos x="connsiteX2947" y="connsiteY2947"/>
                              </a:cxn>
                              <a:cxn ang="0">
                                <a:pos x="connsiteX2948" y="connsiteY2948"/>
                              </a:cxn>
                              <a:cxn ang="0">
                                <a:pos x="connsiteX2949" y="connsiteY2949"/>
                              </a:cxn>
                              <a:cxn ang="0">
                                <a:pos x="connsiteX2950" y="connsiteY2950"/>
                              </a:cxn>
                              <a:cxn ang="0">
                                <a:pos x="connsiteX2951" y="connsiteY2951"/>
                              </a:cxn>
                              <a:cxn ang="0">
                                <a:pos x="connsiteX2952" y="connsiteY2952"/>
                              </a:cxn>
                              <a:cxn ang="0">
                                <a:pos x="connsiteX2953" y="connsiteY2953"/>
                              </a:cxn>
                              <a:cxn ang="0">
                                <a:pos x="connsiteX2954" y="connsiteY2954"/>
                              </a:cxn>
                              <a:cxn ang="0">
                                <a:pos x="connsiteX2955" y="connsiteY2955"/>
                              </a:cxn>
                              <a:cxn ang="0">
                                <a:pos x="connsiteX2956" y="connsiteY2956"/>
                              </a:cxn>
                              <a:cxn ang="0">
                                <a:pos x="connsiteX2957" y="connsiteY2957"/>
                              </a:cxn>
                              <a:cxn ang="0">
                                <a:pos x="connsiteX2958" y="connsiteY2958"/>
                              </a:cxn>
                              <a:cxn ang="0">
                                <a:pos x="connsiteX2959" y="connsiteY2959"/>
                              </a:cxn>
                              <a:cxn ang="0">
                                <a:pos x="connsiteX2960" y="connsiteY2960"/>
                              </a:cxn>
                              <a:cxn ang="0">
                                <a:pos x="connsiteX2961" y="connsiteY2961"/>
                              </a:cxn>
                              <a:cxn ang="0">
                                <a:pos x="connsiteX2962" y="connsiteY2962"/>
                              </a:cxn>
                              <a:cxn ang="0">
                                <a:pos x="connsiteX2963" y="connsiteY2963"/>
                              </a:cxn>
                              <a:cxn ang="0">
                                <a:pos x="connsiteX2964" y="connsiteY2964"/>
                              </a:cxn>
                              <a:cxn ang="0">
                                <a:pos x="connsiteX2965" y="connsiteY2965"/>
                              </a:cxn>
                              <a:cxn ang="0">
                                <a:pos x="connsiteX2966" y="connsiteY2966"/>
                              </a:cxn>
                              <a:cxn ang="0">
                                <a:pos x="connsiteX2967" y="connsiteY2967"/>
                              </a:cxn>
                              <a:cxn ang="0">
                                <a:pos x="connsiteX2968" y="connsiteY2968"/>
                              </a:cxn>
                              <a:cxn ang="0">
                                <a:pos x="connsiteX2969" y="connsiteY2969"/>
                              </a:cxn>
                              <a:cxn ang="0">
                                <a:pos x="connsiteX2970" y="connsiteY2970"/>
                              </a:cxn>
                              <a:cxn ang="0">
                                <a:pos x="connsiteX2971" y="connsiteY2971"/>
                              </a:cxn>
                              <a:cxn ang="0">
                                <a:pos x="connsiteX2972" y="connsiteY2972"/>
                              </a:cxn>
                              <a:cxn ang="0">
                                <a:pos x="connsiteX2973" y="connsiteY2973"/>
                              </a:cxn>
                              <a:cxn ang="0">
                                <a:pos x="connsiteX2974" y="connsiteY2974"/>
                              </a:cxn>
                              <a:cxn ang="0">
                                <a:pos x="connsiteX2975" y="connsiteY2975"/>
                              </a:cxn>
                              <a:cxn ang="0">
                                <a:pos x="connsiteX2976" y="connsiteY2976"/>
                              </a:cxn>
                              <a:cxn ang="0">
                                <a:pos x="connsiteX2977" y="connsiteY2977"/>
                              </a:cxn>
                              <a:cxn ang="0">
                                <a:pos x="connsiteX2978" y="connsiteY2978"/>
                              </a:cxn>
                              <a:cxn ang="0">
                                <a:pos x="connsiteX2979" y="connsiteY2979"/>
                              </a:cxn>
                              <a:cxn ang="0">
                                <a:pos x="connsiteX2980" y="connsiteY2980"/>
                              </a:cxn>
                              <a:cxn ang="0">
                                <a:pos x="connsiteX2981" y="connsiteY2981"/>
                              </a:cxn>
                              <a:cxn ang="0">
                                <a:pos x="connsiteX2982" y="connsiteY2982"/>
                              </a:cxn>
                              <a:cxn ang="0">
                                <a:pos x="connsiteX2983" y="connsiteY2983"/>
                              </a:cxn>
                              <a:cxn ang="0">
                                <a:pos x="connsiteX2984" y="connsiteY2984"/>
                              </a:cxn>
                              <a:cxn ang="0">
                                <a:pos x="connsiteX2985" y="connsiteY2985"/>
                              </a:cxn>
                              <a:cxn ang="0">
                                <a:pos x="connsiteX2986" y="connsiteY2986"/>
                              </a:cxn>
                              <a:cxn ang="0">
                                <a:pos x="connsiteX2987" y="connsiteY2987"/>
                              </a:cxn>
                              <a:cxn ang="0">
                                <a:pos x="connsiteX2988" y="connsiteY2988"/>
                              </a:cxn>
                              <a:cxn ang="0">
                                <a:pos x="connsiteX2989" y="connsiteY2989"/>
                              </a:cxn>
                              <a:cxn ang="0">
                                <a:pos x="connsiteX2990" y="connsiteY2990"/>
                              </a:cxn>
                              <a:cxn ang="0">
                                <a:pos x="connsiteX2991" y="connsiteY2991"/>
                              </a:cxn>
                              <a:cxn ang="0">
                                <a:pos x="connsiteX2992" y="connsiteY2992"/>
                              </a:cxn>
                              <a:cxn ang="0">
                                <a:pos x="connsiteX2993" y="connsiteY2993"/>
                              </a:cxn>
                              <a:cxn ang="0">
                                <a:pos x="connsiteX2994" y="connsiteY2994"/>
                              </a:cxn>
                              <a:cxn ang="0">
                                <a:pos x="connsiteX2995" y="connsiteY2995"/>
                              </a:cxn>
                              <a:cxn ang="0">
                                <a:pos x="connsiteX2996" y="connsiteY2996"/>
                              </a:cxn>
                              <a:cxn ang="0">
                                <a:pos x="connsiteX2997" y="connsiteY2997"/>
                              </a:cxn>
                              <a:cxn ang="0">
                                <a:pos x="connsiteX2998" y="connsiteY2998"/>
                              </a:cxn>
                              <a:cxn ang="0">
                                <a:pos x="connsiteX2999" y="connsiteY2999"/>
                              </a:cxn>
                              <a:cxn ang="0">
                                <a:pos x="connsiteX3000" y="connsiteY3000"/>
                              </a:cxn>
                              <a:cxn ang="0">
                                <a:pos x="connsiteX3001" y="connsiteY3001"/>
                              </a:cxn>
                              <a:cxn ang="0">
                                <a:pos x="connsiteX3002" y="connsiteY3002"/>
                              </a:cxn>
                              <a:cxn ang="0">
                                <a:pos x="connsiteX3003" y="connsiteY3003"/>
                              </a:cxn>
                              <a:cxn ang="0">
                                <a:pos x="connsiteX3004" y="connsiteY3004"/>
                              </a:cxn>
                              <a:cxn ang="0">
                                <a:pos x="connsiteX3005" y="connsiteY3005"/>
                              </a:cxn>
                              <a:cxn ang="0">
                                <a:pos x="connsiteX3006" y="connsiteY3006"/>
                              </a:cxn>
                              <a:cxn ang="0">
                                <a:pos x="connsiteX3007" y="connsiteY3007"/>
                              </a:cxn>
                              <a:cxn ang="0">
                                <a:pos x="connsiteX3008" y="connsiteY3008"/>
                              </a:cxn>
                              <a:cxn ang="0">
                                <a:pos x="connsiteX3009" y="connsiteY3009"/>
                              </a:cxn>
                              <a:cxn ang="0">
                                <a:pos x="connsiteX3010" y="connsiteY3010"/>
                              </a:cxn>
                              <a:cxn ang="0">
                                <a:pos x="connsiteX3011" y="connsiteY3011"/>
                              </a:cxn>
                              <a:cxn ang="0">
                                <a:pos x="connsiteX3012" y="connsiteY3012"/>
                              </a:cxn>
                              <a:cxn ang="0">
                                <a:pos x="connsiteX3013" y="connsiteY3013"/>
                              </a:cxn>
                              <a:cxn ang="0">
                                <a:pos x="connsiteX3014" y="connsiteY3014"/>
                              </a:cxn>
                              <a:cxn ang="0">
                                <a:pos x="connsiteX3015" y="connsiteY3015"/>
                              </a:cxn>
                              <a:cxn ang="0">
                                <a:pos x="connsiteX3016" y="connsiteY3016"/>
                              </a:cxn>
                              <a:cxn ang="0">
                                <a:pos x="connsiteX3017" y="connsiteY3017"/>
                              </a:cxn>
                              <a:cxn ang="0">
                                <a:pos x="connsiteX3018" y="connsiteY3018"/>
                              </a:cxn>
                              <a:cxn ang="0">
                                <a:pos x="connsiteX3019" y="connsiteY3019"/>
                              </a:cxn>
                              <a:cxn ang="0">
                                <a:pos x="connsiteX3020" y="connsiteY3020"/>
                              </a:cxn>
                              <a:cxn ang="0">
                                <a:pos x="connsiteX3021" y="connsiteY3021"/>
                              </a:cxn>
                              <a:cxn ang="0">
                                <a:pos x="connsiteX3022" y="connsiteY3022"/>
                              </a:cxn>
                              <a:cxn ang="0">
                                <a:pos x="connsiteX3023" y="connsiteY3023"/>
                              </a:cxn>
                              <a:cxn ang="0">
                                <a:pos x="connsiteX3024" y="connsiteY3024"/>
                              </a:cxn>
                              <a:cxn ang="0">
                                <a:pos x="connsiteX3025" y="connsiteY3025"/>
                              </a:cxn>
                              <a:cxn ang="0">
                                <a:pos x="connsiteX3026" y="connsiteY3026"/>
                              </a:cxn>
                              <a:cxn ang="0">
                                <a:pos x="connsiteX3027" y="connsiteY3027"/>
                              </a:cxn>
                              <a:cxn ang="0">
                                <a:pos x="connsiteX3028" y="connsiteY3028"/>
                              </a:cxn>
                              <a:cxn ang="0">
                                <a:pos x="connsiteX3029" y="connsiteY3029"/>
                              </a:cxn>
                              <a:cxn ang="0">
                                <a:pos x="connsiteX3030" y="connsiteY3030"/>
                              </a:cxn>
                              <a:cxn ang="0">
                                <a:pos x="connsiteX3031" y="connsiteY3031"/>
                              </a:cxn>
                              <a:cxn ang="0">
                                <a:pos x="connsiteX3032" y="connsiteY3032"/>
                              </a:cxn>
                              <a:cxn ang="0">
                                <a:pos x="connsiteX3033" y="connsiteY3033"/>
                              </a:cxn>
                              <a:cxn ang="0">
                                <a:pos x="connsiteX3034" y="connsiteY3034"/>
                              </a:cxn>
                              <a:cxn ang="0">
                                <a:pos x="connsiteX3035" y="connsiteY3035"/>
                              </a:cxn>
                              <a:cxn ang="0">
                                <a:pos x="connsiteX3036" y="connsiteY3036"/>
                              </a:cxn>
                              <a:cxn ang="0">
                                <a:pos x="connsiteX3037" y="connsiteY3037"/>
                              </a:cxn>
                              <a:cxn ang="0">
                                <a:pos x="connsiteX3038" y="connsiteY3038"/>
                              </a:cxn>
                              <a:cxn ang="0">
                                <a:pos x="connsiteX3039" y="connsiteY3039"/>
                              </a:cxn>
                              <a:cxn ang="0">
                                <a:pos x="connsiteX3040" y="connsiteY3040"/>
                              </a:cxn>
                              <a:cxn ang="0">
                                <a:pos x="connsiteX3041" y="connsiteY3041"/>
                              </a:cxn>
                              <a:cxn ang="0">
                                <a:pos x="connsiteX3042" y="connsiteY3042"/>
                              </a:cxn>
                              <a:cxn ang="0">
                                <a:pos x="connsiteX3043" y="connsiteY3043"/>
                              </a:cxn>
                              <a:cxn ang="0">
                                <a:pos x="connsiteX3044" y="connsiteY3044"/>
                              </a:cxn>
                              <a:cxn ang="0">
                                <a:pos x="connsiteX3045" y="connsiteY3045"/>
                              </a:cxn>
                              <a:cxn ang="0">
                                <a:pos x="connsiteX3046" y="connsiteY3046"/>
                              </a:cxn>
                              <a:cxn ang="0">
                                <a:pos x="connsiteX3047" y="connsiteY3047"/>
                              </a:cxn>
                              <a:cxn ang="0">
                                <a:pos x="connsiteX3048" y="connsiteY3048"/>
                              </a:cxn>
                              <a:cxn ang="0">
                                <a:pos x="connsiteX3049" y="connsiteY3049"/>
                              </a:cxn>
                              <a:cxn ang="0">
                                <a:pos x="connsiteX3050" y="connsiteY3050"/>
                              </a:cxn>
                              <a:cxn ang="0">
                                <a:pos x="connsiteX3051" y="connsiteY3051"/>
                              </a:cxn>
                              <a:cxn ang="0">
                                <a:pos x="connsiteX3052" y="connsiteY3052"/>
                              </a:cxn>
                              <a:cxn ang="0">
                                <a:pos x="connsiteX3053" y="connsiteY3053"/>
                              </a:cxn>
                              <a:cxn ang="0">
                                <a:pos x="connsiteX3054" y="connsiteY3054"/>
                              </a:cxn>
                              <a:cxn ang="0">
                                <a:pos x="connsiteX3055" y="connsiteY3055"/>
                              </a:cxn>
                              <a:cxn ang="0">
                                <a:pos x="connsiteX3056" y="connsiteY3056"/>
                              </a:cxn>
                              <a:cxn ang="0">
                                <a:pos x="connsiteX3057" y="connsiteY3057"/>
                              </a:cxn>
                              <a:cxn ang="0">
                                <a:pos x="connsiteX3058" y="connsiteY3058"/>
                              </a:cxn>
                              <a:cxn ang="0">
                                <a:pos x="connsiteX3059" y="connsiteY3059"/>
                              </a:cxn>
                              <a:cxn ang="0">
                                <a:pos x="connsiteX3060" y="connsiteY3060"/>
                              </a:cxn>
                              <a:cxn ang="0">
                                <a:pos x="connsiteX3061" y="connsiteY3061"/>
                              </a:cxn>
                              <a:cxn ang="0">
                                <a:pos x="connsiteX3062" y="connsiteY3062"/>
                              </a:cxn>
                              <a:cxn ang="0">
                                <a:pos x="connsiteX3063" y="connsiteY3063"/>
                              </a:cxn>
                              <a:cxn ang="0">
                                <a:pos x="connsiteX3064" y="connsiteY3064"/>
                              </a:cxn>
                              <a:cxn ang="0">
                                <a:pos x="connsiteX3065" y="connsiteY3065"/>
                              </a:cxn>
                              <a:cxn ang="0">
                                <a:pos x="connsiteX3066" y="connsiteY3066"/>
                              </a:cxn>
                              <a:cxn ang="0">
                                <a:pos x="connsiteX3067" y="connsiteY3067"/>
                              </a:cxn>
                              <a:cxn ang="0">
                                <a:pos x="connsiteX3068" y="connsiteY3068"/>
                              </a:cxn>
                              <a:cxn ang="0">
                                <a:pos x="connsiteX3069" y="connsiteY3069"/>
                              </a:cxn>
                              <a:cxn ang="0">
                                <a:pos x="connsiteX3070" y="connsiteY3070"/>
                              </a:cxn>
                              <a:cxn ang="0">
                                <a:pos x="connsiteX3071" y="connsiteY3071"/>
                              </a:cxn>
                              <a:cxn ang="0">
                                <a:pos x="connsiteX3072" y="connsiteY3072"/>
                              </a:cxn>
                              <a:cxn ang="0">
                                <a:pos x="connsiteX3073" y="connsiteY3073"/>
                              </a:cxn>
                              <a:cxn ang="0">
                                <a:pos x="connsiteX3074" y="connsiteY3074"/>
                              </a:cxn>
                              <a:cxn ang="0">
                                <a:pos x="connsiteX3075" y="connsiteY3075"/>
                              </a:cxn>
                              <a:cxn ang="0">
                                <a:pos x="connsiteX3076" y="connsiteY3076"/>
                              </a:cxn>
                              <a:cxn ang="0">
                                <a:pos x="connsiteX3077" y="connsiteY3077"/>
                              </a:cxn>
                              <a:cxn ang="0">
                                <a:pos x="connsiteX3078" y="connsiteY3078"/>
                              </a:cxn>
                              <a:cxn ang="0">
                                <a:pos x="connsiteX3079" y="connsiteY3079"/>
                              </a:cxn>
                              <a:cxn ang="0">
                                <a:pos x="connsiteX3080" y="connsiteY3080"/>
                              </a:cxn>
                              <a:cxn ang="0">
                                <a:pos x="connsiteX3081" y="connsiteY3081"/>
                              </a:cxn>
                              <a:cxn ang="0">
                                <a:pos x="connsiteX3082" y="connsiteY3082"/>
                              </a:cxn>
                              <a:cxn ang="0">
                                <a:pos x="connsiteX3083" y="connsiteY3083"/>
                              </a:cxn>
                              <a:cxn ang="0">
                                <a:pos x="connsiteX3084" y="connsiteY3084"/>
                              </a:cxn>
                              <a:cxn ang="0">
                                <a:pos x="connsiteX3085" y="connsiteY3085"/>
                              </a:cxn>
                              <a:cxn ang="0">
                                <a:pos x="connsiteX3086" y="connsiteY3086"/>
                              </a:cxn>
                              <a:cxn ang="0">
                                <a:pos x="connsiteX3087" y="connsiteY3087"/>
                              </a:cxn>
                              <a:cxn ang="0">
                                <a:pos x="connsiteX3088" y="connsiteY3088"/>
                              </a:cxn>
                              <a:cxn ang="0">
                                <a:pos x="connsiteX3089" y="connsiteY3089"/>
                              </a:cxn>
                              <a:cxn ang="0">
                                <a:pos x="connsiteX3090" y="connsiteY3090"/>
                              </a:cxn>
                              <a:cxn ang="0">
                                <a:pos x="connsiteX3091" y="connsiteY3091"/>
                              </a:cxn>
                              <a:cxn ang="0">
                                <a:pos x="connsiteX3092" y="connsiteY3092"/>
                              </a:cxn>
                              <a:cxn ang="0">
                                <a:pos x="connsiteX3093" y="connsiteY3093"/>
                              </a:cxn>
                              <a:cxn ang="0">
                                <a:pos x="connsiteX3094" y="connsiteY3094"/>
                              </a:cxn>
                              <a:cxn ang="0">
                                <a:pos x="connsiteX3095" y="connsiteY3095"/>
                              </a:cxn>
                              <a:cxn ang="0">
                                <a:pos x="connsiteX3096" y="connsiteY3096"/>
                              </a:cxn>
                              <a:cxn ang="0">
                                <a:pos x="connsiteX3097" y="connsiteY3097"/>
                              </a:cxn>
                              <a:cxn ang="0">
                                <a:pos x="connsiteX3098" y="connsiteY3098"/>
                              </a:cxn>
                              <a:cxn ang="0">
                                <a:pos x="connsiteX3099" y="connsiteY3099"/>
                              </a:cxn>
                              <a:cxn ang="0">
                                <a:pos x="connsiteX3100" y="connsiteY3100"/>
                              </a:cxn>
                              <a:cxn ang="0">
                                <a:pos x="connsiteX3101" y="connsiteY3101"/>
                              </a:cxn>
                              <a:cxn ang="0">
                                <a:pos x="connsiteX3102" y="connsiteY3102"/>
                              </a:cxn>
                              <a:cxn ang="0">
                                <a:pos x="connsiteX3103" y="connsiteY3103"/>
                              </a:cxn>
                              <a:cxn ang="0">
                                <a:pos x="connsiteX3104" y="connsiteY3104"/>
                              </a:cxn>
                              <a:cxn ang="0">
                                <a:pos x="connsiteX3105" y="connsiteY3105"/>
                              </a:cxn>
                              <a:cxn ang="0">
                                <a:pos x="connsiteX3106" y="connsiteY3106"/>
                              </a:cxn>
                              <a:cxn ang="0">
                                <a:pos x="connsiteX3107" y="connsiteY3107"/>
                              </a:cxn>
                              <a:cxn ang="0">
                                <a:pos x="connsiteX3108" y="connsiteY3108"/>
                              </a:cxn>
                              <a:cxn ang="0">
                                <a:pos x="connsiteX3109" y="connsiteY3109"/>
                              </a:cxn>
                              <a:cxn ang="0">
                                <a:pos x="connsiteX3110" y="connsiteY3110"/>
                              </a:cxn>
                              <a:cxn ang="0">
                                <a:pos x="connsiteX3111" y="connsiteY3111"/>
                              </a:cxn>
                              <a:cxn ang="0">
                                <a:pos x="connsiteX3112" y="connsiteY3112"/>
                              </a:cxn>
                              <a:cxn ang="0">
                                <a:pos x="connsiteX3113" y="connsiteY3113"/>
                              </a:cxn>
                              <a:cxn ang="0">
                                <a:pos x="connsiteX3114" y="connsiteY3114"/>
                              </a:cxn>
                              <a:cxn ang="0">
                                <a:pos x="connsiteX3115" y="connsiteY3115"/>
                              </a:cxn>
                              <a:cxn ang="0">
                                <a:pos x="connsiteX3116" y="connsiteY3116"/>
                              </a:cxn>
                              <a:cxn ang="0">
                                <a:pos x="connsiteX3117" y="connsiteY3117"/>
                              </a:cxn>
                              <a:cxn ang="0">
                                <a:pos x="connsiteX3118" y="connsiteY3118"/>
                              </a:cxn>
                              <a:cxn ang="0">
                                <a:pos x="connsiteX3119" y="connsiteY3119"/>
                              </a:cxn>
                              <a:cxn ang="0">
                                <a:pos x="connsiteX3120" y="connsiteY3120"/>
                              </a:cxn>
                              <a:cxn ang="0">
                                <a:pos x="connsiteX3121" y="connsiteY3121"/>
                              </a:cxn>
                              <a:cxn ang="0">
                                <a:pos x="connsiteX3122" y="connsiteY3122"/>
                              </a:cxn>
                              <a:cxn ang="0">
                                <a:pos x="connsiteX3123" y="connsiteY3123"/>
                              </a:cxn>
                              <a:cxn ang="0">
                                <a:pos x="connsiteX3124" y="connsiteY3124"/>
                              </a:cxn>
                              <a:cxn ang="0">
                                <a:pos x="connsiteX3125" y="connsiteY3125"/>
                              </a:cxn>
                              <a:cxn ang="0">
                                <a:pos x="connsiteX3126" y="connsiteY3126"/>
                              </a:cxn>
                              <a:cxn ang="0">
                                <a:pos x="connsiteX3127" y="connsiteY3127"/>
                              </a:cxn>
                              <a:cxn ang="0">
                                <a:pos x="connsiteX3128" y="connsiteY3128"/>
                              </a:cxn>
                              <a:cxn ang="0">
                                <a:pos x="connsiteX3129" y="connsiteY3129"/>
                              </a:cxn>
                              <a:cxn ang="0">
                                <a:pos x="connsiteX3130" y="connsiteY3130"/>
                              </a:cxn>
                              <a:cxn ang="0">
                                <a:pos x="connsiteX3131" y="connsiteY3131"/>
                              </a:cxn>
                              <a:cxn ang="0">
                                <a:pos x="connsiteX3132" y="connsiteY3132"/>
                              </a:cxn>
                              <a:cxn ang="0">
                                <a:pos x="connsiteX3133" y="connsiteY3133"/>
                              </a:cxn>
                              <a:cxn ang="0">
                                <a:pos x="connsiteX3134" y="connsiteY3134"/>
                              </a:cxn>
                              <a:cxn ang="0">
                                <a:pos x="connsiteX3135" y="connsiteY3135"/>
                              </a:cxn>
                              <a:cxn ang="0">
                                <a:pos x="connsiteX3136" y="connsiteY3136"/>
                              </a:cxn>
                              <a:cxn ang="0">
                                <a:pos x="connsiteX3137" y="connsiteY3137"/>
                              </a:cxn>
                              <a:cxn ang="0">
                                <a:pos x="connsiteX3138" y="connsiteY3138"/>
                              </a:cxn>
                              <a:cxn ang="0">
                                <a:pos x="connsiteX3139" y="connsiteY3139"/>
                              </a:cxn>
                              <a:cxn ang="0">
                                <a:pos x="connsiteX3140" y="connsiteY3140"/>
                              </a:cxn>
                              <a:cxn ang="0">
                                <a:pos x="connsiteX3141" y="connsiteY3141"/>
                              </a:cxn>
                              <a:cxn ang="0">
                                <a:pos x="connsiteX3142" y="connsiteY3142"/>
                              </a:cxn>
                              <a:cxn ang="0">
                                <a:pos x="connsiteX3143" y="connsiteY3143"/>
                              </a:cxn>
                              <a:cxn ang="0">
                                <a:pos x="connsiteX3144" y="connsiteY3144"/>
                              </a:cxn>
                              <a:cxn ang="0">
                                <a:pos x="connsiteX3145" y="connsiteY3145"/>
                              </a:cxn>
                              <a:cxn ang="0">
                                <a:pos x="connsiteX3146" y="connsiteY3146"/>
                              </a:cxn>
                              <a:cxn ang="0">
                                <a:pos x="connsiteX3147" y="connsiteY3147"/>
                              </a:cxn>
                              <a:cxn ang="0">
                                <a:pos x="connsiteX3148" y="connsiteY3148"/>
                              </a:cxn>
                              <a:cxn ang="0">
                                <a:pos x="connsiteX3149" y="connsiteY3149"/>
                              </a:cxn>
                              <a:cxn ang="0">
                                <a:pos x="connsiteX3150" y="connsiteY3150"/>
                              </a:cxn>
                              <a:cxn ang="0">
                                <a:pos x="connsiteX3151" y="connsiteY3151"/>
                              </a:cxn>
                              <a:cxn ang="0">
                                <a:pos x="connsiteX3152" y="connsiteY3152"/>
                              </a:cxn>
                              <a:cxn ang="0">
                                <a:pos x="connsiteX3153" y="connsiteY3153"/>
                              </a:cxn>
                              <a:cxn ang="0">
                                <a:pos x="connsiteX3154" y="connsiteY3154"/>
                              </a:cxn>
                              <a:cxn ang="0">
                                <a:pos x="connsiteX3155" y="connsiteY3155"/>
                              </a:cxn>
                              <a:cxn ang="0">
                                <a:pos x="connsiteX3156" y="connsiteY3156"/>
                              </a:cxn>
                              <a:cxn ang="0">
                                <a:pos x="connsiteX3157" y="connsiteY3157"/>
                              </a:cxn>
                              <a:cxn ang="0">
                                <a:pos x="connsiteX3158" y="connsiteY3158"/>
                              </a:cxn>
                              <a:cxn ang="0">
                                <a:pos x="connsiteX3159" y="connsiteY3159"/>
                              </a:cxn>
                              <a:cxn ang="0">
                                <a:pos x="connsiteX3160" y="connsiteY3160"/>
                              </a:cxn>
                              <a:cxn ang="0">
                                <a:pos x="connsiteX3161" y="connsiteY3161"/>
                              </a:cxn>
                              <a:cxn ang="0">
                                <a:pos x="connsiteX3162" y="connsiteY3162"/>
                              </a:cxn>
                              <a:cxn ang="0">
                                <a:pos x="connsiteX3163" y="connsiteY3163"/>
                              </a:cxn>
                              <a:cxn ang="0">
                                <a:pos x="connsiteX3164" y="connsiteY3164"/>
                              </a:cxn>
                              <a:cxn ang="0">
                                <a:pos x="connsiteX3165" y="connsiteY3165"/>
                              </a:cxn>
                              <a:cxn ang="0">
                                <a:pos x="connsiteX3166" y="connsiteY3166"/>
                              </a:cxn>
                              <a:cxn ang="0">
                                <a:pos x="connsiteX3167" y="connsiteY3167"/>
                              </a:cxn>
                              <a:cxn ang="0">
                                <a:pos x="connsiteX3168" y="connsiteY3168"/>
                              </a:cxn>
                              <a:cxn ang="0">
                                <a:pos x="connsiteX3169" y="connsiteY3169"/>
                              </a:cxn>
                              <a:cxn ang="0">
                                <a:pos x="connsiteX3170" y="connsiteY3170"/>
                              </a:cxn>
                              <a:cxn ang="0">
                                <a:pos x="connsiteX3171" y="connsiteY3171"/>
                              </a:cxn>
                              <a:cxn ang="0">
                                <a:pos x="connsiteX3172" y="connsiteY3172"/>
                              </a:cxn>
                              <a:cxn ang="0">
                                <a:pos x="connsiteX3173" y="connsiteY3173"/>
                              </a:cxn>
                              <a:cxn ang="0">
                                <a:pos x="connsiteX3174" y="connsiteY3174"/>
                              </a:cxn>
                              <a:cxn ang="0">
                                <a:pos x="connsiteX3175" y="connsiteY3175"/>
                              </a:cxn>
                              <a:cxn ang="0">
                                <a:pos x="connsiteX3176" y="connsiteY3176"/>
                              </a:cxn>
                              <a:cxn ang="0">
                                <a:pos x="connsiteX3177" y="connsiteY3177"/>
                              </a:cxn>
                              <a:cxn ang="0">
                                <a:pos x="connsiteX3178" y="connsiteY3178"/>
                              </a:cxn>
                              <a:cxn ang="0">
                                <a:pos x="connsiteX3179" y="connsiteY3179"/>
                              </a:cxn>
                              <a:cxn ang="0">
                                <a:pos x="connsiteX3180" y="connsiteY3180"/>
                              </a:cxn>
                              <a:cxn ang="0">
                                <a:pos x="connsiteX3181" y="connsiteY3181"/>
                              </a:cxn>
                              <a:cxn ang="0">
                                <a:pos x="connsiteX3182" y="connsiteY3182"/>
                              </a:cxn>
                              <a:cxn ang="0">
                                <a:pos x="connsiteX3183" y="connsiteY3183"/>
                              </a:cxn>
                              <a:cxn ang="0">
                                <a:pos x="connsiteX3184" y="connsiteY3184"/>
                              </a:cxn>
                              <a:cxn ang="0">
                                <a:pos x="connsiteX3185" y="connsiteY3185"/>
                              </a:cxn>
                              <a:cxn ang="0">
                                <a:pos x="connsiteX3186" y="connsiteY3186"/>
                              </a:cxn>
                              <a:cxn ang="0">
                                <a:pos x="connsiteX3187" y="connsiteY3187"/>
                              </a:cxn>
                              <a:cxn ang="0">
                                <a:pos x="connsiteX3188" y="connsiteY3188"/>
                              </a:cxn>
                              <a:cxn ang="0">
                                <a:pos x="connsiteX3189" y="connsiteY3189"/>
                              </a:cxn>
                              <a:cxn ang="0">
                                <a:pos x="connsiteX3190" y="connsiteY3190"/>
                              </a:cxn>
                              <a:cxn ang="0">
                                <a:pos x="connsiteX3191" y="connsiteY3191"/>
                              </a:cxn>
                              <a:cxn ang="0">
                                <a:pos x="connsiteX3192" y="connsiteY3192"/>
                              </a:cxn>
                              <a:cxn ang="0">
                                <a:pos x="connsiteX3193" y="connsiteY3193"/>
                              </a:cxn>
                              <a:cxn ang="0">
                                <a:pos x="connsiteX3194" y="connsiteY3194"/>
                              </a:cxn>
                              <a:cxn ang="0">
                                <a:pos x="connsiteX3195" y="connsiteY3195"/>
                              </a:cxn>
                              <a:cxn ang="0">
                                <a:pos x="connsiteX3196" y="connsiteY3196"/>
                              </a:cxn>
                              <a:cxn ang="0">
                                <a:pos x="connsiteX3197" y="connsiteY3197"/>
                              </a:cxn>
                              <a:cxn ang="0">
                                <a:pos x="connsiteX3198" y="connsiteY3198"/>
                              </a:cxn>
                              <a:cxn ang="0">
                                <a:pos x="connsiteX3199" y="connsiteY3199"/>
                              </a:cxn>
                              <a:cxn ang="0">
                                <a:pos x="connsiteX3200" y="connsiteY3200"/>
                              </a:cxn>
                              <a:cxn ang="0">
                                <a:pos x="connsiteX3201" y="connsiteY3201"/>
                              </a:cxn>
                              <a:cxn ang="0">
                                <a:pos x="connsiteX3202" y="connsiteY3202"/>
                              </a:cxn>
                              <a:cxn ang="0">
                                <a:pos x="connsiteX3203" y="connsiteY3203"/>
                              </a:cxn>
                              <a:cxn ang="0">
                                <a:pos x="connsiteX3204" y="connsiteY3204"/>
                              </a:cxn>
                              <a:cxn ang="0">
                                <a:pos x="connsiteX3205" y="connsiteY3205"/>
                              </a:cxn>
                              <a:cxn ang="0">
                                <a:pos x="connsiteX3206" y="connsiteY3206"/>
                              </a:cxn>
                              <a:cxn ang="0">
                                <a:pos x="connsiteX3207" y="connsiteY3207"/>
                              </a:cxn>
                              <a:cxn ang="0">
                                <a:pos x="connsiteX3208" y="connsiteY3208"/>
                              </a:cxn>
                              <a:cxn ang="0">
                                <a:pos x="connsiteX3209" y="connsiteY3209"/>
                              </a:cxn>
                              <a:cxn ang="0">
                                <a:pos x="connsiteX3210" y="connsiteY3210"/>
                              </a:cxn>
                              <a:cxn ang="0">
                                <a:pos x="connsiteX3211" y="connsiteY3211"/>
                              </a:cxn>
                              <a:cxn ang="0">
                                <a:pos x="connsiteX3212" y="connsiteY3212"/>
                              </a:cxn>
                              <a:cxn ang="0">
                                <a:pos x="connsiteX3213" y="connsiteY3213"/>
                              </a:cxn>
                              <a:cxn ang="0">
                                <a:pos x="connsiteX3214" y="connsiteY3214"/>
                              </a:cxn>
                              <a:cxn ang="0">
                                <a:pos x="connsiteX3215" y="connsiteY3215"/>
                              </a:cxn>
                              <a:cxn ang="0">
                                <a:pos x="connsiteX3216" y="connsiteY3216"/>
                              </a:cxn>
                              <a:cxn ang="0">
                                <a:pos x="connsiteX3217" y="connsiteY3217"/>
                              </a:cxn>
                              <a:cxn ang="0">
                                <a:pos x="connsiteX3218" y="connsiteY3218"/>
                              </a:cxn>
                              <a:cxn ang="0">
                                <a:pos x="connsiteX3219" y="connsiteY3219"/>
                              </a:cxn>
                              <a:cxn ang="0">
                                <a:pos x="connsiteX3220" y="connsiteY3220"/>
                              </a:cxn>
                              <a:cxn ang="0">
                                <a:pos x="connsiteX3221" y="connsiteY3221"/>
                              </a:cxn>
                              <a:cxn ang="0">
                                <a:pos x="connsiteX3222" y="connsiteY3222"/>
                              </a:cxn>
                              <a:cxn ang="0">
                                <a:pos x="connsiteX3223" y="connsiteY3223"/>
                              </a:cxn>
                              <a:cxn ang="0">
                                <a:pos x="connsiteX3224" y="connsiteY3224"/>
                              </a:cxn>
                              <a:cxn ang="0">
                                <a:pos x="connsiteX3225" y="connsiteY3225"/>
                              </a:cxn>
                              <a:cxn ang="0">
                                <a:pos x="connsiteX3226" y="connsiteY3226"/>
                              </a:cxn>
                              <a:cxn ang="0">
                                <a:pos x="connsiteX3227" y="connsiteY3227"/>
                              </a:cxn>
                              <a:cxn ang="0">
                                <a:pos x="connsiteX3228" y="connsiteY3228"/>
                              </a:cxn>
                              <a:cxn ang="0">
                                <a:pos x="connsiteX3229" y="connsiteY3229"/>
                              </a:cxn>
                              <a:cxn ang="0">
                                <a:pos x="connsiteX3230" y="connsiteY3230"/>
                              </a:cxn>
                              <a:cxn ang="0">
                                <a:pos x="connsiteX3231" y="connsiteY3231"/>
                              </a:cxn>
                              <a:cxn ang="0">
                                <a:pos x="connsiteX3232" y="connsiteY3232"/>
                              </a:cxn>
                              <a:cxn ang="0">
                                <a:pos x="connsiteX3233" y="connsiteY3233"/>
                              </a:cxn>
                              <a:cxn ang="0">
                                <a:pos x="connsiteX3234" y="connsiteY3234"/>
                              </a:cxn>
                              <a:cxn ang="0">
                                <a:pos x="connsiteX3235" y="connsiteY3235"/>
                              </a:cxn>
                              <a:cxn ang="0">
                                <a:pos x="connsiteX3236" y="connsiteY3236"/>
                              </a:cxn>
                              <a:cxn ang="0">
                                <a:pos x="connsiteX3237" y="connsiteY3237"/>
                              </a:cxn>
                              <a:cxn ang="0">
                                <a:pos x="connsiteX3238" y="connsiteY3238"/>
                              </a:cxn>
                              <a:cxn ang="0">
                                <a:pos x="connsiteX3239" y="connsiteY3239"/>
                              </a:cxn>
                              <a:cxn ang="0">
                                <a:pos x="connsiteX3240" y="connsiteY3240"/>
                              </a:cxn>
                              <a:cxn ang="0">
                                <a:pos x="connsiteX3241" y="connsiteY3241"/>
                              </a:cxn>
                              <a:cxn ang="0">
                                <a:pos x="connsiteX3242" y="connsiteY3242"/>
                              </a:cxn>
                              <a:cxn ang="0">
                                <a:pos x="connsiteX3243" y="connsiteY3243"/>
                              </a:cxn>
                              <a:cxn ang="0">
                                <a:pos x="connsiteX3244" y="connsiteY3244"/>
                              </a:cxn>
                              <a:cxn ang="0">
                                <a:pos x="connsiteX3245" y="connsiteY3245"/>
                              </a:cxn>
                              <a:cxn ang="0">
                                <a:pos x="connsiteX3246" y="connsiteY3246"/>
                              </a:cxn>
                              <a:cxn ang="0">
                                <a:pos x="connsiteX3247" y="connsiteY3247"/>
                              </a:cxn>
                              <a:cxn ang="0">
                                <a:pos x="connsiteX3248" y="connsiteY3248"/>
                              </a:cxn>
                              <a:cxn ang="0">
                                <a:pos x="connsiteX3249" y="connsiteY3249"/>
                              </a:cxn>
                              <a:cxn ang="0">
                                <a:pos x="connsiteX3250" y="connsiteY3250"/>
                              </a:cxn>
                              <a:cxn ang="0">
                                <a:pos x="connsiteX3251" y="connsiteY3251"/>
                              </a:cxn>
                              <a:cxn ang="0">
                                <a:pos x="connsiteX3252" y="connsiteY3252"/>
                              </a:cxn>
                              <a:cxn ang="0">
                                <a:pos x="connsiteX3253" y="connsiteY3253"/>
                              </a:cxn>
                              <a:cxn ang="0">
                                <a:pos x="connsiteX3254" y="connsiteY3254"/>
                              </a:cxn>
                              <a:cxn ang="0">
                                <a:pos x="connsiteX3255" y="connsiteY3255"/>
                              </a:cxn>
                              <a:cxn ang="0">
                                <a:pos x="connsiteX3256" y="connsiteY3256"/>
                              </a:cxn>
                              <a:cxn ang="0">
                                <a:pos x="connsiteX3257" y="connsiteY3257"/>
                              </a:cxn>
                              <a:cxn ang="0">
                                <a:pos x="connsiteX3258" y="connsiteY3258"/>
                              </a:cxn>
                              <a:cxn ang="0">
                                <a:pos x="connsiteX3259" y="connsiteY3259"/>
                              </a:cxn>
                              <a:cxn ang="0">
                                <a:pos x="connsiteX3260" y="connsiteY3260"/>
                              </a:cxn>
                              <a:cxn ang="0">
                                <a:pos x="connsiteX3261" y="connsiteY3261"/>
                              </a:cxn>
                              <a:cxn ang="0">
                                <a:pos x="connsiteX3262" y="connsiteY3262"/>
                              </a:cxn>
                              <a:cxn ang="0">
                                <a:pos x="connsiteX3263" y="connsiteY3263"/>
                              </a:cxn>
                              <a:cxn ang="0">
                                <a:pos x="connsiteX3264" y="connsiteY3264"/>
                              </a:cxn>
                              <a:cxn ang="0">
                                <a:pos x="connsiteX3265" y="connsiteY3265"/>
                              </a:cxn>
                              <a:cxn ang="0">
                                <a:pos x="connsiteX3266" y="connsiteY3266"/>
                              </a:cxn>
                              <a:cxn ang="0">
                                <a:pos x="connsiteX3267" y="connsiteY3267"/>
                              </a:cxn>
                              <a:cxn ang="0">
                                <a:pos x="connsiteX3268" y="connsiteY3268"/>
                              </a:cxn>
                              <a:cxn ang="0">
                                <a:pos x="connsiteX3269" y="connsiteY3269"/>
                              </a:cxn>
                              <a:cxn ang="0">
                                <a:pos x="connsiteX3270" y="connsiteY3270"/>
                              </a:cxn>
                              <a:cxn ang="0">
                                <a:pos x="connsiteX3271" y="connsiteY3271"/>
                              </a:cxn>
                              <a:cxn ang="0">
                                <a:pos x="connsiteX3272" y="connsiteY3272"/>
                              </a:cxn>
                              <a:cxn ang="0">
                                <a:pos x="connsiteX3273" y="connsiteY3273"/>
                              </a:cxn>
                              <a:cxn ang="0">
                                <a:pos x="connsiteX3274" y="connsiteY3274"/>
                              </a:cxn>
                              <a:cxn ang="0">
                                <a:pos x="connsiteX3275" y="connsiteY3275"/>
                              </a:cxn>
                              <a:cxn ang="0">
                                <a:pos x="connsiteX3276" y="connsiteY3276"/>
                              </a:cxn>
                              <a:cxn ang="0">
                                <a:pos x="connsiteX3277" y="connsiteY3277"/>
                              </a:cxn>
                              <a:cxn ang="0">
                                <a:pos x="connsiteX3278" y="connsiteY3278"/>
                              </a:cxn>
                              <a:cxn ang="0">
                                <a:pos x="connsiteX3279" y="connsiteY3279"/>
                              </a:cxn>
                              <a:cxn ang="0">
                                <a:pos x="connsiteX3280" y="connsiteY3280"/>
                              </a:cxn>
                              <a:cxn ang="0">
                                <a:pos x="connsiteX3281" y="connsiteY3281"/>
                              </a:cxn>
                              <a:cxn ang="0">
                                <a:pos x="connsiteX3282" y="connsiteY3282"/>
                              </a:cxn>
                              <a:cxn ang="0">
                                <a:pos x="connsiteX3283" y="connsiteY3283"/>
                              </a:cxn>
                              <a:cxn ang="0">
                                <a:pos x="connsiteX3284" y="connsiteY3284"/>
                              </a:cxn>
                              <a:cxn ang="0">
                                <a:pos x="connsiteX3285" y="connsiteY3285"/>
                              </a:cxn>
                              <a:cxn ang="0">
                                <a:pos x="connsiteX3286" y="connsiteY3286"/>
                              </a:cxn>
                              <a:cxn ang="0">
                                <a:pos x="connsiteX3287" y="connsiteY3287"/>
                              </a:cxn>
                              <a:cxn ang="0">
                                <a:pos x="connsiteX3288" y="connsiteY3288"/>
                              </a:cxn>
                              <a:cxn ang="0">
                                <a:pos x="connsiteX3289" y="connsiteY3289"/>
                              </a:cxn>
                              <a:cxn ang="0">
                                <a:pos x="connsiteX3290" y="connsiteY3290"/>
                              </a:cxn>
                              <a:cxn ang="0">
                                <a:pos x="connsiteX3291" y="connsiteY3291"/>
                              </a:cxn>
                              <a:cxn ang="0">
                                <a:pos x="connsiteX3292" y="connsiteY3292"/>
                              </a:cxn>
                              <a:cxn ang="0">
                                <a:pos x="connsiteX3293" y="connsiteY3293"/>
                              </a:cxn>
                              <a:cxn ang="0">
                                <a:pos x="connsiteX3294" y="connsiteY3294"/>
                              </a:cxn>
                              <a:cxn ang="0">
                                <a:pos x="connsiteX3295" y="connsiteY3295"/>
                              </a:cxn>
                              <a:cxn ang="0">
                                <a:pos x="connsiteX3296" y="connsiteY3296"/>
                              </a:cxn>
                              <a:cxn ang="0">
                                <a:pos x="connsiteX3297" y="connsiteY3297"/>
                              </a:cxn>
                              <a:cxn ang="0">
                                <a:pos x="connsiteX3298" y="connsiteY3298"/>
                              </a:cxn>
                              <a:cxn ang="0">
                                <a:pos x="connsiteX3299" y="connsiteY3299"/>
                              </a:cxn>
                              <a:cxn ang="0">
                                <a:pos x="connsiteX3300" y="connsiteY3300"/>
                              </a:cxn>
                              <a:cxn ang="0">
                                <a:pos x="connsiteX3301" y="connsiteY3301"/>
                              </a:cxn>
                              <a:cxn ang="0">
                                <a:pos x="connsiteX3302" y="connsiteY3302"/>
                              </a:cxn>
                              <a:cxn ang="0">
                                <a:pos x="connsiteX3303" y="connsiteY3303"/>
                              </a:cxn>
                              <a:cxn ang="0">
                                <a:pos x="connsiteX3304" y="connsiteY3304"/>
                              </a:cxn>
                              <a:cxn ang="0">
                                <a:pos x="connsiteX3305" y="connsiteY3305"/>
                              </a:cxn>
                              <a:cxn ang="0">
                                <a:pos x="connsiteX3306" y="connsiteY3306"/>
                              </a:cxn>
                              <a:cxn ang="0">
                                <a:pos x="connsiteX3307" y="connsiteY3307"/>
                              </a:cxn>
                              <a:cxn ang="0">
                                <a:pos x="connsiteX3308" y="connsiteY3308"/>
                              </a:cxn>
                              <a:cxn ang="0">
                                <a:pos x="connsiteX3309" y="connsiteY3309"/>
                              </a:cxn>
                              <a:cxn ang="0">
                                <a:pos x="connsiteX3310" y="connsiteY3310"/>
                              </a:cxn>
                              <a:cxn ang="0">
                                <a:pos x="connsiteX3311" y="connsiteY3311"/>
                              </a:cxn>
                              <a:cxn ang="0">
                                <a:pos x="connsiteX3312" y="connsiteY3312"/>
                              </a:cxn>
                              <a:cxn ang="0">
                                <a:pos x="connsiteX3313" y="connsiteY3313"/>
                              </a:cxn>
                              <a:cxn ang="0">
                                <a:pos x="connsiteX3314" y="connsiteY3314"/>
                              </a:cxn>
                              <a:cxn ang="0">
                                <a:pos x="connsiteX3315" y="connsiteY3315"/>
                              </a:cxn>
                              <a:cxn ang="0">
                                <a:pos x="connsiteX3316" y="connsiteY3316"/>
                              </a:cxn>
                              <a:cxn ang="0">
                                <a:pos x="connsiteX3317" y="connsiteY3317"/>
                              </a:cxn>
                              <a:cxn ang="0">
                                <a:pos x="connsiteX3318" y="connsiteY3318"/>
                              </a:cxn>
                              <a:cxn ang="0">
                                <a:pos x="connsiteX3319" y="connsiteY3319"/>
                              </a:cxn>
                              <a:cxn ang="0">
                                <a:pos x="connsiteX3320" y="connsiteY3320"/>
                              </a:cxn>
                              <a:cxn ang="0">
                                <a:pos x="connsiteX3321" y="connsiteY3321"/>
                              </a:cxn>
                              <a:cxn ang="0">
                                <a:pos x="connsiteX3322" y="connsiteY3322"/>
                              </a:cxn>
                              <a:cxn ang="0">
                                <a:pos x="connsiteX3323" y="connsiteY3323"/>
                              </a:cxn>
                              <a:cxn ang="0">
                                <a:pos x="connsiteX3324" y="connsiteY3324"/>
                              </a:cxn>
                              <a:cxn ang="0">
                                <a:pos x="connsiteX3325" y="connsiteY3325"/>
                              </a:cxn>
                              <a:cxn ang="0">
                                <a:pos x="connsiteX3326" y="connsiteY3326"/>
                              </a:cxn>
                              <a:cxn ang="0">
                                <a:pos x="connsiteX3327" y="connsiteY3327"/>
                              </a:cxn>
                              <a:cxn ang="0">
                                <a:pos x="connsiteX3328" y="connsiteY3328"/>
                              </a:cxn>
                              <a:cxn ang="0">
                                <a:pos x="connsiteX3329" y="connsiteY3329"/>
                              </a:cxn>
                              <a:cxn ang="0">
                                <a:pos x="connsiteX3330" y="connsiteY3330"/>
                              </a:cxn>
                              <a:cxn ang="0">
                                <a:pos x="connsiteX3331" y="connsiteY3331"/>
                              </a:cxn>
                              <a:cxn ang="0">
                                <a:pos x="connsiteX3332" y="connsiteY3332"/>
                              </a:cxn>
                              <a:cxn ang="0">
                                <a:pos x="connsiteX3333" y="connsiteY3333"/>
                              </a:cxn>
                              <a:cxn ang="0">
                                <a:pos x="connsiteX3334" y="connsiteY3334"/>
                              </a:cxn>
                              <a:cxn ang="0">
                                <a:pos x="connsiteX3335" y="connsiteY3335"/>
                              </a:cxn>
                              <a:cxn ang="0">
                                <a:pos x="connsiteX3336" y="connsiteY3336"/>
                              </a:cxn>
                              <a:cxn ang="0">
                                <a:pos x="connsiteX3337" y="connsiteY3337"/>
                              </a:cxn>
                              <a:cxn ang="0">
                                <a:pos x="connsiteX3338" y="connsiteY3338"/>
                              </a:cxn>
                              <a:cxn ang="0">
                                <a:pos x="connsiteX3339" y="connsiteY3339"/>
                              </a:cxn>
                              <a:cxn ang="0">
                                <a:pos x="connsiteX3340" y="connsiteY3340"/>
                              </a:cxn>
                              <a:cxn ang="0">
                                <a:pos x="connsiteX3341" y="connsiteY3341"/>
                              </a:cxn>
                              <a:cxn ang="0">
                                <a:pos x="connsiteX3342" y="connsiteY3342"/>
                              </a:cxn>
                              <a:cxn ang="0">
                                <a:pos x="connsiteX3343" y="connsiteY3343"/>
                              </a:cxn>
                              <a:cxn ang="0">
                                <a:pos x="connsiteX3344" y="connsiteY3344"/>
                              </a:cxn>
                              <a:cxn ang="0">
                                <a:pos x="connsiteX3345" y="connsiteY3345"/>
                              </a:cxn>
                              <a:cxn ang="0">
                                <a:pos x="connsiteX3346" y="connsiteY3346"/>
                              </a:cxn>
                              <a:cxn ang="0">
                                <a:pos x="connsiteX3347" y="connsiteY3347"/>
                              </a:cxn>
                              <a:cxn ang="0">
                                <a:pos x="connsiteX3348" y="connsiteY3348"/>
                              </a:cxn>
                              <a:cxn ang="0">
                                <a:pos x="connsiteX3349" y="connsiteY3349"/>
                              </a:cxn>
                              <a:cxn ang="0">
                                <a:pos x="connsiteX3350" y="connsiteY3350"/>
                              </a:cxn>
                              <a:cxn ang="0">
                                <a:pos x="connsiteX3351" y="connsiteY3351"/>
                              </a:cxn>
                              <a:cxn ang="0">
                                <a:pos x="connsiteX3352" y="connsiteY3352"/>
                              </a:cxn>
                              <a:cxn ang="0">
                                <a:pos x="connsiteX3353" y="connsiteY3353"/>
                              </a:cxn>
                              <a:cxn ang="0">
                                <a:pos x="connsiteX3354" y="connsiteY3354"/>
                              </a:cxn>
                              <a:cxn ang="0">
                                <a:pos x="connsiteX3355" y="connsiteY3355"/>
                              </a:cxn>
                              <a:cxn ang="0">
                                <a:pos x="connsiteX3356" y="connsiteY3356"/>
                              </a:cxn>
                              <a:cxn ang="0">
                                <a:pos x="connsiteX3357" y="connsiteY3357"/>
                              </a:cxn>
                              <a:cxn ang="0">
                                <a:pos x="connsiteX3358" y="connsiteY3358"/>
                              </a:cxn>
                              <a:cxn ang="0">
                                <a:pos x="connsiteX3359" y="connsiteY3359"/>
                              </a:cxn>
                              <a:cxn ang="0">
                                <a:pos x="connsiteX3360" y="connsiteY3360"/>
                              </a:cxn>
                              <a:cxn ang="0">
                                <a:pos x="connsiteX3361" y="connsiteY3361"/>
                              </a:cxn>
                              <a:cxn ang="0">
                                <a:pos x="connsiteX3362" y="connsiteY3362"/>
                              </a:cxn>
                              <a:cxn ang="0">
                                <a:pos x="connsiteX3363" y="connsiteY3363"/>
                              </a:cxn>
                              <a:cxn ang="0">
                                <a:pos x="connsiteX3364" y="connsiteY3364"/>
                              </a:cxn>
                              <a:cxn ang="0">
                                <a:pos x="connsiteX3365" y="connsiteY3365"/>
                              </a:cxn>
                              <a:cxn ang="0">
                                <a:pos x="connsiteX3366" y="connsiteY3366"/>
                              </a:cxn>
                              <a:cxn ang="0">
                                <a:pos x="connsiteX3367" y="connsiteY3367"/>
                              </a:cxn>
                              <a:cxn ang="0">
                                <a:pos x="connsiteX3368" y="connsiteY3368"/>
                              </a:cxn>
                              <a:cxn ang="0">
                                <a:pos x="connsiteX3369" y="connsiteY3369"/>
                              </a:cxn>
                              <a:cxn ang="0">
                                <a:pos x="connsiteX3370" y="connsiteY3370"/>
                              </a:cxn>
                              <a:cxn ang="0">
                                <a:pos x="connsiteX3371" y="connsiteY3371"/>
                              </a:cxn>
                              <a:cxn ang="0">
                                <a:pos x="connsiteX3372" y="connsiteY3372"/>
                              </a:cxn>
                              <a:cxn ang="0">
                                <a:pos x="connsiteX3373" y="connsiteY3373"/>
                              </a:cxn>
                              <a:cxn ang="0">
                                <a:pos x="connsiteX3374" y="connsiteY3374"/>
                              </a:cxn>
                              <a:cxn ang="0">
                                <a:pos x="connsiteX3375" y="connsiteY3375"/>
                              </a:cxn>
                              <a:cxn ang="0">
                                <a:pos x="connsiteX3376" y="connsiteY3376"/>
                              </a:cxn>
                              <a:cxn ang="0">
                                <a:pos x="connsiteX3377" y="connsiteY3377"/>
                              </a:cxn>
                              <a:cxn ang="0">
                                <a:pos x="connsiteX3378" y="connsiteY3378"/>
                              </a:cxn>
                              <a:cxn ang="0">
                                <a:pos x="connsiteX3379" y="connsiteY3379"/>
                              </a:cxn>
                              <a:cxn ang="0">
                                <a:pos x="connsiteX3380" y="connsiteY3380"/>
                              </a:cxn>
                              <a:cxn ang="0">
                                <a:pos x="connsiteX3381" y="connsiteY3381"/>
                              </a:cxn>
                              <a:cxn ang="0">
                                <a:pos x="connsiteX3382" y="connsiteY3382"/>
                              </a:cxn>
                              <a:cxn ang="0">
                                <a:pos x="connsiteX3383" y="connsiteY3383"/>
                              </a:cxn>
                              <a:cxn ang="0">
                                <a:pos x="connsiteX3384" y="connsiteY3384"/>
                              </a:cxn>
                              <a:cxn ang="0">
                                <a:pos x="connsiteX3385" y="connsiteY3385"/>
                              </a:cxn>
                              <a:cxn ang="0">
                                <a:pos x="connsiteX3386" y="connsiteY3386"/>
                              </a:cxn>
                              <a:cxn ang="0">
                                <a:pos x="connsiteX3387" y="connsiteY3387"/>
                              </a:cxn>
                              <a:cxn ang="0">
                                <a:pos x="connsiteX3388" y="connsiteY3388"/>
                              </a:cxn>
                              <a:cxn ang="0">
                                <a:pos x="connsiteX3389" y="connsiteY3389"/>
                              </a:cxn>
                              <a:cxn ang="0">
                                <a:pos x="connsiteX3390" y="connsiteY3390"/>
                              </a:cxn>
                              <a:cxn ang="0">
                                <a:pos x="connsiteX3391" y="connsiteY3391"/>
                              </a:cxn>
                              <a:cxn ang="0">
                                <a:pos x="connsiteX3392" y="connsiteY3392"/>
                              </a:cxn>
                              <a:cxn ang="0">
                                <a:pos x="connsiteX3393" y="connsiteY3393"/>
                              </a:cxn>
                              <a:cxn ang="0">
                                <a:pos x="connsiteX3394" y="connsiteY3394"/>
                              </a:cxn>
                              <a:cxn ang="0">
                                <a:pos x="connsiteX3395" y="connsiteY3395"/>
                              </a:cxn>
                              <a:cxn ang="0">
                                <a:pos x="connsiteX3396" y="connsiteY3396"/>
                              </a:cxn>
                              <a:cxn ang="0">
                                <a:pos x="connsiteX3397" y="connsiteY3397"/>
                              </a:cxn>
                              <a:cxn ang="0">
                                <a:pos x="connsiteX3398" y="connsiteY3398"/>
                              </a:cxn>
                              <a:cxn ang="0">
                                <a:pos x="connsiteX3399" y="connsiteY3399"/>
                              </a:cxn>
                              <a:cxn ang="0">
                                <a:pos x="connsiteX3400" y="connsiteY3400"/>
                              </a:cxn>
                              <a:cxn ang="0">
                                <a:pos x="connsiteX3401" y="connsiteY3401"/>
                              </a:cxn>
                              <a:cxn ang="0">
                                <a:pos x="connsiteX3402" y="connsiteY3402"/>
                              </a:cxn>
                              <a:cxn ang="0">
                                <a:pos x="connsiteX3403" y="connsiteY3403"/>
                              </a:cxn>
                              <a:cxn ang="0">
                                <a:pos x="connsiteX3404" y="connsiteY3404"/>
                              </a:cxn>
                              <a:cxn ang="0">
                                <a:pos x="connsiteX3405" y="connsiteY3405"/>
                              </a:cxn>
                              <a:cxn ang="0">
                                <a:pos x="connsiteX3406" y="connsiteY3406"/>
                              </a:cxn>
                              <a:cxn ang="0">
                                <a:pos x="connsiteX3407" y="connsiteY3407"/>
                              </a:cxn>
                              <a:cxn ang="0">
                                <a:pos x="connsiteX3408" y="connsiteY3408"/>
                              </a:cxn>
                              <a:cxn ang="0">
                                <a:pos x="connsiteX3409" y="connsiteY3409"/>
                              </a:cxn>
                              <a:cxn ang="0">
                                <a:pos x="connsiteX3410" y="connsiteY3410"/>
                              </a:cxn>
                              <a:cxn ang="0">
                                <a:pos x="connsiteX3411" y="connsiteY3411"/>
                              </a:cxn>
                              <a:cxn ang="0">
                                <a:pos x="connsiteX3412" y="connsiteY3412"/>
                              </a:cxn>
                              <a:cxn ang="0">
                                <a:pos x="connsiteX3413" y="connsiteY3413"/>
                              </a:cxn>
                              <a:cxn ang="0">
                                <a:pos x="connsiteX3414" y="connsiteY3414"/>
                              </a:cxn>
                              <a:cxn ang="0">
                                <a:pos x="connsiteX3415" y="connsiteY3415"/>
                              </a:cxn>
                              <a:cxn ang="0">
                                <a:pos x="connsiteX3416" y="connsiteY3416"/>
                              </a:cxn>
                              <a:cxn ang="0">
                                <a:pos x="connsiteX3417" y="connsiteY3417"/>
                              </a:cxn>
                              <a:cxn ang="0">
                                <a:pos x="connsiteX3418" y="connsiteY3418"/>
                              </a:cxn>
                              <a:cxn ang="0">
                                <a:pos x="connsiteX3419" y="connsiteY3419"/>
                              </a:cxn>
                              <a:cxn ang="0">
                                <a:pos x="connsiteX3420" y="connsiteY3420"/>
                              </a:cxn>
                              <a:cxn ang="0">
                                <a:pos x="connsiteX3421" y="connsiteY3421"/>
                              </a:cxn>
                              <a:cxn ang="0">
                                <a:pos x="connsiteX3422" y="connsiteY3422"/>
                              </a:cxn>
                              <a:cxn ang="0">
                                <a:pos x="connsiteX3423" y="connsiteY3423"/>
                              </a:cxn>
                              <a:cxn ang="0">
                                <a:pos x="connsiteX3424" y="connsiteY3424"/>
                              </a:cxn>
                              <a:cxn ang="0">
                                <a:pos x="connsiteX3425" y="connsiteY3425"/>
                              </a:cxn>
                              <a:cxn ang="0">
                                <a:pos x="connsiteX3426" y="connsiteY3426"/>
                              </a:cxn>
                              <a:cxn ang="0">
                                <a:pos x="connsiteX3427" y="connsiteY3427"/>
                              </a:cxn>
                              <a:cxn ang="0">
                                <a:pos x="connsiteX3428" y="connsiteY3428"/>
                              </a:cxn>
                              <a:cxn ang="0">
                                <a:pos x="connsiteX3429" y="connsiteY3429"/>
                              </a:cxn>
                              <a:cxn ang="0">
                                <a:pos x="connsiteX3430" y="connsiteY3430"/>
                              </a:cxn>
                              <a:cxn ang="0">
                                <a:pos x="connsiteX3431" y="connsiteY3431"/>
                              </a:cxn>
                              <a:cxn ang="0">
                                <a:pos x="connsiteX3432" y="connsiteY3432"/>
                              </a:cxn>
                              <a:cxn ang="0">
                                <a:pos x="connsiteX3433" y="connsiteY3433"/>
                              </a:cxn>
                              <a:cxn ang="0">
                                <a:pos x="connsiteX3434" y="connsiteY3434"/>
                              </a:cxn>
                              <a:cxn ang="0">
                                <a:pos x="connsiteX3435" y="connsiteY3435"/>
                              </a:cxn>
                              <a:cxn ang="0">
                                <a:pos x="connsiteX3436" y="connsiteY3436"/>
                              </a:cxn>
                              <a:cxn ang="0">
                                <a:pos x="connsiteX3437" y="connsiteY3437"/>
                              </a:cxn>
                              <a:cxn ang="0">
                                <a:pos x="connsiteX3438" y="connsiteY3438"/>
                              </a:cxn>
                              <a:cxn ang="0">
                                <a:pos x="connsiteX3439" y="connsiteY3439"/>
                              </a:cxn>
                              <a:cxn ang="0">
                                <a:pos x="connsiteX3440" y="connsiteY3440"/>
                              </a:cxn>
                              <a:cxn ang="0">
                                <a:pos x="connsiteX3441" y="connsiteY3441"/>
                              </a:cxn>
                              <a:cxn ang="0">
                                <a:pos x="connsiteX3442" y="connsiteY3442"/>
                              </a:cxn>
                              <a:cxn ang="0">
                                <a:pos x="connsiteX3443" y="connsiteY3443"/>
                              </a:cxn>
                              <a:cxn ang="0">
                                <a:pos x="connsiteX3444" y="connsiteY3444"/>
                              </a:cxn>
                              <a:cxn ang="0">
                                <a:pos x="connsiteX3445" y="connsiteY3445"/>
                              </a:cxn>
                              <a:cxn ang="0">
                                <a:pos x="connsiteX3446" y="connsiteY3446"/>
                              </a:cxn>
                              <a:cxn ang="0">
                                <a:pos x="connsiteX3447" y="connsiteY3447"/>
                              </a:cxn>
                              <a:cxn ang="0">
                                <a:pos x="connsiteX3448" y="connsiteY3448"/>
                              </a:cxn>
                              <a:cxn ang="0">
                                <a:pos x="connsiteX3449" y="connsiteY3449"/>
                              </a:cxn>
                              <a:cxn ang="0">
                                <a:pos x="connsiteX3450" y="connsiteY3450"/>
                              </a:cxn>
                              <a:cxn ang="0">
                                <a:pos x="connsiteX3451" y="connsiteY3451"/>
                              </a:cxn>
                              <a:cxn ang="0">
                                <a:pos x="connsiteX3452" y="connsiteY3452"/>
                              </a:cxn>
                              <a:cxn ang="0">
                                <a:pos x="connsiteX3453" y="connsiteY3453"/>
                              </a:cxn>
                              <a:cxn ang="0">
                                <a:pos x="connsiteX3454" y="connsiteY3454"/>
                              </a:cxn>
                              <a:cxn ang="0">
                                <a:pos x="connsiteX3455" y="connsiteY3455"/>
                              </a:cxn>
                              <a:cxn ang="0">
                                <a:pos x="connsiteX3456" y="connsiteY3456"/>
                              </a:cxn>
                              <a:cxn ang="0">
                                <a:pos x="connsiteX3457" y="connsiteY3457"/>
                              </a:cxn>
                              <a:cxn ang="0">
                                <a:pos x="connsiteX3458" y="connsiteY3458"/>
                              </a:cxn>
                              <a:cxn ang="0">
                                <a:pos x="connsiteX3459" y="connsiteY3459"/>
                              </a:cxn>
                              <a:cxn ang="0">
                                <a:pos x="connsiteX3460" y="connsiteY3460"/>
                              </a:cxn>
                              <a:cxn ang="0">
                                <a:pos x="connsiteX3461" y="connsiteY3461"/>
                              </a:cxn>
                              <a:cxn ang="0">
                                <a:pos x="connsiteX3462" y="connsiteY3462"/>
                              </a:cxn>
                              <a:cxn ang="0">
                                <a:pos x="connsiteX3463" y="connsiteY3463"/>
                              </a:cxn>
                              <a:cxn ang="0">
                                <a:pos x="connsiteX3464" y="connsiteY3464"/>
                              </a:cxn>
                              <a:cxn ang="0">
                                <a:pos x="connsiteX3465" y="connsiteY3465"/>
                              </a:cxn>
                              <a:cxn ang="0">
                                <a:pos x="connsiteX3466" y="connsiteY3466"/>
                              </a:cxn>
                              <a:cxn ang="0">
                                <a:pos x="connsiteX3467" y="connsiteY3467"/>
                              </a:cxn>
                              <a:cxn ang="0">
                                <a:pos x="connsiteX3468" y="connsiteY3468"/>
                              </a:cxn>
                              <a:cxn ang="0">
                                <a:pos x="connsiteX3469" y="connsiteY3469"/>
                              </a:cxn>
                              <a:cxn ang="0">
                                <a:pos x="connsiteX3470" y="connsiteY3470"/>
                              </a:cxn>
                              <a:cxn ang="0">
                                <a:pos x="connsiteX3471" y="connsiteY3471"/>
                              </a:cxn>
                              <a:cxn ang="0">
                                <a:pos x="connsiteX3472" y="connsiteY3472"/>
                              </a:cxn>
                              <a:cxn ang="0">
                                <a:pos x="connsiteX3473" y="connsiteY3473"/>
                              </a:cxn>
                              <a:cxn ang="0">
                                <a:pos x="connsiteX3474" y="connsiteY3474"/>
                              </a:cxn>
                              <a:cxn ang="0">
                                <a:pos x="connsiteX3475" y="connsiteY3475"/>
                              </a:cxn>
                              <a:cxn ang="0">
                                <a:pos x="connsiteX3476" y="connsiteY3476"/>
                              </a:cxn>
                              <a:cxn ang="0">
                                <a:pos x="connsiteX3477" y="connsiteY3477"/>
                              </a:cxn>
                              <a:cxn ang="0">
                                <a:pos x="connsiteX3478" y="connsiteY3478"/>
                              </a:cxn>
                              <a:cxn ang="0">
                                <a:pos x="connsiteX3479" y="connsiteY3479"/>
                              </a:cxn>
                              <a:cxn ang="0">
                                <a:pos x="connsiteX3480" y="connsiteY3480"/>
                              </a:cxn>
                              <a:cxn ang="0">
                                <a:pos x="connsiteX3481" y="connsiteY3481"/>
                              </a:cxn>
                              <a:cxn ang="0">
                                <a:pos x="connsiteX3482" y="connsiteY3482"/>
                              </a:cxn>
                              <a:cxn ang="0">
                                <a:pos x="connsiteX3483" y="connsiteY3483"/>
                              </a:cxn>
                              <a:cxn ang="0">
                                <a:pos x="connsiteX3484" y="connsiteY3484"/>
                              </a:cxn>
                              <a:cxn ang="0">
                                <a:pos x="connsiteX3485" y="connsiteY3485"/>
                              </a:cxn>
                              <a:cxn ang="0">
                                <a:pos x="connsiteX3486" y="connsiteY3486"/>
                              </a:cxn>
                              <a:cxn ang="0">
                                <a:pos x="connsiteX3487" y="connsiteY3487"/>
                              </a:cxn>
                              <a:cxn ang="0">
                                <a:pos x="connsiteX3488" y="connsiteY3488"/>
                              </a:cxn>
                              <a:cxn ang="0">
                                <a:pos x="connsiteX3489" y="connsiteY3489"/>
                              </a:cxn>
                              <a:cxn ang="0">
                                <a:pos x="connsiteX3490" y="connsiteY3490"/>
                              </a:cxn>
                              <a:cxn ang="0">
                                <a:pos x="connsiteX3491" y="connsiteY3491"/>
                              </a:cxn>
                              <a:cxn ang="0">
                                <a:pos x="connsiteX3492" y="connsiteY3492"/>
                              </a:cxn>
                              <a:cxn ang="0">
                                <a:pos x="connsiteX3493" y="connsiteY3493"/>
                              </a:cxn>
                              <a:cxn ang="0">
                                <a:pos x="connsiteX3494" y="connsiteY3494"/>
                              </a:cxn>
                              <a:cxn ang="0">
                                <a:pos x="connsiteX3495" y="connsiteY3495"/>
                              </a:cxn>
                              <a:cxn ang="0">
                                <a:pos x="connsiteX3496" y="connsiteY3496"/>
                              </a:cxn>
                              <a:cxn ang="0">
                                <a:pos x="connsiteX3497" y="connsiteY3497"/>
                              </a:cxn>
                              <a:cxn ang="0">
                                <a:pos x="connsiteX3498" y="connsiteY3498"/>
                              </a:cxn>
                              <a:cxn ang="0">
                                <a:pos x="connsiteX3499" y="connsiteY3499"/>
                              </a:cxn>
                              <a:cxn ang="0">
                                <a:pos x="connsiteX3500" y="connsiteY3500"/>
                              </a:cxn>
                              <a:cxn ang="0">
                                <a:pos x="connsiteX3501" y="connsiteY3501"/>
                              </a:cxn>
                              <a:cxn ang="0">
                                <a:pos x="connsiteX3502" y="connsiteY3502"/>
                              </a:cxn>
                              <a:cxn ang="0">
                                <a:pos x="connsiteX3503" y="connsiteY3503"/>
                              </a:cxn>
                              <a:cxn ang="0">
                                <a:pos x="connsiteX3504" y="connsiteY3504"/>
                              </a:cxn>
                              <a:cxn ang="0">
                                <a:pos x="connsiteX3505" y="connsiteY3505"/>
                              </a:cxn>
                              <a:cxn ang="0">
                                <a:pos x="connsiteX3506" y="connsiteY3506"/>
                              </a:cxn>
                              <a:cxn ang="0">
                                <a:pos x="connsiteX3507" y="connsiteY3507"/>
                              </a:cxn>
                              <a:cxn ang="0">
                                <a:pos x="connsiteX3508" y="connsiteY3508"/>
                              </a:cxn>
                              <a:cxn ang="0">
                                <a:pos x="connsiteX3509" y="connsiteY3509"/>
                              </a:cxn>
                              <a:cxn ang="0">
                                <a:pos x="connsiteX3510" y="connsiteY3510"/>
                              </a:cxn>
                              <a:cxn ang="0">
                                <a:pos x="connsiteX3511" y="connsiteY3511"/>
                              </a:cxn>
                              <a:cxn ang="0">
                                <a:pos x="connsiteX3512" y="connsiteY3512"/>
                              </a:cxn>
                              <a:cxn ang="0">
                                <a:pos x="connsiteX3513" y="connsiteY3513"/>
                              </a:cxn>
                              <a:cxn ang="0">
                                <a:pos x="connsiteX3514" y="connsiteY3514"/>
                              </a:cxn>
                              <a:cxn ang="0">
                                <a:pos x="connsiteX3515" y="connsiteY3515"/>
                              </a:cxn>
                              <a:cxn ang="0">
                                <a:pos x="connsiteX3516" y="connsiteY3516"/>
                              </a:cxn>
                              <a:cxn ang="0">
                                <a:pos x="connsiteX3517" y="connsiteY3517"/>
                              </a:cxn>
                              <a:cxn ang="0">
                                <a:pos x="connsiteX3518" y="connsiteY3518"/>
                              </a:cxn>
                              <a:cxn ang="0">
                                <a:pos x="connsiteX3519" y="connsiteY3519"/>
                              </a:cxn>
                              <a:cxn ang="0">
                                <a:pos x="connsiteX3520" y="connsiteY3520"/>
                              </a:cxn>
                              <a:cxn ang="0">
                                <a:pos x="connsiteX3521" y="connsiteY3521"/>
                              </a:cxn>
                              <a:cxn ang="0">
                                <a:pos x="connsiteX3522" y="connsiteY3522"/>
                              </a:cxn>
                              <a:cxn ang="0">
                                <a:pos x="connsiteX3523" y="connsiteY3523"/>
                              </a:cxn>
                              <a:cxn ang="0">
                                <a:pos x="connsiteX3524" y="connsiteY3524"/>
                              </a:cxn>
                              <a:cxn ang="0">
                                <a:pos x="connsiteX3525" y="connsiteY3525"/>
                              </a:cxn>
                              <a:cxn ang="0">
                                <a:pos x="connsiteX3526" y="connsiteY3526"/>
                              </a:cxn>
                              <a:cxn ang="0">
                                <a:pos x="connsiteX3527" y="connsiteY3527"/>
                              </a:cxn>
                              <a:cxn ang="0">
                                <a:pos x="connsiteX3528" y="connsiteY3528"/>
                              </a:cxn>
                              <a:cxn ang="0">
                                <a:pos x="connsiteX3529" y="connsiteY3529"/>
                              </a:cxn>
                              <a:cxn ang="0">
                                <a:pos x="connsiteX3530" y="connsiteY3530"/>
                              </a:cxn>
                              <a:cxn ang="0">
                                <a:pos x="connsiteX3531" y="connsiteY3531"/>
                              </a:cxn>
                              <a:cxn ang="0">
                                <a:pos x="connsiteX3532" y="connsiteY3532"/>
                              </a:cxn>
                              <a:cxn ang="0">
                                <a:pos x="connsiteX3533" y="connsiteY3533"/>
                              </a:cxn>
                              <a:cxn ang="0">
                                <a:pos x="connsiteX3534" y="connsiteY3534"/>
                              </a:cxn>
                              <a:cxn ang="0">
                                <a:pos x="connsiteX3535" y="connsiteY3535"/>
                              </a:cxn>
                              <a:cxn ang="0">
                                <a:pos x="connsiteX3536" y="connsiteY3536"/>
                              </a:cxn>
                              <a:cxn ang="0">
                                <a:pos x="connsiteX3537" y="connsiteY3537"/>
                              </a:cxn>
                              <a:cxn ang="0">
                                <a:pos x="connsiteX3538" y="connsiteY3538"/>
                              </a:cxn>
                              <a:cxn ang="0">
                                <a:pos x="connsiteX3539" y="connsiteY3539"/>
                              </a:cxn>
                              <a:cxn ang="0">
                                <a:pos x="connsiteX3540" y="connsiteY3540"/>
                              </a:cxn>
                              <a:cxn ang="0">
                                <a:pos x="connsiteX3541" y="connsiteY3541"/>
                              </a:cxn>
                              <a:cxn ang="0">
                                <a:pos x="connsiteX3542" y="connsiteY3542"/>
                              </a:cxn>
                              <a:cxn ang="0">
                                <a:pos x="connsiteX3543" y="connsiteY3543"/>
                              </a:cxn>
                              <a:cxn ang="0">
                                <a:pos x="connsiteX3544" y="connsiteY3544"/>
                              </a:cxn>
                              <a:cxn ang="0">
                                <a:pos x="connsiteX3545" y="connsiteY3545"/>
                              </a:cxn>
                              <a:cxn ang="0">
                                <a:pos x="connsiteX3546" y="connsiteY3546"/>
                              </a:cxn>
                              <a:cxn ang="0">
                                <a:pos x="connsiteX3547" y="connsiteY3547"/>
                              </a:cxn>
                              <a:cxn ang="0">
                                <a:pos x="connsiteX3548" y="connsiteY3548"/>
                              </a:cxn>
                              <a:cxn ang="0">
                                <a:pos x="connsiteX3549" y="connsiteY3549"/>
                              </a:cxn>
                              <a:cxn ang="0">
                                <a:pos x="connsiteX3550" y="connsiteY3550"/>
                              </a:cxn>
                              <a:cxn ang="0">
                                <a:pos x="connsiteX3551" y="connsiteY3551"/>
                              </a:cxn>
                              <a:cxn ang="0">
                                <a:pos x="connsiteX3552" y="connsiteY3552"/>
                              </a:cxn>
                              <a:cxn ang="0">
                                <a:pos x="connsiteX3553" y="connsiteY3553"/>
                              </a:cxn>
                              <a:cxn ang="0">
                                <a:pos x="connsiteX3554" y="connsiteY3554"/>
                              </a:cxn>
                              <a:cxn ang="0">
                                <a:pos x="connsiteX3555" y="connsiteY3555"/>
                              </a:cxn>
                              <a:cxn ang="0">
                                <a:pos x="connsiteX3556" y="connsiteY3556"/>
                              </a:cxn>
                              <a:cxn ang="0">
                                <a:pos x="connsiteX3557" y="connsiteY3557"/>
                              </a:cxn>
                              <a:cxn ang="0">
                                <a:pos x="connsiteX3558" y="connsiteY3558"/>
                              </a:cxn>
                              <a:cxn ang="0">
                                <a:pos x="connsiteX3559" y="connsiteY3559"/>
                              </a:cxn>
                              <a:cxn ang="0">
                                <a:pos x="connsiteX3560" y="connsiteY3560"/>
                              </a:cxn>
                              <a:cxn ang="0">
                                <a:pos x="connsiteX3561" y="connsiteY3561"/>
                              </a:cxn>
                              <a:cxn ang="0">
                                <a:pos x="connsiteX3562" y="connsiteY3562"/>
                              </a:cxn>
                              <a:cxn ang="0">
                                <a:pos x="connsiteX3563" y="connsiteY3563"/>
                              </a:cxn>
                              <a:cxn ang="0">
                                <a:pos x="connsiteX3564" y="connsiteY3564"/>
                              </a:cxn>
                              <a:cxn ang="0">
                                <a:pos x="connsiteX3565" y="connsiteY3565"/>
                              </a:cxn>
                              <a:cxn ang="0">
                                <a:pos x="connsiteX3566" y="connsiteY3566"/>
                              </a:cxn>
                              <a:cxn ang="0">
                                <a:pos x="connsiteX3567" y="connsiteY3567"/>
                              </a:cxn>
                              <a:cxn ang="0">
                                <a:pos x="connsiteX3568" y="connsiteY3568"/>
                              </a:cxn>
                              <a:cxn ang="0">
                                <a:pos x="connsiteX3569" y="connsiteY3569"/>
                              </a:cxn>
                              <a:cxn ang="0">
                                <a:pos x="connsiteX3570" y="connsiteY3570"/>
                              </a:cxn>
                              <a:cxn ang="0">
                                <a:pos x="connsiteX3571" y="connsiteY3571"/>
                              </a:cxn>
                              <a:cxn ang="0">
                                <a:pos x="connsiteX3572" y="connsiteY3572"/>
                              </a:cxn>
                              <a:cxn ang="0">
                                <a:pos x="connsiteX3573" y="connsiteY3573"/>
                              </a:cxn>
                              <a:cxn ang="0">
                                <a:pos x="connsiteX3574" y="connsiteY3574"/>
                              </a:cxn>
                              <a:cxn ang="0">
                                <a:pos x="connsiteX3575" y="connsiteY3575"/>
                              </a:cxn>
                              <a:cxn ang="0">
                                <a:pos x="connsiteX3576" y="connsiteY3576"/>
                              </a:cxn>
                              <a:cxn ang="0">
                                <a:pos x="connsiteX3577" y="connsiteY3577"/>
                              </a:cxn>
                              <a:cxn ang="0">
                                <a:pos x="connsiteX3578" y="connsiteY3578"/>
                              </a:cxn>
                              <a:cxn ang="0">
                                <a:pos x="connsiteX3579" y="connsiteY3579"/>
                              </a:cxn>
                              <a:cxn ang="0">
                                <a:pos x="connsiteX3580" y="connsiteY3580"/>
                              </a:cxn>
                              <a:cxn ang="0">
                                <a:pos x="connsiteX3581" y="connsiteY3581"/>
                              </a:cxn>
                              <a:cxn ang="0">
                                <a:pos x="connsiteX3582" y="connsiteY3582"/>
                              </a:cxn>
                              <a:cxn ang="0">
                                <a:pos x="connsiteX3583" y="connsiteY3583"/>
                              </a:cxn>
                              <a:cxn ang="0">
                                <a:pos x="connsiteX3584" y="connsiteY3584"/>
                              </a:cxn>
                              <a:cxn ang="0">
                                <a:pos x="connsiteX3585" y="connsiteY3585"/>
                              </a:cxn>
                              <a:cxn ang="0">
                                <a:pos x="connsiteX3586" y="connsiteY3586"/>
                              </a:cxn>
                              <a:cxn ang="0">
                                <a:pos x="connsiteX3587" y="connsiteY3587"/>
                              </a:cxn>
                              <a:cxn ang="0">
                                <a:pos x="connsiteX3588" y="connsiteY3588"/>
                              </a:cxn>
                              <a:cxn ang="0">
                                <a:pos x="connsiteX3589" y="connsiteY3589"/>
                              </a:cxn>
                              <a:cxn ang="0">
                                <a:pos x="connsiteX3590" y="connsiteY3590"/>
                              </a:cxn>
                              <a:cxn ang="0">
                                <a:pos x="connsiteX3591" y="connsiteY3591"/>
                              </a:cxn>
                              <a:cxn ang="0">
                                <a:pos x="connsiteX3592" y="connsiteY3592"/>
                              </a:cxn>
                              <a:cxn ang="0">
                                <a:pos x="connsiteX3593" y="connsiteY3593"/>
                              </a:cxn>
                              <a:cxn ang="0">
                                <a:pos x="connsiteX3594" y="connsiteY3594"/>
                              </a:cxn>
                              <a:cxn ang="0">
                                <a:pos x="connsiteX3595" y="connsiteY3595"/>
                              </a:cxn>
                              <a:cxn ang="0">
                                <a:pos x="connsiteX3596" y="connsiteY3596"/>
                              </a:cxn>
                              <a:cxn ang="0">
                                <a:pos x="connsiteX3597" y="connsiteY3597"/>
                              </a:cxn>
                              <a:cxn ang="0">
                                <a:pos x="connsiteX3598" y="connsiteY3598"/>
                              </a:cxn>
                              <a:cxn ang="0">
                                <a:pos x="connsiteX3599" y="connsiteY3599"/>
                              </a:cxn>
                              <a:cxn ang="0">
                                <a:pos x="connsiteX3600" y="connsiteY3600"/>
                              </a:cxn>
                              <a:cxn ang="0">
                                <a:pos x="connsiteX3601" y="connsiteY3601"/>
                              </a:cxn>
                              <a:cxn ang="0">
                                <a:pos x="connsiteX3602" y="connsiteY3602"/>
                              </a:cxn>
                              <a:cxn ang="0">
                                <a:pos x="connsiteX3603" y="connsiteY3603"/>
                              </a:cxn>
                              <a:cxn ang="0">
                                <a:pos x="connsiteX3604" y="connsiteY3604"/>
                              </a:cxn>
                              <a:cxn ang="0">
                                <a:pos x="connsiteX3605" y="connsiteY3605"/>
                              </a:cxn>
                              <a:cxn ang="0">
                                <a:pos x="connsiteX3606" y="connsiteY3606"/>
                              </a:cxn>
                              <a:cxn ang="0">
                                <a:pos x="connsiteX3607" y="connsiteY3607"/>
                              </a:cxn>
                              <a:cxn ang="0">
                                <a:pos x="connsiteX3608" y="connsiteY3608"/>
                              </a:cxn>
                              <a:cxn ang="0">
                                <a:pos x="connsiteX3609" y="connsiteY3609"/>
                              </a:cxn>
                              <a:cxn ang="0">
                                <a:pos x="connsiteX3610" y="connsiteY3610"/>
                              </a:cxn>
                              <a:cxn ang="0">
                                <a:pos x="connsiteX3611" y="connsiteY3611"/>
                              </a:cxn>
                              <a:cxn ang="0">
                                <a:pos x="connsiteX3612" y="connsiteY3612"/>
                              </a:cxn>
                              <a:cxn ang="0">
                                <a:pos x="connsiteX3613" y="connsiteY3613"/>
                              </a:cxn>
                              <a:cxn ang="0">
                                <a:pos x="connsiteX3614" y="connsiteY3614"/>
                              </a:cxn>
                              <a:cxn ang="0">
                                <a:pos x="connsiteX3615" y="connsiteY3615"/>
                              </a:cxn>
                              <a:cxn ang="0">
                                <a:pos x="connsiteX3616" y="connsiteY3616"/>
                              </a:cxn>
                              <a:cxn ang="0">
                                <a:pos x="connsiteX3617" y="connsiteY3617"/>
                              </a:cxn>
                              <a:cxn ang="0">
                                <a:pos x="connsiteX3618" y="connsiteY3618"/>
                              </a:cxn>
                              <a:cxn ang="0">
                                <a:pos x="connsiteX3619" y="connsiteY3619"/>
                              </a:cxn>
                              <a:cxn ang="0">
                                <a:pos x="connsiteX3620" y="connsiteY3620"/>
                              </a:cxn>
                              <a:cxn ang="0">
                                <a:pos x="connsiteX3621" y="connsiteY3621"/>
                              </a:cxn>
                              <a:cxn ang="0">
                                <a:pos x="connsiteX3622" y="connsiteY3622"/>
                              </a:cxn>
                              <a:cxn ang="0">
                                <a:pos x="connsiteX3623" y="connsiteY3623"/>
                              </a:cxn>
                              <a:cxn ang="0">
                                <a:pos x="connsiteX3624" y="connsiteY3624"/>
                              </a:cxn>
                              <a:cxn ang="0">
                                <a:pos x="connsiteX3625" y="connsiteY3625"/>
                              </a:cxn>
                              <a:cxn ang="0">
                                <a:pos x="connsiteX3626" y="connsiteY3626"/>
                              </a:cxn>
                              <a:cxn ang="0">
                                <a:pos x="connsiteX3627" y="connsiteY3627"/>
                              </a:cxn>
                              <a:cxn ang="0">
                                <a:pos x="connsiteX3628" y="connsiteY3628"/>
                              </a:cxn>
                              <a:cxn ang="0">
                                <a:pos x="connsiteX3629" y="connsiteY3629"/>
                              </a:cxn>
                              <a:cxn ang="0">
                                <a:pos x="connsiteX3630" y="connsiteY3630"/>
                              </a:cxn>
                              <a:cxn ang="0">
                                <a:pos x="connsiteX3631" y="connsiteY3631"/>
                              </a:cxn>
                              <a:cxn ang="0">
                                <a:pos x="connsiteX3632" y="connsiteY3632"/>
                              </a:cxn>
                              <a:cxn ang="0">
                                <a:pos x="connsiteX3633" y="connsiteY3633"/>
                              </a:cxn>
                              <a:cxn ang="0">
                                <a:pos x="connsiteX3634" y="connsiteY3634"/>
                              </a:cxn>
                              <a:cxn ang="0">
                                <a:pos x="connsiteX3635" y="connsiteY3635"/>
                              </a:cxn>
                              <a:cxn ang="0">
                                <a:pos x="connsiteX3636" y="connsiteY3636"/>
                              </a:cxn>
                              <a:cxn ang="0">
                                <a:pos x="connsiteX3637" y="connsiteY3637"/>
                              </a:cxn>
                              <a:cxn ang="0">
                                <a:pos x="connsiteX3638" y="connsiteY3638"/>
                              </a:cxn>
                              <a:cxn ang="0">
                                <a:pos x="connsiteX3639" y="connsiteY3639"/>
                              </a:cxn>
                              <a:cxn ang="0">
                                <a:pos x="connsiteX3640" y="connsiteY3640"/>
                              </a:cxn>
                              <a:cxn ang="0">
                                <a:pos x="connsiteX3641" y="connsiteY3641"/>
                              </a:cxn>
                              <a:cxn ang="0">
                                <a:pos x="connsiteX3642" y="connsiteY3642"/>
                              </a:cxn>
                              <a:cxn ang="0">
                                <a:pos x="connsiteX3643" y="connsiteY3643"/>
                              </a:cxn>
                              <a:cxn ang="0">
                                <a:pos x="connsiteX3644" y="connsiteY3644"/>
                              </a:cxn>
                              <a:cxn ang="0">
                                <a:pos x="connsiteX3645" y="connsiteY3645"/>
                              </a:cxn>
                              <a:cxn ang="0">
                                <a:pos x="connsiteX3646" y="connsiteY3646"/>
                              </a:cxn>
                              <a:cxn ang="0">
                                <a:pos x="connsiteX3647" y="connsiteY3647"/>
                              </a:cxn>
                              <a:cxn ang="0">
                                <a:pos x="connsiteX3648" y="connsiteY3648"/>
                              </a:cxn>
                              <a:cxn ang="0">
                                <a:pos x="connsiteX3649" y="connsiteY3649"/>
                              </a:cxn>
                              <a:cxn ang="0">
                                <a:pos x="connsiteX3650" y="connsiteY3650"/>
                              </a:cxn>
                              <a:cxn ang="0">
                                <a:pos x="connsiteX3651" y="connsiteY3651"/>
                              </a:cxn>
                              <a:cxn ang="0">
                                <a:pos x="connsiteX3652" y="connsiteY3652"/>
                              </a:cxn>
                              <a:cxn ang="0">
                                <a:pos x="connsiteX3653" y="connsiteY3653"/>
                              </a:cxn>
                              <a:cxn ang="0">
                                <a:pos x="connsiteX3654" y="connsiteY3654"/>
                              </a:cxn>
                              <a:cxn ang="0">
                                <a:pos x="connsiteX3655" y="connsiteY3655"/>
                              </a:cxn>
                              <a:cxn ang="0">
                                <a:pos x="connsiteX3656" y="connsiteY3656"/>
                              </a:cxn>
                              <a:cxn ang="0">
                                <a:pos x="connsiteX3657" y="connsiteY3657"/>
                              </a:cxn>
                              <a:cxn ang="0">
                                <a:pos x="connsiteX3658" y="connsiteY3658"/>
                              </a:cxn>
                              <a:cxn ang="0">
                                <a:pos x="connsiteX3659" y="connsiteY3659"/>
                              </a:cxn>
                              <a:cxn ang="0">
                                <a:pos x="connsiteX3660" y="connsiteY3660"/>
                              </a:cxn>
                              <a:cxn ang="0">
                                <a:pos x="connsiteX3661" y="connsiteY3661"/>
                              </a:cxn>
                              <a:cxn ang="0">
                                <a:pos x="connsiteX3662" y="connsiteY3662"/>
                              </a:cxn>
                              <a:cxn ang="0">
                                <a:pos x="connsiteX3663" y="connsiteY3663"/>
                              </a:cxn>
                              <a:cxn ang="0">
                                <a:pos x="connsiteX3664" y="connsiteY3664"/>
                              </a:cxn>
                              <a:cxn ang="0">
                                <a:pos x="connsiteX3665" y="connsiteY3665"/>
                              </a:cxn>
                              <a:cxn ang="0">
                                <a:pos x="connsiteX3666" y="connsiteY3666"/>
                              </a:cxn>
                              <a:cxn ang="0">
                                <a:pos x="connsiteX3667" y="connsiteY3667"/>
                              </a:cxn>
                              <a:cxn ang="0">
                                <a:pos x="connsiteX3668" y="connsiteY3668"/>
                              </a:cxn>
                              <a:cxn ang="0">
                                <a:pos x="connsiteX3669" y="connsiteY3669"/>
                              </a:cxn>
                              <a:cxn ang="0">
                                <a:pos x="connsiteX3670" y="connsiteY3670"/>
                              </a:cxn>
                              <a:cxn ang="0">
                                <a:pos x="connsiteX3671" y="connsiteY3671"/>
                              </a:cxn>
                              <a:cxn ang="0">
                                <a:pos x="connsiteX3672" y="connsiteY3672"/>
                              </a:cxn>
                              <a:cxn ang="0">
                                <a:pos x="connsiteX3673" y="connsiteY3673"/>
                              </a:cxn>
                              <a:cxn ang="0">
                                <a:pos x="connsiteX3674" y="connsiteY3674"/>
                              </a:cxn>
                              <a:cxn ang="0">
                                <a:pos x="connsiteX3675" y="connsiteY3675"/>
                              </a:cxn>
                              <a:cxn ang="0">
                                <a:pos x="connsiteX3676" y="connsiteY3676"/>
                              </a:cxn>
                              <a:cxn ang="0">
                                <a:pos x="connsiteX3677" y="connsiteY3677"/>
                              </a:cxn>
                              <a:cxn ang="0">
                                <a:pos x="connsiteX3678" y="connsiteY3678"/>
                              </a:cxn>
                              <a:cxn ang="0">
                                <a:pos x="connsiteX3679" y="connsiteY3679"/>
                              </a:cxn>
                              <a:cxn ang="0">
                                <a:pos x="connsiteX3680" y="connsiteY3680"/>
                              </a:cxn>
                              <a:cxn ang="0">
                                <a:pos x="connsiteX3681" y="connsiteY3681"/>
                              </a:cxn>
                              <a:cxn ang="0">
                                <a:pos x="connsiteX3682" y="connsiteY3682"/>
                              </a:cxn>
                              <a:cxn ang="0">
                                <a:pos x="connsiteX3683" y="connsiteY3683"/>
                              </a:cxn>
                              <a:cxn ang="0">
                                <a:pos x="connsiteX3684" y="connsiteY3684"/>
                              </a:cxn>
                              <a:cxn ang="0">
                                <a:pos x="connsiteX3685" y="connsiteY3685"/>
                              </a:cxn>
                              <a:cxn ang="0">
                                <a:pos x="connsiteX3686" y="connsiteY3686"/>
                              </a:cxn>
                              <a:cxn ang="0">
                                <a:pos x="connsiteX3687" y="connsiteY3687"/>
                              </a:cxn>
                              <a:cxn ang="0">
                                <a:pos x="connsiteX3688" y="connsiteY3688"/>
                              </a:cxn>
                              <a:cxn ang="0">
                                <a:pos x="connsiteX3689" y="connsiteY3689"/>
                              </a:cxn>
                              <a:cxn ang="0">
                                <a:pos x="connsiteX3690" y="connsiteY3690"/>
                              </a:cxn>
                              <a:cxn ang="0">
                                <a:pos x="connsiteX3691" y="connsiteY3691"/>
                              </a:cxn>
                              <a:cxn ang="0">
                                <a:pos x="connsiteX3692" y="connsiteY3692"/>
                              </a:cxn>
                              <a:cxn ang="0">
                                <a:pos x="connsiteX3693" y="connsiteY3693"/>
                              </a:cxn>
                              <a:cxn ang="0">
                                <a:pos x="connsiteX3694" y="connsiteY3694"/>
                              </a:cxn>
                              <a:cxn ang="0">
                                <a:pos x="connsiteX3695" y="connsiteY3695"/>
                              </a:cxn>
                              <a:cxn ang="0">
                                <a:pos x="connsiteX3696" y="connsiteY3696"/>
                              </a:cxn>
                              <a:cxn ang="0">
                                <a:pos x="connsiteX3697" y="connsiteY3697"/>
                              </a:cxn>
                              <a:cxn ang="0">
                                <a:pos x="connsiteX3698" y="connsiteY3698"/>
                              </a:cxn>
                              <a:cxn ang="0">
                                <a:pos x="connsiteX3699" y="connsiteY3699"/>
                              </a:cxn>
                              <a:cxn ang="0">
                                <a:pos x="connsiteX3700" y="connsiteY3700"/>
                              </a:cxn>
                              <a:cxn ang="0">
                                <a:pos x="connsiteX3701" y="connsiteY3701"/>
                              </a:cxn>
                              <a:cxn ang="0">
                                <a:pos x="connsiteX3702" y="connsiteY3702"/>
                              </a:cxn>
                              <a:cxn ang="0">
                                <a:pos x="connsiteX3703" y="connsiteY3703"/>
                              </a:cxn>
                              <a:cxn ang="0">
                                <a:pos x="connsiteX3704" y="connsiteY3704"/>
                              </a:cxn>
                              <a:cxn ang="0">
                                <a:pos x="connsiteX3705" y="connsiteY3705"/>
                              </a:cxn>
                              <a:cxn ang="0">
                                <a:pos x="connsiteX3706" y="connsiteY3706"/>
                              </a:cxn>
                              <a:cxn ang="0">
                                <a:pos x="connsiteX3707" y="connsiteY3707"/>
                              </a:cxn>
                              <a:cxn ang="0">
                                <a:pos x="connsiteX3708" y="connsiteY3708"/>
                              </a:cxn>
                              <a:cxn ang="0">
                                <a:pos x="connsiteX3709" y="connsiteY3709"/>
                              </a:cxn>
                              <a:cxn ang="0">
                                <a:pos x="connsiteX3710" y="connsiteY3710"/>
                              </a:cxn>
                              <a:cxn ang="0">
                                <a:pos x="connsiteX3711" y="connsiteY3711"/>
                              </a:cxn>
                              <a:cxn ang="0">
                                <a:pos x="connsiteX3712" y="connsiteY3712"/>
                              </a:cxn>
                              <a:cxn ang="0">
                                <a:pos x="connsiteX3713" y="connsiteY3713"/>
                              </a:cxn>
                              <a:cxn ang="0">
                                <a:pos x="connsiteX3714" y="connsiteY3714"/>
                              </a:cxn>
                              <a:cxn ang="0">
                                <a:pos x="connsiteX3715" y="connsiteY3715"/>
                              </a:cxn>
                              <a:cxn ang="0">
                                <a:pos x="connsiteX3716" y="connsiteY3716"/>
                              </a:cxn>
                              <a:cxn ang="0">
                                <a:pos x="connsiteX3717" y="connsiteY3717"/>
                              </a:cxn>
                              <a:cxn ang="0">
                                <a:pos x="connsiteX3718" y="connsiteY3718"/>
                              </a:cxn>
                              <a:cxn ang="0">
                                <a:pos x="connsiteX3719" y="connsiteY3719"/>
                              </a:cxn>
                              <a:cxn ang="0">
                                <a:pos x="connsiteX3720" y="connsiteY3720"/>
                              </a:cxn>
                              <a:cxn ang="0">
                                <a:pos x="connsiteX3721" y="connsiteY3721"/>
                              </a:cxn>
                              <a:cxn ang="0">
                                <a:pos x="connsiteX3722" y="connsiteY3722"/>
                              </a:cxn>
                              <a:cxn ang="0">
                                <a:pos x="connsiteX3723" y="connsiteY3723"/>
                              </a:cxn>
                              <a:cxn ang="0">
                                <a:pos x="connsiteX3724" y="connsiteY3724"/>
                              </a:cxn>
                              <a:cxn ang="0">
                                <a:pos x="connsiteX3725" y="connsiteY3725"/>
                              </a:cxn>
                              <a:cxn ang="0">
                                <a:pos x="connsiteX3726" y="connsiteY3726"/>
                              </a:cxn>
                              <a:cxn ang="0">
                                <a:pos x="connsiteX3727" y="connsiteY3727"/>
                              </a:cxn>
                              <a:cxn ang="0">
                                <a:pos x="connsiteX3728" y="connsiteY3728"/>
                              </a:cxn>
                              <a:cxn ang="0">
                                <a:pos x="connsiteX3729" y="connsiteY3729"/>
                              </a:cxn>
                              <a:cxn ang="0">
                                <a:pos x="connsiteX3730" y="connsiteY3730"/>
                              </a:cxn>
                              <a:cxn ang="0">
                                <a:pos x="connsiteX3731" y="connsiteY3731"/>
                              </a:cxn>
                              <a:cxn ang="0">
                                <a:pos x="connsiteX3732" y="connsiteY3732"/>
                              </a:cxn>
                              <a:cxn ang="0">
                                <a:pos x="connsiteX3733" y="connsiteY3733"/>
                              </a:cxn>
                              <a:cxn ang="0">
                                <a:pos x="connsiteX3734" y="connsiteY3734"/>
                              </a:cxn>
                              <a:cxn ang="0">
                                <a:pos x="connsiteX3735" y="connsiteY3735"/>
                              </a:cxn>
                              <a:cxn ang="0">
                                <a:pos x="connsiteX3736" y="connsiteY3736"/>
                              </a:cxn>
                              <a:cxn ang="0">
                                <a:pos x="connsiteX3737" y="connsiteY3737"/>
                              </a:cxn>
                              <a:cxn ang="0">
                                <a:pos x="connsiteX3738" y="connsiteY3738"/>
                              </a:cxn>
                              <a:cxn ang="0">
                                <a:pos x="connsiteX3739" y="connsiteY3739"/>
                              </a:cxn>
                              <a:cxn ang="0">
                                <a:pos x="connsiteX3740" y="connsiteY3740"/>
                              </a:cxn>
                              <a:cxn ang="0">
                                <a:pos x="connsiteX3741" y="connsiteY3741"/>
                              </a:cxn>
                              <a:cxn ang="0">
                                <a:pos x="connsiteX3742" y="connsiteY3742"/>
                              </a:cxn>
                              <a:cxn ang="0">
                                <a:pos x="connsiteX3743" y="connsiteY3743"/>
                              </a:cxn>
                              <a:cxn ang="0">
                                <a:pos x="connsiteX3744" y="connsiteY3744"/>
                              </a:cxn>
                              <a:cxn ang="0">
                                <a:pos x="connsiteX3745" y="connsiteY3745"/>
                              </a:cxn>
                              <a:cxn ang="0">
                                <a:pos x="connsiteX3746" y="connsiteY3746"/>
                              </a:cxn>
                              <a:cxn ang="0">
                                <a:pos x="connsiteX3747" y="connsiteY3747"/>
                              </a:cxn>
                              <a:cxn ang="0">
                                <a:pos x="connsiteX3748" y="connsiteY3748"/>
                              </a:cxn>
                              <a:cxn ang="0">
                                <a:pos x="connsiteX3749" y="connsiteY3749"/>
                              </a:cxn>
                              <a:cxn ang="0">
                                <a:pos x="connsiteX3750" y="connsiteY3750"/>
                              </a:cxn>
                              <a:cxn ang="0">
                                <a:pos x="connsiteX3751" y="connsiteY3751"/>
                              </a:cxn>
                              <a:cxn ang="0">
                                <a:pos x="connsiteX3752" y="connsiteY3752"/>
                              </a:cxn>
                              <a:cxn ang="0">
                                <a:pos x="connsiteX3753" y="connsiteY3753"/>
                              </a:cxn>
                              <a:cxn ang="0">
                                <a:pos x="connsiteX3754" y="connsiteY3754"/>
                              </a:cxn>
                              <a:cxn ang="0">
                                <a:pos x="connsiteX3755" y="connsiteY3755"/>
                              </a:cxn>
                              <a:cxn ang="0">
                                <a:pos x="connsiteX3756" y="connsiteY3756"/>
                              </a:cxn>
                              <a:cxn ang="0">
                                <a:pos x="connsiteX3757" y="connsiteY3757"/>
                              </a:cxn>
                              <a:cxn ang="0">
                                <a:pos x="connsiteX3758" y="connsiteY3758"/>
                              </a:cxn>
                              <a:cxn ang="0">
                                <a:pos x="connsiteX3759" y="connsiteY3759"/>
                              </a:cxn>
                              <a:cxn ang="0">
                                <a:pos x="connsiteX3760" y="connsiteY3760"/>
                              </a:cxn>
                              <a:cxn ang="0">
                                <a:pos x="connsiteX3761" y="connsiteY3761"/>
                              </a:cxn>
                              <a:cxn ang="0">
                                <a:pos x="connsiteX3762" y="connsiteY3762"/>
                              </a:cxn>
                              <a:cxn ang="0">
                                <a:pos x="connsiteX3763" y="connsiteY3763"/>
                              </a:cxn>
                              <a:cxn ang="0">
                                <a:pos x="connsiteX3764" y="connsiteY3764"/>
                              </a:cxn>
                              <a:cxn ang="0">
                                <a:pos x="connsiteX3765" y="connsiteY3765"/>
                              </a:cxn>
                              <a:cxn ang="0">
                                <a:pos x="connsiteX3766" y="connsiteY3766"/>
                              </a:cxn>
                              <a:cxn ang="0">
                                <a:pos x="connsiteX3767" y="connsiteY3767"/>
                              </a:cxn>
                              <a:cxn ang="0">
                                <a:pos x="connsiteX3768" y="connsiteY3768"/>
                              </a:cxn>
                              <a:cxn ang="0">
                                <a:pos x="connsiteX3769" y="connsiteY3769"/>
                              </a:cxn>
                              <a:cxn ang="0">
                                <a:pos x="connsiteX3770" y="connsiteY3770"/>
                              </a:cxn>
                              <a:cxn ang="0">
                                <a:pos x="connsiteX3771" y="connsiteY3771"/>
                              </a:cxn>
                              <a:cxn ang="0">
                                <a:pos x="connsiteX3772" y="connsiteY3772"/>
                              </a:cxn>
                              <a:cxn ang="0">
                                <a:pos x="connsiteX3773" y="connsiteY3773"/>
                              </a:cxn>
                              <a:cxn ang="0">
                                <a:pos x="connsiteX3774" y="connsiteY3774"/>
                              </a:cxn>
                              <a:cxn ang="0">
                                <a:pos x="connsiteX3775" y="connsiteY3775"/>
                              </a:cxn>
                              <a:cxn ang="0">
                                <a:pos x="connsiteX3776" y="connsiteY3776"/>
                              </a:cxn>
                              <a:cxn ang="0">
                                <a:pos x="connsiteX3777" y="connsiteY3777"/>
                              </a:cxn>
                              <a:cxn ang="0">
                                <a:pos x="connsiteX3778" y="connsiteY3778"/>
                              </a:cxn>
                              <a:cxn ang="0">
                                <a:pos x="connsiteX3779" y="connsiteY3779"/>
                              </a:cxn>
                              <a:cxn ang="0">
                                <a:pos x="connsiteX3780" y="connsiteY3780"/>
                              </a:cxn>
                              <a:cxn ang="0">
                                <a:pos x="connsiteX3781" y="connsiteY3781"/>
                              </a:cxn>
                              <a:cxn ang="0">
                                <a:pos x="connsiteX3782" y="connsiteY3782"/>
                              </a:cxn>
                              <a:cxn ang="0">
                                <a:pos x="connsiteX3783" y="connsiteY3783"/>
                              </a:cxn>
                              <a:cxn ang="0">
                                <a:pos x="connsiteX3784" y="connsiteY3784"/>
                              </a:cxn>
                              <a:cxn ang="0">
                                <a:pos x="connsiteX3785" y="connsiteY3785"/>
                              </a:cxn>
                              <a:cxn ang="0">
                                <a:pos x="connsiteX3786" y="connsiteY3786"/>
                              </a:cxn>
                              <a:cxn ang="0">
                                <a:pos x="connsiteX3787" y="connsiteY3787"/>
                              </a:cxn>
                              <a:cxn ang="0">
                                <a:pos x="connsiteX3788" y="connsiteY3788"/>
                              </a:cxn>
                              <a:cxn ang="0">
                                <a:pos x="connsiteX3789" y="connsiteY3789"/>
                              </a:cxn>
                              <a:cxn ang="0">
                                <a:pos x="connsiteX3790" y="connsiteY3790"/>
                              </a:cxn>
                              <a:cxn ang="0">
                                <a:pos x="connsiteX3791" y="connsiteY3791"/>
                              </a:cxn>
                              <a:cxn ang="0">
                                <a:pos x="connsiteX3792" y="connsiteY3792"/>
                              </a:cxn>
                              <a:cxn ang="0">
                                <a:pos x="connsiteX3793" y="connsiteY3793"/>
                              </a:cxn>
                              <a:cxn ang="0">
                                <a:pos x="connsiteX3794" y="connsiteY3794"/>
                              </a:cxn>
                              <a:cxn ang="0">
                                <a:pos x="connsiteX3795" y="connsiteY3795"/>
                              </a:cxn>
                              <a:cxn ang="0">
                                <a:pos x="connsiteX3796" y="connsiteY3796"/>
                              </a:cxn>
                              <a:cxn ang="0">
                                <a:pos x="connsiteX3797" y="connsiteY3797"/>
                              </a:cxn>
                              <a:cxn ang="0">
                                <a:pos x="connsiteX3798" y="connsiteY3798"/>
                              </a:cxn>
                              <a:cxn ang="0">
                                <a:pos x="connsiteX3799" y="connsiteY3799"/>
                              </a:cxn>
                              <a:cxn ang="0">
                                <a:pos x="connsiteX3800" y="connsiteY3800"/>
                              </a:cxn>
                              <a:cxn ang="0">
                                <a:pos x="connsiteX3801" y="connsiteY3801"/>
                              </a:cxn>
                              <a:cxn ang="0">
                                <a:pos x="connsiteX3802" y="connsiteY3802"/>
                              </a:cxn>
                              <a:cxn ang="0">
                                <a:pos x="connsiteX3803" y="connsiteY3803"/>
                              </a:cxn>
                              <a:cxn ang="0">
                                <a:pos x="connsiteX3804" y="connsiteY3804"/>
                              </a:cxn>
                              <a:cxn ang="0">
                                <a:pos x="connsiteX3805" y="connsiteY3805"/>
                              </a:cxn>
                              <a:cxn ang="0">
                                <a:pos x="connsiteX3806" y="connsiteY3806"/>
                              </a:cxn>
                              <a:cxn ang="0">
                                <a:pos x="connsiteX3807" y="connsiteY3807"/>
                              </a:cxn>
                              <a:cxn ang="0">
                                <a:pos x="connsiteX3808" y="connsiteY3808"/>
                              </a:cxn>
                              <a:cxn ang="0">
                                <a:pos x="connsiteX3809" y="connsiteY3809"/>
                              </a:cxn>
                              <a:cxn ang="0">
                                <a:pos x="connsiteX3810" y="connsiteY3810"/>
                              </a:cxn>
                              <a:cxn ang="0">
                                <a:pos x="connsiteX3811" y="connsiteY3811"/>
                              </a:cxn>
                              <a:cxn ang="0">
                                <a:pos x="connsiteX3812" y="connsiteY3812"/>
                              </a:cxn>
                              <a:cxn ang="0">
                                <a:pos x="connsiteX3813" y="connsiteY3813"/>
                              </a:cxn>
                              <a:cxn ang="0">
                                <a:pos x="connsiteX3814" y="connsiteY3814"/>
                              </a:cxn>
                              <a:cxn ang="0">
                                <a:pos x="connsiteX3815" y="connsiteY3815"/>
                              </a:cxn>
                              <a:cxn ang="0">
                                <a:pos x="connsiteX3816" y="connsiteY3816"/>
                              </a:cxn>
                              <a:cxn ang="0">
                                <a:pos x="connsiteX3817" y="connsiteY3817"/>
                              </a:cxn>
                              <a:cxn ang="0">
                                <a:pos x="connsiteX3818" y="connsiteY3818"/>
                              </a:cxn>
                              <a:cxn ang="0">
                                <a:pos x="connsiteX3819" y="connsiteY3819"/>
                              </a:cxn>
                              <a:cxn ang="0">
                                <a:pos x="connsiteX3820" y="connsiteY3820"/>
                              </a:cxn>
                              <a:cxn ang="0">
                                <a:pos x="connsiteX3821" y="connsiteY3821"/>
                              </a:cxn>
                              <a:cxn ang="0">
                                <a:pos x="connsiteX3822" y="connsiteY3822"/>
                              </a:cxn>
                              <a:cxn ang="0">
                                <a:pos x="connsiteX3823" y="connsiteY3823"/>
                              </a:cxn>
                              <a:cxn ang="0">
                                <a:pos x="connsiteX3824" y="connsiteY3824"/>
                              </a:cxn>
                              <a:cxn ang="0">
                                <a:pos x="connsiteX3825" y="connsiteY3825"/>
                              </a:cxn>
                              <a:cxn ang="0">
                                <a:pos x="connsiteX3826" y="connsiteY3826"/>
                              </a:cxn>
                              <a:cxn ang="0">
                                <a:pos x="connsiteX3827" y="connsiteY3827"/>
                              </a:cxn>
                              <a:cxn ang="0">
                                <a:pos x="connsiteX3828" y="connsiteY3828"/>
                              </a:cxn>
                              <a:cxn ang="0">
                                <a:pos x="connsiteX3829" y="connsiteY3829"/>
                              </a:cxn>
                              <a:cxn ang="0">
                                <a:pos x="connsiteX3830" y="connsiteY3830"/>
                              </a:cxn>
                              <a:cxn ang="0">
                                <a:pos x="connsiteX3831" y="connsiteY3831"/>
                              </a:cxn>
                              <a:cxn ang="0">
                                <a:pos x="connsiteX3832" y="connsiteY3832"/>
                              </a:cxn>
                              <a:cxn ang="0">
                                <a:pos x="connsiteX3833" y="connsiteY3833"/>
                              </a:cxn>
                              <a:cxn ang="0">
                                <a:pos x="connsiteX3834" y="connsiteY3834"/>
                              </a:cxn>
                              <a:cxn ang="0">
                                <a:pos x="connsiteX3835" y="connsiteY3835"/>
                              </a:cxn>
                              <a:cxn ang="0">
                                <a:pos x="connsiteX3836" y="connsiteY3836"/>
                              </a:cxn>
                              <a:cxn ang="0">
                                <a:pos x="connsiteX3837" y="connsiteY3837"/>
                              </a:cxn>
                              <a:cxn ang="0">
                                <a:pos x="connsiteX3838" y="connsiteY3838"/>
                              </a:cxn>
                              <a:cxn ang="0">
                                <a:pos x="connsiteX3839" y="connsiteY3839"/>
                              </a:cxn>
                              <a:cxn ang="0">
                                <a:pos x="connsiteX3840" y="connsiteY3840"/>
                              </a:cxn>
                              <a:cxn ang="0">
                                <a:pos x="connsiteX3841" y="connsiteY3841"/>
                              </a:cxn>
                              <a:cxn ang="0">
                                <a:pos x="connsiteX3842" y="connsiteY3842"/>
                              </a:cxn>
                              <a:cxn ang="0">
                                <a:pos x="connsiteX3843" y="connsiteY3843"/>
                              </a:cxn>
                              <a:cxn ang="0">
                                <a:pos x="connsiteX3844" y="connsiteY3844"/>
                              </a:cxn>
                              <a:cxn ang="0">
                                <a:pos x="connsiteX3845" y="connsiteY3845"/>
                              </a:cxn>
                              <a:cxn ang="0">
                                <a:pos x="connsiteX3846" y="connsiteY3846"/>
                              </a:cxn>
                              <a:cxn ang="0">
                                <a:pos x="connsiteX3847" y="connsiteY3847"/>
                              </a:cxn>
                              <a:cxn ang="0">
                                <a:pos x="connsiteX3848" y="connsiteY3848"/>
                              </a:cxn>
                              <a:cxn ang="0">
                                <a:pos x="connsiteX3849" y="connsiteY3849"/>
                              </a:cxn>
                              <a:cxn ang="0">
                                <a:pos x="connsiteX3850" y="connsiteY3850"/>
                              </a:cxn>
                              <a:cxn ang="0">
                                <a:pos x="connsiteX3851" y="connsiteY3851"/>
                              </a:cxn>
                              <a:cxn ang="0">
                                <a:pos x="connsiteX3852" y="connsiteY3852"/>
                              </a:cxn>
                              <a:cxn ang="0">
                                <a:pos x="connsiteX3853" y="connsiteY3853"/>
                              </a:cxn>
                              <a:cxn ang="0">
                                <a:pos x="connsiteX3854" y="connsiteY3854"/>
                              </a:cxn>
                              <a:cxn ang="0">
                                <a:pos x="connsiteX3855" y="connsiteY3855"/>
                              </a:cxn>
                              <a:cxn ang="0">
                                <a:pos x="connsiteX3856" y="connsiteY3856"/>
                              </a:cxn>
                              <a:cxn ang="0">
                                <a:pos x="connsiteX3857" y="connsiteY3857"/>
                              </a:cxn>
                              <a:cxn ang="0">
                                <a:pos x="connsiteX3858" y="connsiteY3858"/>
                              </a:cxn>
                              <a:cxn ang="0">
                                <a:pos x="connsiteX3859" y="connsiteY3859"/>
                              </a:cxn>
                              <a:cxn ang="0">
                                <a:pos x="connsiteX3860" y="connsiteY3860"/>
                              </a:cxn>
                              <a:cxn ang="0">
                                <a:pos x="connsiteX3861" y="connsiteY3861"/>
                              </a:cxn>
                              <a:cxn ang="0">
                                <a:pos x="connsiteX3862" y="connsiteY3862"/>
                              </a:cxn>
                              <a:cxn ang="0">
                                <a:pos x="connsiteX3863" y="connsiteY3863"/>
                              </a:cxn>
                              <a:cxn ang="0">
                                <a:pos x="connsiteX3864" y="connsiteY3864"/>
                              </a:cxn>
                              <a:cxn ang="0">
                                <a:pos x="connsiteX3865" y="connsiteY3865"/>
                              </a:cxn>
                              <a:cxn ang="0">
                                <a:pos x="connsiteX3866" y="connsiteY3866"/>
                              </a:cxn>
                              <a:cxn ang="0">
                                <a:pos x="connsiteX3867" y="connsiteY3867"/>
                              </a:cxn>
                              <a:cxn ang="0">
                                <a:pos x="connsiteX3868" y="connsiteY3868"/>
                              </a:cxn>
                              <a:cxn ang="0">
                                <a:pos x="connsiteX3869" y="connsiteY3869"/>
                              </a:cxn>
                              <a:cxn ang="0">
                                <a:pos x="connsiteX3870" y="connsiteY3870"/>
                              </a:cxn>
                              <a:cxn ang="0">
                                <a:pos x="connsiteX3871" y="connsiteY3871"/>
                              </a:cxn>
                              <a:cxn ang="0">
                                <a:pos x="connsiteX3872" y="connsiteY3872"/>
                              </a:cxn>
                              <a:cxn ang="0">
                                <a:pos x="connsiteX3873" y="connsiteY3873"/>
                              </a:cxn>
                              <a:cxn ang="0">
                                <a:pos x="connsiteX3874" y="connsiteY3874"/>
                              </a:cxn>
                              <a:cxn ang="0">
                                <a:pos x="connsiteX3875" y="connsiteY3875"/>
                              </a:cxn>
                              <a:cxn ang="0">
                                <a:pos x="connsiteX3876" y="connsiteY3876"/>
                              </a:cxn>
                              <a:cxn ang="0">
                                <a:pos x="connsiteX3877" y="connsiteY3877"/>
                              </a:cxn>
                              <a:cxn ang="0">
                                <a:pos x="connsiteX3878" y="connsiteY3878"/>
                              </a:cxn>
                              <a:cxn ang="0">
                                <a:pos x="connsiteX3879" y="connsiteY3879"/>
                              </a:cxn>
                              <a:cxn ang="0">
                                <a:pos x="connsiteX3880" y="connsiteY3880"/>
                              </a:cxn>
                              <a:cxn ang="0">
                                <a:pos x="connsiteX3881" y="connsiteY3881"/>
                              </a:cxn>
                              <a:cxn ang="0">
                                <a:pos x="connsiteX3882" y="connsiteY3882"/>
                              </a:cxn>
                              <a:cxn ang="0">
                                <a:pos x="connsiteX3883" y="connsiteY3883"/>
                              </a:cxn>
                              <a:cxn ang="0">
                                <a:pos x="connsiteX3884" y="connsiteY3884"/>
                              </a:cxn>
                              <a:cxn ang="0">
                                <a:pos x="connsiteX3885" y="connsiteY3885"/>
                              </a:cxn>
                              <a:cxn ang="0">
                                <a:pos x="connsiteX3886" y="connsiteY3886"/>
                              </a:cxn>
                              <a:cxn ang="0">
                                <a:pos x="connsiteX3887" y="connsiteY3887"/>
                              </a:cxn>
                              <a:cxn ang="0">
                                <a:pos x="connsiteX3888" y="connsiteY3888"/>
                              </a:cxn>
                              <a:cxn ang="0">
                                <a:pos x="connsiteX3889" y="connsiteY3889"/>
                              </a:cxn>
                              <a:cxn ang="0">
                                <a:pos x="connsiteX3890" y="connsiteY3890"/>
                              </a:cxn>
                              <a:cxn ang="0">
                                <a:pos x="connsiteX3891" y="connsiteY3891"/>
                              </a:cxn>
                              <a:cxn ang="0">
                                <a:pos x="connsiteX3892" y="connsiteY3892"/>
                              </a:cxn>
                              <a:cxn ang="0">
                                <a:pos x="connsiteX3893" y="connsiteY3893"/>
                              </a:cxn>
                              <a:cxn ang="0">
                                <a:pos x="connsiteX3894" y="connsiteY3894"/>
                              </a:cxn>
                              <a:cxn ang="0">
                                <a:pos x="connsiteX3895" y="connsiteY3895"/>
                              </a:cxn>
                              <a:cxn ang="0">
                                <a:pos x="connsiteX3896" y="connsiteY3896"/>
                              </a:cxn>
                              <a:cxn ang="0">
                                <a:pos x="connsiteX3897" y="connsiteY3897"/>
                              </a:cxn>
                              <a:cxn ang="0">
                                <a:pos x="connsiteX3898" y="connsiteY3898"/>
                              </a:cxn>
                              <a:cxn ang="0">
                                <a:pos x="connsiteX3899" y="connsiteY3899"/>
                              </a:cxn>
                              <a:cxn ang="0">
                                <a:pos x="connsiteX3900" y="connsiteY3900"/>
                              </a:cxn>
                              <a:cxn ang="0">
                                <a:pos x="connsiteX3901" y="connsiteY3901"/>
                              </a:cxn>
                              <a:cxn ang="0">
                                <a:pos x="connsiteX3902" y="connsiteY3902"/>
                              </a:cxn>
                              <a:cxn ang="0">
                                <a:pos x="connsiteX3903" y="connsiteY3903"/>
                              </a:cxn>
                              <a:cxn ang="0">
                                <a:pos x="connsiteX3904" y="connsiteY3904"/>
                              </a:cxn>
                              <a:cxn ang="0">
                                <a:pos x="connsiteX3905" y="connsiteY3905"/>
                              </a:cxn>
                              <a:cxn ang="0">
                                <a:pos x="connsiteX3906" y="connsiteY3906"/>
                              </a:cxn>
                              <a:cxn ang="0">
                                <a:pos x="connsiteX3907" y="connsiteY3907"/>
                              </a:cxn>
                              <a:cxn ang="0">
                                <a:pos x="connsiteX3908" y="connsiteY3908"/>
                              </a:cxn>
                              <a:cxn ang="0">
                                <a:pos x="connsiteX3909" y="connsiteY3909"/>
                              </a:cxn>
                              <a:cxn ang="0">
                                <a:pos x="connsiteX3910" y="connsiteY3910"/>
                              </a:cxn>
                              <a:cxn ang="0">
                                <a:pos x="connsiteX3911" y="connsiteY3911"/>
                              </a:cxn>
                              <a:cxn ang="0">
                                <a:pos x="connsiteX3912" y="connsiteY3912"/>
                              </a:cxn>
                              <a:cxn ang="0">
                                <a:pos x="connsiteX3913" y="connsiteY3913"/>
                              </a:cxn>
                              <a:cxn ang="0">
                                <a:pos x="connsiteX3914" y="connsiteY3914"/>
                              </a:cxn>
                              <a:cxn ang="0">
                                <a:pos x="connsiteX3915" y="connsiteY3915"/>
                              </a:cxn>
                              <a:cxn ang="0">
                                <a:pos x="connsiteX3916" y="connsiteY3916"/>
                              </a:cxn>
                              <a:cxn ang="0">
                                <a:pos x="connsiteX3917" y="connsiteY3917"/>
                              </a:cxn>
                              <a:cxn ang="0">
                                <a:pos x="connsiteX3918" y="connsiteY3918"/>
                              </a:cxn>
                              <a:cxn ang="0">
                                <a:pos x="connsiteX3919" y="connsiteY3919"/>
                              </a:cxn>
                              <a:cxn ang="0">
                                <a:pos x="connsiteX3920" y="connsiteY3920"/>
                              </a:cxn>
                              <a:cxn ang="0">
                                <a:pos x="connsiteX3921" y="connsiteY3921"/>
                              </a:cxn>
                              <a:cxn ang="0">
                                <a:pos x="connsiteX3922" y="connsiteY3922"/>
                              </a:cxn>
                              <a:cxn ang="0">
                                <a:pos x="connsiteX3923" y="connsiteY3923"/>
                              </a:cxn>
                              <a:cxn ang="0">
                                <a:pos x="connsiteX3924" y="connsiteY3924"/>
                              </a:cxn>
                              <a:cxn ang="0">
                                <a:pos x="connsiteX3925" y="connsiteY3925"/>
                              </a:cxn>
                              <a:cxn ang="0">
                                <a:pos x="connsiteX3926" y="connsiteY3926"/>
                              </a:cxn>
                              <a:cxn ang="0">
                                <a:pos x="connsiteX3927" y="connsiteY3927"/>
                              </a:cxn>
                              <a:cxn ang="0">
                                <a:pos x="connsiteX3928" y="connsiteY3928"/>
                              </a:cxn>
                              <a:cxn ang="0">
                                <a:pos x="connsiteX3929" y="connsiteY3929"/>
                              </a:cxn>
                              <a:cxn ang="0">
                                <a:pos x="connsiteX3930" y="connsiteY3930"/>
                              </a:cxn>
                              <a:cxn ang="0">
                                <a:pos x="connsiteX3931" y="connsiteY3931"/>
                              </a:cxn>
                              <a:cxn ang="0">
                                <a:pos x="connsiteX3932" y="connsiteY3932"/>
                              </a:cxn>
                              <a:cxn ang="0">
                                <a:pos x="connsiteX3933" y="connsiteY3933"/>
                              </a:cxn>
                              <a:cxn ang="0">
                                <a:pos x="connsiteX3934" y="connsiteY3934"/>
                              </a:cxn>
                              <a:cxn ang="0">
                                <a:pos x="connsiteX3935" y="connsiteY3935"/>
                              </a:cxn>
                              <a:cxn ang="0">
                                <a:pos x="connsiteX3936" y="connsiteY3936"/>
                              </a:cxn>
                              <a:cxn ang="0">
                                <a:pos x="connsiteX3937" y="connsiteY3937"/>
                              </a:cxn>
                              <a:cxn ang="0">
                                <a:pos x="connsiteX3938" y="connsiteY3938"/>
                              </a:cxn>
                              <a:cxn ang="0">
                                <a:pos x="connsiteX3939" y="connsiteY3939"/>
                              </a:cxn>
                              <a:cxn ang="0">
                                <a:pos x="connsiteX3940" y="connsiteY3940"/>
                              </a:cxn>
                              <a:cxn ang="0">
                                <a:pos x="connsiteX3941" y="connsiteY3941"/>
                              </a:cxn>
                              <a:cxn ang="0">
                                <a:pos x="connsiteX3942" y="connsiteY3942"/>
                              </a:cxn>
                              <a:cxn ang="0">
                                <a:pos x="connsiteX3943" y="connsiteY3943"/>
                              </a:cxn>
                              <a:cxn ang="0">
                                <a:pos x="connsiteX3944" y="connsiteY3944"/>
                              </a:cxn>
                              <a:cxn ang="0">
                                <a:pos x="connsiteX3945" y="connsiteY3945"/>
                              </a:cxn>
                              <a:cxn ang="0">
                                <a:pos x="connsiteX3946" y="connsiteY3946"/>
                              </a:cxn>
                              <a:cxn ang="0">
                                <a:pos x="connsiteX3947" y="connsiteY3947"/>
                              </a:cxn>
                              <a:cxn ang="0">
                                <a:pos x="connsiteX3948" y="connsiteY3948"/>
                              </a:cxn>
                              <a:cxn ang="0">
                                <a:pos x="connsiteX3949" y="connsiteY3949"/>
                              </a:cxn>
                              <a:cxn ang="0">
                                <a:pos x="connsiteX3950" y="connsiteY3950"/>
                              </a:cxn>
                              <a:cxn ang="0">
                                <a:pos x="connsiteX3951" y="connsiteY3951"/>
                              </a:cxn>
                              <a:cxn ang="0">
                                <a:pos x="connsiteX3952" y="connsiteY3952"/>
                              </a:cxn>
                              <a:cxn ang="0">
                                <a:pos x="connsiteX3953" y="connsiteY3953"/>
                              </a:cxn>
                              <a:cxn ang="0">
                                <a:pos x="connsiteX3954" y="connsiteY3954"/>
                              </a:cxn>
                              <a:cxn ang="0">
                                <a:pos x="connsiteX3955" y="connsiteY3955"/>
                              </a:cxn>
                              <a:cxn ang="0">
                                <a:pos x="connsiteX3956" y="connsiteY3956"/>
                              </a:cxn>
                              <a:cxn ang="0">
                                <a:pos x="connsiteX3957" y="connsiteY3957"/>
                              </a:cxn>
                              <a:cxn ang="0">
                                <a:pos x="connsiteX3958" y="connsiteY3958"/>
                              </a:cxn>
                              <a:cxn ang="0">
                                <a:pos x="connsiteX3959" y="connsiteY3959"/>
                              </a:cxn>
                              <a:cxn ang="0">
                                <a:pos x="connsiteX3960" y="connsiteY3960"/>
                              </a:cxn>
                              <a:cxn ang="0">
                                <a:pos x="connsiteX3961" y="connsiteY3961"/>
                              </a:cxn>
                              <a:cxn ang="0">
                                <a:pos x="connsiteX3962" y="connsiteY3962"/>
                              </a:cxn>
                              <a:cxn ang="0">
                                <a:pos x="connsiteX3963" y="connsiteY3963"/>
                              </a:cxn>
                              <a:cxn ang="0">
                                <a:pos x="connsiteX3964" y="connsiteY3964"/>
                              </a:cxn>
                              <a:cxn ang="0">
                                <a:pos x="connsiteX3965" y="connsiteY3965"/>
                              </a:cxn>
                              <a:cxn ang="0">
                                <a:pos x="connsiteX3966" y="connsiteY3966"/>
                              </a:cxn>
                              <a:cxn ang="0">
                                <a:pos x="connsiteX3967" y="connsiteY3967"/>
                              </a:cxn>
                              <a:cxn ang="0">
                                <a:pos x="connsiteX3968" y="connsiteY3968"/>
                              </a:cxn>
                              <a:cxn ang="0">
                                <a:pos x="connsiteX3969" y="connsiteY3969"/>
                              </a:cxn>
                              <a:cxn ang="0">
                                <a:pos x="connsiteX3970" y="connsiteY3970"/>
                              </a:cxn>
                              <a:cxn ang="0">
                                <a:pos x="connsiteX3971" y="connsiteY3971"/>
                              </a:cxn>
                              <a:cxn ang="0">
                                <a:pos x="connsiteX3972" y="connsiteY3972"/>
                              </a:cxn>
                              <a:cxn ang="0">
                                <a:pos x="connsiteX3973" y="connsiteY3973"/>
                              </a:cxn>
                              <a:cxn ang="0">
                                <a:pos x="connsiteX3974" y="connsiteY3974"/>
                              </a:cxn>
                              <a:cxn ang="0">
                                <a:pos x="connsiteX3975" y="connsiteY3975"/>
                              </a:cxn>
                              <a:cxn ang="0">
                                <a:pos x="connsiteX3976" y="connsiteY3976"/>
                              </a:cxn>
                              <a:cxn ang="0">
                                <a:pos x="connsiteX3977" y="connsiteY3977"/>
                              </a:cxn>
                              <a:cxn ang="0">
                                <a:pos x="connsiteX3978" y="connsiteY3978"/>
                              </a:cxn>
                              <a:cxn ang="0">
                                <a:pos x="connsiteX3979" y="connsiteY3979"/>
                              </a:cxn>
                              <a:cxn ang="0">
                                <a:pos x="connsiteX3980" y="connsiteY3980"/>
                              </a:cxn>
                              <a:cxn ang="0">
                                <a:pos x="connsiteX3981" y="connsiteY3981"/>
                              </a:cxn>
                              <a:cxn ang="0">
                                <a:pos x="connsiteX3982" y="connsiteY3982"/>
                              </a:cxn>
                              <a:cxn ang="0">
                                <a:pos x="connsiteX3983" y="connsiteY3983"/>
                              </a:cxn>
                              <a:cxn ang="0">
                                <a:pos x="connsiteX3984" y="connsiteY3984"/>
                              </a:cxn>
                              <a:cxn ang="0">
                                <a:pos x="connsiteX3985" y="connsiteY3985"/>
                              </a:cxn>
                              <a:cxn ang="0">
                                <a:pos x="connsiteX3986" y="connsiteY3986"/>
                              </a:cxn>
                              <a:cxn ang="0">
                                <a:pos x="connsiteX3987" y="connsiteY3987"/>
                              </a:cxn>
                              <a:cxn ang="0">
                                <a:pos x="connsiteX3988" y="connsiteY3988"/>
                              </a:cxn>
                              <a:cxn ang="0">
                                <a:pos x="connsiteX3989" y="connsiteY3989"/>
                              </a:cxn>
                              <a:cxn ang="0">
                                <a:pos x="connsiteX3990" y="connsiteY3990"/>
                              </a:cxn>
                              <a:cxn ang="0">
                                <a:pos x="connsiteX3991" y="connsiteY3991"/>
                              </a:cxn>
                              <a:cxn ang="0">
                                <a:pos x="connsiteX3992" y="connsiteY3992"/>
                              </a:cxn>
                              <a:cxn ang="0">
                                <a:pos x="connsiteX3993" y="connsiteY3993"/>
                              </a:cxn>
                              <a:cxn ang="0">
                                <a:pos x="connsiteX3994" y="connsiteY3994"/>
                              </a:cxn>
                              <a:cxn ang="0">
                                <a:pos x="connsiteX3995" y="connsiteY3995"/>
                              </a:cxn>
                              <a:cxn ang="0">
                                <a:pos x="connsiteX3996" y="connsiteY3996"/>
                              </a:cxn>
                              <a:cxn ang="0">
                                <a:pos x="connsiteX3997" y="connsiteY3997"/>
                              </a:cxn>
                              <a:cxn ang="0">
                                <a:pos x="connsiteX3998" y="connsiteY3998"/>
                              </a:cxn>
                              <a:cxn ang="0">
                                <a:pos x="connsiteX3999" y="connsiteY3999"/>
                              </a:cxn>
                              <a:cxn ang="0">
                                <a:pos x="connsiteX4000" y="connsiteY4000"/>
                              </a:cxn>
                              <a:cxn ang="0">
                                <a:pos x="connsiteX4001" y="connsiteY4001"/>
                              </a:cxn>
                              <a:cxn ang="0">
                                <a:pos x="connsiteX4002" y="connsiteY4002"/>
                              </a:cxn>
                              <a:cxn ang="0">
                                <a:pos x="connsiteX4003" y="connsiteY4003"/>
                              </a:cxn>
                              <a:cxn ang="0">
                                <a:pos x="connsiteX4004" y="connsiteY4004"/>
                              </a:cxn>
                              <a:cxn ang="0">
                                <a:pos x="connsiteX4005" y="connsiteY4005"/>
                              </a:cxn>
                              <a:cxn ang="0">
                                <a:pos x="connsiteX4006" y="connsiteY4006"/>
                              </a:cxn>
                              <a:cxn ang="0">
                                <a:pos x="connsiteX4007" y="connsiteY4007"/>
                              </a:cxn>
                              <a:cxn ang="0">
                                <a:pos x="connsiteX4008" y="connsiteY4008"/>
                              </a:cxn>
                              <a:cxn ang="0">
                                <a:pos x="connsiteX4009" y="connsiteY4009"/>
                              </a:cxn>
                              <a:cxn ang="0">
                                <a:pos x="connsiteX4010" y="connsiteY4010"/>
                              </a:cxn>
                              <a:cxn ang="0">
                                <a:pos x="connsiteX4011" y="connsiteY4011"/>
                              </a:cxn>
                              <a:cxn ang="0">
                                <a:pos x="connsiteX4012" y="connsiteY4012"/>
                              </a:cxn>
                              <a:cxn ang="0">
                                <a:pos x="connsiteX4013" y="connsiteY4013"/>
                              </a:cxn>
                              <a:cxn ang="0">
                                <a:pos x="connsiteX4014" y="connsiteY4014"/>
                              </a:cxn>
                              <a:cxn ang="0">
                                <a:pos x="connsiteX4015" y="connsiteY4015"/>
                              </a:cxn>
                              <a:cxn ang="0">
                                <a:pos x="connsiteX4016" y="connsiteY4016"/>
                              </a:cxn>
                              <a:cxn ang="0">
                                <a:pos x="connsiteX4017" y="connsiteY4017"/>
                              </a:cxn>
                              <a:cxn ang="0">
                                <a:pos x="connsiteX4018" y="connsiteY4018"/>
                              </a:cxn>
                              <a:cxn ang="0">
                                <a:pos x="connsiteX4019" y="connsiteY4019"/>
                              </a:cxn>
                              <a:cxn ang="0">
                                <a:pos x="connsiteX4020" y="connsiteY4020"/>
                              </a:cxn>
                              <a:cxn ang="0">
                                <a:pos x="connsiteX4021" y="connsiteY4021"/>
                              </a:cxn>
                              <a:cxn ang="0">
                                <a:pos x="connsiteX4022" y="connsiteY4022"/>
                              </a:cxn>
                              <a:cxn ang="0">
                                <a:pos x="connsiteX4023" y="connsiteY4023"/>
                              </a:cxn>
                              <a:cxn ang="0">
                                <a:pos x="connsiteX4024" y="connsiteY4024"/>
                              </a:cxn>
                              <a:cxn ang="0">
                                <a:pos x="connsiteX4025" y="connsiteY4025"/>
                              </a:cxn>
                              <a:cxn ang="0">
                                <a:pos x="connsiteX4026" y="connsiteY4026"/>
                              </a:cxn>
                              <a:cxn ang="0">
                                <a:pos x="connsiteX4027" y="connsiteY4027"/>
                              </a:cxn>
                              <a:cxn ang="0">
                                <a:pos x="connsiteX4028" y="connsiteY4028"/>
                              </a:cxn>
                              <a:cxn ang="0">
                                <a:pos x="connsiteX4029" y="connsiteY4029"/>
                              </a:cxn>
                              <a:cxn ang="0">
                                <a:pos x="connsiteX4030" y="connsiteY4030"/>
                              </a:cxn>
                              <a:cxn ang="0">
                                <a:pos x="connsiteX4031" y="connsiteY4031"/>
                              </a:cxn>
                              <a:cxn ang="0">
                                <a:pos x="connsiteX4032" y="connsiteY4032"/>
                              </a:cxn>
                              <a:cxn ang="0">
                                <a:pos x="connsiteX4033" y="connsiteY4033"/>
                              </a:cxn>
                              <a:cxn ang="0">
                                <a:pos x="connsiteX4034" y="connsiteY4034"/>
                              </a:cxn>
                              <a:cxn ang="0">
                                <a:pos x="connsiteX4035" y="connsiteY4035"/>
                              </a:cxn>
                              <a:cxn ang="0">
                                <a:pos x="connsiteX4036" y="connsiteY4036"/>
                              </a:cxn>
                              <a:cxn ang="0">
                                <a:pos x="connsiteX4037" y="connsiteY4037"/>
                              </a:cxn>
                              <a:cxn ang="0">
                                <a:pos x="connsiteX4038" y="connsiteY4038"/>
                              </a:cxn>
                              <a:cxn ang="0">
                                <a:pos x="connsiteX4039" y="connsiteY4039"/>
                              </a:cxn>
                              <a:cxn ang="0">
                                <a:pos x="connsiteX4040" y="connsiteY4040"/>
                              </a:cxn>
                              <a:cxn ang="0">
                                <a:pos x="connsiteX4041" y="connsiteY4041"/>
                              </a:cxn>
                              <a:cxn ang="0">
                                <a:pos x="connsiteX4042" y="connsiteY4042"/>
                              </a:cxn>
                              <a:cxn ang="0">
                                <a:pos x="connsiteX4043" y="connsiteY4043"/>
                              </a:cxn>
                              <a:cxn ang="0">
                                <a:pos x="connsiteX4044" y="connsiteY4044"/>
                              </a:cxn>
                              <a:cxn ang="0">
                                <a:pos x="connsiteX4045" y="connsiteY4045"/>
                              </a:cxn>
                              <a:cxn ang="0">
                                <a:pos x="connsiteX4046" y="connsiteY4046"/>
                              </a:cxn>
                              <a:cxn ang="0">
                                <a:pos x="connsiteX4047" y="connsiteY4047"/>
                              </a:cxn>
                              <a:cxn ang="0">
                                <a:pos x="connsiteX4048" y="connsiteY4048"/>
                              </a:cxn>
                              <a:cxn ang="0">
                                <a:pos x="connsiteX4049" y="connsiteY4049"/>
                              </a:cxn>
                              <a:cxn ang="0">
                                <a:pos x="connsiteX4050" y="connsiteY4050"/>
                              </a:cxn>
                              <a:cxn ang="0">
                                <a:pos x="connsiteX4051" y="connsiteY4051"/>
                              </a:cxn>
                              <a:cxn ang="0">
                                <a:pos x="connsiteX4052" y="connsiteY4052"/>
                              </a:cxn>
                              <a:cxn ang="0">
                                <a:pos x="connsiteX4053" y="connsiteY4053"/>
                              </a:cxn>
                              <a:cxn ang="0">
                                <a:pos x="connsiteX4054" y="connsiteY4054"/>
                              </a:cxn>
                              <a:cxn ang="0">
                                <a:pos x="connsiteX4055" y="connsiteY4055"/>
                              </a:cxn>
                              <a:cxn ang="0">
                                <a:pos x="connsiteX4056" y="connsiteY4056"/>
                              </a:cxn>
                              <a:cxn ang="0">
                                <a:pos x="connsiteX4057" y="connsiteY4057"/>
                              </a:cxn>
                              <a:cxn ang="0">
                                <a:pos x="connsiteX4058" y="connsiteY4058"/>
                              </a:cxn>
                              <a:cxn ang="0">
                                <a:pos x="connsiteX4059" y="connsiteY4059"/>
                              </a:cxn>
                              <a:cxn ang="0">
                                <a:pos x="connsiteX4060" y="connsiteY4060"/>
                              </a:cxn>
                              <a:cxn ang="0">
                                <a:pos x="connsiteX4061" y="connsiteY4061"/>
                              </a:cxn>
                              <a:cxn ang="0">
                                <a:pos x="connsiteX4062" y="connsiteY4062"/>
                              </a:cxn>
                              <a:cxn ang="0">
                                <a:pos x="connsiteX4063" y="connsiteY4063"/>
                              </a:cxn>
                              <a:cxn ang="0">
                                <a:pos x="connsiteX4064" y="connsiteY4064"/>
                              </a:cxn>
                              <a:cxn ang="0">
                                <a:pos x="connsiteX4065" y="connsiteY4065"/>
                              </a:cxn>
                              <a:cxn ang="0">
                                <a:pos x="connsiteX4066" y="connsiteY4066"/>
                              </a:cxn>
                              <a:cxn ang="0">
                                <a:pos x="connsiteX4067" y="connsiteY4067"/>
                              </a:cxn>
                              <a:cxn ang="0">
                                <a:pos x="connsiteX4068" y="connsiteY4068"/>
                              </a:cxn>
                              <a:cxn ang="0">
                                <a:pos x="connsiteX4069" y="connsiteY4069"/>
                              </a:cxn>
                              <a:cxn ang="0">
                                <a:pos x="connsiteX4070" y="connsiteY4070"/>
                              </a:cxn>
                              <a:cxn ang="0">
                                <a:pos x="connsiteX4071" y="connsiteY4071"/>
                              </a:cxn>
                              <a:cxn ang="0">
                                <a:pos x="connsiteX4072" y="connsiteY4072"/>
                              </a:cxn>
                              <a:cxn ang="0">
                                <a:pos x="connsiteX4073" y="connsiteY4073"/>
                              </a:cxn>
                              <a:cxn ang="0">
                                <a:pos x="connsiteX4074" y="connsiteY4074"/>
                              </a:cxn>
                              <a:cxn ang="0">
                                <a:pos x="connsiteX4075" y="connsiteY4075"/>
                              </a:cxn>
                              <a:cxn ang="0">
                                <a:pos x="connsiteX4076" y="connsiteY4076"/>
                              </a:cxn>
                              <a:cxn ang="0">
                                <a:pos x="connsiteX4077" y="connsiteY4077"/>
                              </a:cxn>
                              <a:cxn ang="0">
                                <a:pos x="connsiteX4078" y="connsiteY4078"/>
                              </a:cxn>
                              <a:cxn ang="0">
                                <a:pos x="connsiteX4079" y="connsiteY4079"/>
                              </a:cxn>
                              <a:cxn ang="0">
                                <a:pos x="connsiteX4080" y="connsiteY4080"/>
                              </a:cxn>
                              <a:cxn ang="0">
                                <a:pos x="connsiteX4081" y="connsiteY4081"/>
                              </a:cxn>
                              <a:cxn ang="0">
                                <a:pos x="connsiteX4082" y="connsiteY4082"/>
                              </a:cxn>
                              <a:cxn ang="0">
                                <a:pos x="connsiteX4083" y="connsiteY4083"/>
                              </a:cxn>
                              <a:cxn ang="0">
                                <a:pos x="connsiteX4084" y="connsiteY4084"/>
                              </a:cxn>
                              <a:cxn ang="0">
                                <a:pos x="connsiteX4085" y="connsiteY4085"/>
                              </a:cxn>
                              <a:cxn ang="0">
                                <a:pos x="connsiteX4086" y="connsiteY4086"/>
                              </a:cxn>
                              <a:cxn ang="0">
                                <a:pos x="connsiteX4087" y="connsiteY4087"/>
                              </a:cxn>
                              <a:cxn ang="0">
                                <a:pos x="connsiteX4088" y="connsiteY4088"/>
                              </a:cxn>
                              <a:cxn ang="0">
                                <a:pos x="connsiteX4089" y="connsiteY4089"/>
                              </a:cxn>
                              <a:cxn ang="0">
                                <a:pos x="connsiteX4090" y="connsiteY4090"/>
                              </a:cxn>
                              <a:cxn ang="0">
                                <a:pos x="connsiteX4091" y="connsiteY4091"/>
                              </a:cxn>
                              <a:cxn ang="0">
                                <a:pos x="connsiteX4092" y="connsiteY4092"/>
                              </a:cxn>
                              <a:cxn ang="0">
                                <a:pos x="connsiteX4093" y="connsiteY4093"/>
                              </a:cxn>
                              <a:cxn ang="0">
                                <a:pos x="connsiteX4094" y="connsiteY4094"/>
                              </a:cxn>
                              <a:cxn ang="0">
                                <a:pos x="connsiteX4095" y="connsiteY4095"/>
                              </a:cxn>
                              <a:cxn ang="0">
                                <a:pos x="connsiteX4096" y="connsiteY4096"/>
                              </a:cxn>
                              <a:cxn ang="0">
                                <a:pos x="connsiteX4097" y="connsiteY4097"/>
                              </a:cxn>
                              <a:cxn ang="0">
                                <a:pos x="connsiteX4098" y="connsiteY4098"/>
                              </a:cxn>
                              <a:cxn ang="0">
                                <a:pos x="connsiteX4099" y="connsiteY4099"/>
                              </a:cxn>
                              <a:cxn ang="0">
                                <a:pos x="connsiteX4100" y="connsiteY4100"/>
                              </a:cxn>
                              <a:cxn ang="0">
                                <a:pos x="connsiteX4101" y="connsiteY4101"/>
                              </a:cxn>
                              <a:cxn ang="0">
                                <a:pos x="connsiteX4102" y="connsiteY4102"/>
                              </a:cxn>
                              <a:cxn ang="0">
                                <a:pos x="connsiteX4103" y="connsiteY4103"/>
                              </a:cxn>
                              <a:cxn ang="0">
                                <a:pos x="connsiteX4104" y="connsiteY4104"/>
                              </a:cxn>
                              <a:cxn ang="0">
                                <a:pos x="connsiteX4105" y="connsiteY4105"/>
                              </a:cxn>
                              <a:cxn ang="0">
                                <a:pos x="connsiteX4106" y="connsiteY4106"/>
                              </a:cxn>
                              <a:cxn ang="0">
                                <a:pos x="connsiteX4107" y="connsiteY4107"/>
                              </a:cxn>
                              <a:cxn ang="0">
                                <a:pos x="connsiteX4108" y="connsiteY4108"/>
                              </a:cxn>
                              <a:cxn ang="0">
                                <a:pos x="connsiteX4109" y="connsiteY4109"/>
                              </a:cxn>
                              <a:cxn ang="0">
                                <a:pos x="connsiteX4110" y="connsiteY4110"/>
                              </a:cxn>
                              <a:cxn ang="0">
                                <a:pos x="connsiteX4111" y="connsiteY4111"/>
                              </a:cxn>
                              <a:cxn ang="0">
                                <a:pos x="connsiteX4112" y="connsiteY4112"/>
                              </a:cxn>
                              <a:cxn ang="0">
                                <a:pos x="connsiteX4113" y="connsiteY4113"/>
                              </a:cxn>
                              <a:cxn ang="0">
                                <a:pos x="connsiteX4114" y="connsiteY4114"/>
                              </a:cxn>
                              <a:cxn ang="0">
                                <a:pos x="connsiteX4115" y="connsiteY4115"/>
                              </a:cxn>
                              <a:cxn ang="0">
                                <a:pos x="connsiteX4116" y="connsiteY4116"/>
                              </a:cxn>
                              <a:cxn ang="0">
                                <a:pos x="connsiteX4117" y="connsiteY4117"/>
                              </a:cxn>
                              <a:cxn ang="0">
                                <a:pos x="connsiteX4118" y="connsiteY4118"/>
                              </a:cxn>
                              <a:cxn ang="0">
                                <a:pos x="connsiteX4119" y="connsiteY4119"/>
                              </a:cxn>
                              <a:cxn ang="0">
                                <a:pos x="connsiteX4120" y="connsiteY4120"/>
                              </a:cxn>
                              <a:cxn ang="0">
                                <a:pos x="connsiteX4121" y="connsiteY4121"/>
                              </a:cxn>
                              <a:cxn ang="0">
                                <a:pos x="connsiteX4122" y="connsiteY4122"/>
                              </a:cxn>
                              <a:cxn ang="0">
                                <a:pos x="connsiteX4123" y="connsiteY4123"/>
                              </a:cxn>
                              <a:cxn ang="0">
                                <a:pos x="connsiteX4124" y="connsiteY4124"/>
                              </a:cxn>
                              <a:cxn ang="0">
                                <a:pos x="connsiteX4125" y="connsiteY4125"/>
                              </a:cxn>
                              <a:cxn ang="0">
                                <a:pos x="connsiteX4126" y="connsiteY4126"/>
                              </a:cxn>
                              <a:cxn ang="0">
                                <a:pos x="connsiteX4127" y="connsiteY4127"/>
                              </a:cxn>
                              <a:cxn ang="0">
                                <a:pos x="connsiteX4128" y="connsiteY4128"/>
                              </a:cxn>
                              <a:cxn ang="0">
                                <a:pos x="connsiteX4129" y="connsiteY4129"/>
                              </a:cxn>
                              <a:cxn ang="0">
                                <a:pos x="connsiteX4130" y="connsiteY4130"/>
                              </a:cxn>
                              <a:cxn ang="0">
                                <a:pos x="connsiteX4131" y="connsiteY4131"/>
                              </a:cxn>
                              <a:cxn ang="0">
                                <a:pos x="connsiteX4132" y="connsiteY4132"/>
                              </a:cxn>
                              <a:cxn ang="0">
                                <a:pos x="connsiteX4133" y="connsiteY4133"/>
                              </a:cxn>
                              <a:cxn ang="0">
                                <a:pos x="connsiteX4134" y="connsiteY4134"/>
                              </a:cxn>
                              <a:cxn ang="0">
                                <a:pos x="connsiteX4135" y="connsiteY4135"/>
                              </a:cxn>
                              <a:cxn ang="0">
                                <a:pos x="connsiteX4136" y="connsiteY4136"/>
                              </a:cxn>
                              <a:cxn ang="0">
                                <a:pos x="connsiteX4137" y="connsiteY4137"/>
                              </a:cxn>
                              <a:cxn ang="0">
                                <a:pos x="connsiteX4138" y="connsiteY4138"/>
                              </a:cxn>
                              <a:cxn ang="0">
                                <a:pos x="connsiteX4139" y="connsiteY4139"/>
                              </a:cxn>
                              <a:cxn ang="0">
                                <a:pos x="connsiteX4140" y="connsiteY4140"/>
                              </a:cxn>
                              <a:cxn ang="0">
                                <a:pos x="connsiteX4141" y="connsiteY4141"/>
                              </a:cxn>
                              <a:cxn ang="0">
                                <a:pos x="connsiteX4142" y="connsiteY4142"/>
                              </a:cxn>
                              <a:cxn ang="0">
                                <a:pos x="connsiteX4143" y="connsiteY4143"/>
                              </a:cxn>
                              <a:cxn ang="0">
                                <a:pos x="connsiteX4144" y="connsiteY4144"/>
                              </a:cxn>
                              <a:cxn ang="0">
                                <a:pos x="connsiteX4145" y="connsiteY4145"/>
                              </a:cxn>
                              <a:cxn ang="0">
                                <a:pos x="connsiteX4146" y="connsiteY4146"/>
                              </a:cxn>
                              <a:cxn ang="0">
                                <a:pos x="connsiteX4147" y="connsiteY4147"/>
                              </a:cxn>
                              <a:cxn ang="0">
                                <a:pos x="connsiteX4148" y="connsiteY4148"/>
                              </a:cxn>
                              <a:cxn ang="0">
                                <a:pos x="connsiteX4149" y="connsiteY4149"/>
                              </a:cxn>
                              <a:cxn ang="0">
                                <a:pos x="connsiteX4150" y="connsiteY4150"/>
                              </a:cxn>
                              <a:cxn ang="0">
                                <a:pos x="connsiteX4151" y="connsiteY4151"/>
                              </a:cxn>
                              <a:cxn ang="0">
                                <a:pos x="connsiteX4152" y="connsiteY4152"/>
                              </a:cxn>
                              <a:cxn ang="0">
                                <a:pos x="connsiteX4153" y="connsiteY4153"/>
                              </a:cxn>
                              <a:cxn ang="0">
                                <a:pos x="connsiteX4154" y="connsiteY4154"/>
                              </a:cxn>
                              <a:cxn ang="0">
                                <a:pos x="connsiteX4155" y="connsiteY4155"/>
                              </a:cxn>
                              <a:cxn ang="0">
                                <a:pos x="connsiteX4156" y="connsiteY4156"/>
                              </a:cxn>
                              <a:cxn ang="0">
                                <a:pos x="connsiteX4157" y="connsiteY4157"/>
                              </a:cxn>
                              <a:cxn ang="0">
                                <a:pos x="connsiteX4158" y="connsiteY4158"/>
                              </a:cxn>
                              <a:cxn ang="0">
                                <a:pos x="connsiteX4159" y="connsiteY4159"/>
                              </a:cxn>
                              <a:cxn ang="0">
                                <a:pos x="connsiteX4160" y="connsiteY4160"/>
                              </a:cxn>
                              <a:cxn ang="0">
                                <a:pos x="connsiteX4161" y="connsiteY4161"/>
                              </a:cxn>
                              <a:cxn ang="0">
                                <a:pos x="connsiteX4162" y="connsiteY4162"/>
                              </a:cxn>
                              <a:cxn ang="0">
                                <a:pos x="connsiteX4163" y="connsiteY4163"/>
                              </a:cxn>
                              <a:cxn ang="0">
                                <a:pos x="connsiteX4164" y="connsiteY4164"/>
                              </a:cxn>
                              <a:cxn ang="0">
                                <a:pos x="connsiteX4165" y="connsiteY4165"/>
                              </a:cxn>
                              <a:cxn ang="0">
                                <a:pos x="connsiteX4166" y="connsiteY4166"/>
                              </a:cxn>
                              <a:cxn ang="0">
                                <a:pos x="connsiteX4167" y="connsiteY4167"/>
                              </a:cxn>
                              <a:cxn ang="0">
                                <a:pos x="connsiteX4168" y="connsiteY4168"/>
                              </a:cxn>
                              <a:cxn ang="0">
                                <a:pos x="connsiteX4169" y="connsiteY4169"/>
                              </a:cxn>
                              <a:cxn ang="0">
                                <a:pos x="connsiteX4170" y="connsiteY4170"/>
                              </a:cxn>
                              <a:cxn ang="0">
                                <a:pos x="connsiteX4171" y="connsiteY4171"/>
                              </a:cxn>
                              <a:cxn ang="0">
                                <a:pos x="connsiteX4172" y="connsiteY4172"/>
                              </a:cxn>
                              <a:cxn ang="0">
                                <a:pos x="connsiteX4173" y="connsiteY4173"/>
                              </a:cxn>
                              <a:cxn ang="0">
                                <a:pos x="connsiteX4174" y="connsiteY4174"/>
                              </a:cxn>
                              <a:cxn ang="0">
                                <a:pos x="connsiteX4175" y="connsiteY4175"/>
                              </a:cxn>
                              <a:cxn ang="0">
                                <a:pos x="connsiteX4176" y="connsiteY4176"/>
                              </a:cxn>
                              <a:cxn ang="0">
                                <a:pos x="connsiteX4177" y="connsiteY4177"/>
                              </a:cxn>
                              <a:cxn ang="0">
                                <a:pos x="connsiteX4178" y="connsiteY4178"/>
                              </a:cxn>
                              <a:cxn ang="0">
                                <a:pos x="connsiteX4179" y="connsiteY4179"/>
                              </a:cxn>
                              <a:cxn ang="0">
                                <a:pos x="connsiteX4180" y="connsiteY4180"/>
                              </a:cxn>
                              <a:cxn ang="0">
                                <a:pos x="connsiteX4181" y="connsiteY4181"/>
                              </a:cxn>
                              <a:cxn ang="0">
                                <a:pos x="connsiteX4182" y="connsiteY4182"/>
                              </a:cxn>
                              <a:cxn ang="0">
                                <a:pos x="connsiteX4183" y="connsiteY4183"/>
                              </a:cxn>
                              <a:cxn ang="0">
                                <a:pos x="connsiteX4184" y="connsiteY4184"/>
                              </a:cxn>
                              <a:cxn ang="0">
                                <a:pos x="connsiteX4185" y="connsiteY4185"/>
                              </a:cxn>
                              <a:cxn ang="0">
                                <a:pos x="connsiteX4186" y="connsiteY4186"/>
                              </a:cxn>
                              <a:cxn ang="0">
                                <a:pos x="connsiteX4187" y="connsiteY4187"/>
                              </a:cxn>
                              <a:cxn ang="0">
                                <a:pos x="connsiteX4188" y="connsiteY4188"/>
                              </a:cxn>
                              <a:cxn ang="0">
                                <a:pos x="connsiteX4189" y="connsiteY4189"/>
                              </a:cxn>
                              <a:cxn ang="0">
                                <a:pos x="connsiteX4190" y="connsiteY4190"/>
                              </a:cxn>
                              <a:cxn ang="0">
                                <a:pos x="connsiteX4191" y="connsiteY4191"/>
                              </a:cxn>
                              <a:cxn ang="0">
                                <a:pos x="connsiteX4192" y="connsiteY4192"/>
                              </a:cxn>
                              <a:cxn ang="0">
                                <a:pos x="connsiteX4193" y="connsiteY4193"/>
                              </a:cxn>
                              <a:cxn ang="0">
                                <a:pos x="connsiteX4194" y="connsiteY4194"/>
                              </a:cxn>
                              <a:cxn ang="0">
                                <a:pos x="connsiteX4195" y="connsiteY4195"/>
                              </a:cxn>
                              <a:cxn ang="0">
                                <a:pos x="connsiteX4196" y="connsiteY4196"/>
                              </a:cxn>
                              <a:cxn ang="0">
                                <a:pos x="connsiteX4197" y="connsiteY4197"/>
                              </a:cxn>
                              <a:cxn ang="0">
                                <a:pos x="connsiteX4198" y="connsiteY4198"/>
                              </a:cxn>
                              <a:cxn ang="0">
                                <a:pos x="connsiteX4199" y="connsiteY4199"/>
                              </a:cxn>
                              <a:cxn ang="0">
                                <a:pos x="connsiteX4200" y="connsiteY4200"/>
                              </a:cxn>
                              <a:cxn ang="0">
                                <a:pos x="connsiteX4201" y="connsiteY4201"/>
                              </a:cxn>
                              <a:cxn ang="0">
                                <a:pos x="connsiteX4202" y="connsiteY4202"/>
                              </a:cxn>
                              <a:cxn ang="0">
                                <a:pos x="connsiteX4203" y="connsiteY4203"/>
                              </a:cxn>
                              <a:cxn ang="0">
                                <a:pos x="connsiteX4204" y="connsiteY4204"/>
                              </a:cxn>
                              <a:cxn ang="0">
                                <a:pos x="connsiteX4205" y="connsiteY4205"/>
                              </a:cxn>
                              <a:cxn ang="0">
                                <a:pos x="connsiteX4206" y="connsiteY4206"/>
                              </a:cxn>
                              <a:cxn ang="0">
                                <a:pos x="connsiteX4207" y="connsiteY4207"/>
                              </a:cxn>
                              <a:cxn ang="0">
                                <a:pos x="connsiteX4208" y="connsiteY4208"/>
                              </a:cxn>
                              <a:cxn ang="0">
                                <a:pos x="connsiteX4209" y="connsiteY4209"/>
                              </a:cxn>
                              <a:cxn ang="0">
                                <a:pos x="connsiteX4210" y="connsiteY4210"/>
                              </a:cxn>
                              <a:cxn ang="0">
                                <a:pos x="connsiteX4211" y="connsiteY4211"/>
                              </a:cxn>
                              <a:cxn ang="0">
                                <a:pos x="connsiteX4212" y="connsiteY4212"/>
                              </a:cxn>
                              <a:cxn ang="0">
                                <a:pos x="connsiteX4213" y="connsiteY4213"/>
                              </a:cxn>
                              <a:cxn ang="0">
                                <a:pos x="connsiteX4214" y="connsiteY4214"/>
                              </a:cxn>
                              <a:cxn ang="0">
                                <a:pos x="connsiteX4215" y="connsiteY4215"/>
                              </a:cxn>
                              <a:cxn ang="0">
                                <a:pos x="connsiteX4216" y="connsiteY4216"/>
                              </a:cxn>
                              <a:cxn ang="0">
                                <a:pos x="connsiteX4217" y="connsiteY4217"/>
                              </a:cxn>
                              <a:cxn ang="0">
                                <a:pos x="connsiteX4218" y="connsiteY4218"/>
                              </a:cxn>
                              <a:cxn ang="0">
                                <a:pos x="connsiteX4219" y="connsiteY4219"/>
                              </a:cxn>
                              <a:cxn ang="0">
                                <a:pos x="connsiteX4220" y="connsiteY4220"/>
                              </a:cxn>
                              <a:cxn ang="0">
                                <a:pos x="connsiteX4221" y="connsiteY4221"/>
                              </a:cxn>
                              <a:cxn ang="0">
                                <a:pos x="connsiteX4222" y="connsiteY4222"/>
                              </a:cxn>
                              <a:cxn ang="0">
                                <a:pos x="connsiteX4223" y="connsiteY4223"/>
                              </a:cxn>
                              <a:cxn ang="0">
                                <a:pos x="connsiteX4224" y="connsiteY4224"/>
                              </a:cxn>
                              <a:cxn ang="0">
                                <a:pos x="connsiteX4225" y="connsiteY4225"/>
                              </a:cxn>
                              <a:cxn ang="0">
                                <a:pos x="connsiteX4226" y="connsiteY4226"/>
                              </a:cxn>
                              <a:cxn ang="0">
                                <a:pos x="connsiteX4227" y="connsiteY4227"/>
                              </a:cxn>
                              <a:cxn ang="0">
                                <a:pos x="connsiteX4228" y="connsiteY4228"/>
                              </a:cxn>
                              <a:cxn ang="0">
                                <a:pos x="connsiteX4229" y="connsiteY4229"/>
                              </a:cxn>
                              <a:cxn ang="0">
                                <a:pos x="connsiteX4230" y="connsiteY4230"/>
                              </a:cxn>
                              <a:cxn ang="0">
                                <a:pos x="connsiteX4231" y="connsiteY4231"/>
                              </a:cxn>
                              <a:cxn ang="0">
                                <a:pos x="connsiteX4232" y="connsiteY4232"/>
                              </a:cxn>
                              <a:cxn ang="0">
                                <a:pos x="connsiteX4233" y="connsiteY4233"/>
                              </a:cxn>
                              <a:cxn ang="0">
                                <a:pos x="connsiteX4234" y="connsiteY4234"/>
                              </a:cxn>
                              <a:cxn ang="0">
                                <a:pos x="connsiteX4235" y="connsiteY4235"/>
                              </a:cxn>
                              <a:cxn ang="0">
                                <a:pos x="connsiteX4236" y="connsiteY4236"/>
                              </a:cxn>
                              <a:cxn ang="0">
                                <a:pos x="connsiteX4237" y="connsiteY4237"/>
                              </a:cxn>
                              <a:cxn ang="0">
                                <a:pos x="connsiteX4238" y="connsiteY4238"/>
                              </a:cxn>
                              <a:cxn ang="0">
                                <a:pos x="connsiteX4239" y="connsiteY4239"/>
                              </a:cxn>
                              <a:cxn ang="0">
                                <a:pos x="connsiteX4240" y="connsiteY4240"/>
                              </a:cxn>
                              <a:cxn ang="0">
                                <a:pos x="connsiteX4241" y="connsiteY4241"/>
                              </a:cxn>
                              <a:cxn ang="0">
                                <a:pos x="connsiteX4242" y="connsiteY4242"/>
                              </a:cxn>
                              <a:cxn ang="0">
                                <a:pos x="connsiteX4243" y="connsiteY4243"/>
                              </a:cxn>
                              <a:cxn ang="0">
                                <a:pos x="connsiteX4244" y="connsiteY4244"/>
                              </a:cxn>
                              <a:cxn ang="0">
                                <a:pos x="connsiteX4245" y="connsiteY4245"/>
                              </a:cxn>
                              <a:cxn ang="0">
                                <a:pos x="connsiteX4246" y="connsiteY4246"/>
                              </a:cxn>
                              <a:cxn ang="0">
                                <a:pos x="connsiteX4247" y="connsiteY4247"/>
                              </a:cxn>
                              <a:cxn ang="0">
                                <a:pos x="connsiteX4248" y="connsiteY4248"/>
                              </a:cxn>
                              <a:cxn ang="0">
                                <a:pos x="connsiteX4249" y="connsiteY4249"/>
                              </a:cxn>
                              <a:cxn ang="0">
                                <a:pos x="connsiteX4250" y="connsiteY4250"/>
                              </a:cxn>
                              <a:cxn ang="0">
                                <a:pos x="connsiteX4251" y="connsiteY4251"/>
                              </a:cxn>
                              <a:cxn ang="0">
                                <a:pos x="connsiteX4252" y="connsiteY4252"/>
                              </a:cxn>
                              <a:cxn ang="0">
                                <a:pos x="connsiteX4253" y="connsiteY4253"/>
                              </a:cxn>
                              <a:cxn ang="0">
                                <a:pos x="connsiteX4254" y="connsiteY4254"/>
                              </a:cxn>
                              <a:cxn ang="0">
                                <a:pos x="connsiteX4255" y="connsiteY4255"/>
                              </a:cxn>
                              <a:cxn ang="0">
                                <a:pos x="connsiteX4256" y="connsiteY4256"/>
                              </a:cxn>
                              <a:cxn ang="0">
                                <a:pos x="connsiteX4257" y="connsiteY4257"/>
                              </a:cxn>
                              <a:cxn ang="0">
                                <a:pos x="connsiteX4258" y="connsiteY4258"/>
                              </a:cxn>
                              <a:cxn ang="0">
                                <a:pos x="connsiteX4259" y="connsiteY4259"/>
                              </a:cxn>
                              <a:cxn ang="0">
                                <a:pos x="connsiteX4260" y="connsiteY4260"/>
                              </a:cxn>
                              <a:cxn ang="0">
                                <a:pos x="connsiteX4261" y="connsiteY4261"/>
                              </a:cxn>
                              <a:cxn ang="0">
                                <a:pos x="connsiteX4262" y="connsiteY4262"/>
                              </a:cxn>
                              <a:cxn ang="0">
                                <a:pos x="connsiteX4263" y="connsiteY4263"/>
                              </a:cxn>
                              <a:cxn ang="0">
                                <a:pos x="connsiteX4264" y="connsiteY4264"/>
                              </a:cxn>
                              <a:cxn ang="0">
                                <a:pos x="connsiteX4265" y="connsiteY4265"/>
                              </a:cxn>
                              <a:cxn ang="0">
                                <a:pos x="connsiteX4266" y="connsiteY4266"/>
                              </a:cxn>
                              <a:cxn ang="0">
                                <a:pos x="connsiteX4267" y="connsiteY4267"/>
                              </a:cxn>
                              <a:cxn ang="0">
                                <a:pos x="connsiteX4268" y="connsiteY4268"/>
                              </a:cxn>
                              <a:cxn ang="0">
                                <a:pos x="connsiteX4269" y="connsiteY4269"/>
                              </a:cxn>
                              <a:cxn ang="0">
                                <a:pos x="connsiteX4270" y="connsiteY4270"/>
                              </a:cxn>
                              <a:cxn ang="0">
                                <a:pos x="connsiteX4271" y="connsiteY4271"/>
                              </a:cxn>
                              <a:cxn ang="0">
                                <a:pos x="connsiteX4272" y="connsiteY4272"/>
                              </a:cxn>
                              <a:cxn ang="0">
                                <a:pos x="connsiteX4273" y="connsiteY4273"/>
                              </a:cxn>
                              <a:cxn ang="0">
                                <a:pos x="connsiteX4274" y="connsiteY4274"/>
                              </a:cxn>
                              <a:cxn ang="0">
                                <a:pos x="connsiteX4275" y="connsiteY4275"/>
                              </a:cxn>
                              <a:cxn ang="0">
                                <a:pos x="connsiteX4276" y="connsiteY4276"/>
                              </a:cxn>
                              <a:cxn ang="0">
                                <a:pos x="connsiteX4277" y="connsiteY4277"/>
                              </a:cxn>
                              <a:cxn ang="0">
                                <a:pos x="connsiteX4278" y="connsiteY4278"/>
                              </a:cxn>
                              <a:cxn ang="0">
                                <a:pos x="connsiteX4279" y="connsiteY4279"/>
                              </a:cxn>
                              <a:cxn ang="0">
                                <a:pos x="connsiteX4280" y="connsiteY4280"/>
                              </a:cxn>
                              <a:cxn ang="0">
                                <a:pos x="connsiteX4281" y="connsiteY4281"/>
                              </a:cxn>
                              <a:cxn ang="0">
                                <a:pos x="connsiteX4282" y="connsiteY4282"/>
                              </a:cxn>
                              <a:cxn ang="0">
                                <a:pos x="connsiteX4283" y="connsiteY4283"/>
                              </a:cxn>
                              <a:cxn ang="0">
                                <a:pos x="connsiteX4284" y="connsiteY4284"/>
                              </a:cxn>
                              <a:cxn ang="0">
                                <a:pos x="connsiteX4285" y="connsiteY4285"/>
                              </a:cxn>
                              <a:cxn ang="0">
                                <a:pos x="connsiteX4286" y="connsiteY4286"/>
                              </a:cxn>
                              <a:cxn ang="0">
                                <a:pos x="connsiteX4287" y="connsiteY4287"/>
                              </a:cxn>
                              <a:cxn ang="0">
                                <a:pos x="connsiteX4288" y="connsiteY4288"/>
                              </a:cxn>
                              <a:cxn ang="0">
                                <a:pos x="connsiteX4289" y="connsiteY4289"/>
                              </a:cxn>
                              <a:cxn ang="0">
                                <a:pos x="connsiteX4290" y="connsiteY4290"/>
                              </a:cxn>
                              <a:cxn ang="0">
                                <a:pos x="connsiteX4291" y="connsiteY4291"/>
                              </a:cxn>
                              <a:cxn ang="0">
                                <a:pos x="connsiteX4292" y="connsiteY4292"/>
                              </a:cxn>
                              <a:cxn ang="0">
                                <a:pos x="connsiteX4293" y="connsiteY4293"/>
                              </a:cxn>
                              <a:cxn ang="0">
                                <a:pos x="connsiteX4294" y="connsiteY4294"/>
                              </a:cxn>
                              <a:cxn ang="0">
                                <a:pos x="connsiteX4295" y="connsiteY4295"/>
                              </a:cxn>
                              <a:cxn ang="0">
                                <a:pos x="connsiteX4296" y="connsiteY4296"/>
                              </a:cxn>
                              <a:cxn ang="0">
                                <a:pos x="connsiteX4297" y="connsiteY4297"/>
                              </a:cxn>
                              <a:cxn ang="0">
                                <a:pos x="connsiteX4298" y="connsiteY4298"/>
                              </a:cxn>
                              <a:cxn ang="0">
                                <a:pos x="connsiteX4299" y="connsiteY4299"/>
                              </a:cxn>
                              <a:cxn ang="0">
                                <a:pos x="connsiteX4300" y="connsiteY4300"/>
                              </a:cxn>
                              <a:cxn ang="0">
                                <a:pos x="connsiteX4301" y="connsiteY4301"/>
                              </a:cxn>
                              <a:cxn ang="0">
                                <a:pos x="connsiteX4302" y="connsiteY4302"/>
                              </a:cxn>
                              <a:cxn ang="0">
                                <a:pos x="connsiteX4303" y="connsiteY4303"/>
                              </a:cxn>
                              <a:cxn ang="0">
                                <a:pos x="connsiteX4304" y="connsiteY4304"/>
                              </a:cxn>
                              <a:cxn ang="0">
                                <a:pos x="connsiteX4305" y="connsiteY4305"/>
                              </a:cxn>
                              <a:cxn ang="0">
                                <a:pos x="connsiteX4306" y="connsiteY4306"/>
                              </a:cxn>
                              <a:cxn ang="0">
                                <a:pos x="connsiteX4307" y="connsiteY4307"/>
                              </a:cxn>
                              <a:cxn ang="0">
                                <a:pos x="connsiteX4308" y="connsiteY4308"/>
                              </a:cxn>
                              <a:cxn ang="0">
                                <a:pos x="connsiteX4309" y="connsiteY4309"/>
                              </a:cxn>
                              <a:cxn ang="0">
                                <a:pos x="connsiteX4310" y="connsiteY4310"/>
                              </a:cxn>
                              <a:cxn ang="0">
                                <a:pos x="connsiteX4311" y="connsiteY4311"/>
                              </a:cxn>
                              <a:cxn ang="0">
                                <a:pos x="connsiteX4312" y="connsiteY4312"/>
                              </a:cxn>
                              <a:cxn ang="0">
                                <a:pos x="connsiteX4313" y="connsiteY4313"/>
                              </a:cxn>
                              <a:cxn ang="0">
                                <a:pos x="connsiteX4314" y="connsiteY4314"/>
                              </a:cxn>
                              <a:cxn ang="0">
                                <a:pos x="connsiteX4315" y="connsiteY4315"/>
                              </a:cxn>
                              <a:cxn ang="0">
                                <a:pos x="connsiteX4316" y="connsiteY4316"/>
                              </a:cxn>
                              <a:cxn ang="0">
                                <a:pos x="connsiteX4317" y="connsiteY4317"/>
                              </a:cxn>
                              <a:cxn ang="0">
                                <a:pos x="connsiteX4318" y="connsiteY4318"/>
                              </a:cxn>
                              <a:cxn ang="0">
                                <a:pos x="connsiteX4319" y="connsiteY4319"/>
                              </a:cxn>
                              <a:cxn ang="0">
                                <a:pos x="connsiteX4320" y="connsiteY4320"/>
                              </a:cxn>
                              <a:cxn ang="0">
                                <a:pos x="connsiteX4321" y="connsiteY4321"/>
                              </a:cxn>
                              <a:cxn ang="0">
                                <a:pos x="connsiteX4322" y="connsiteY4322"/>
                              </a:cxn>
                              <a:cxn ang="0">
                                <a:pos x="connsiteX4323" y="connsiteY4323"/>
                              </a:cxn>
                              <a:cxn ang="0">
                                <a:pos x="connsiteX4324" y="connsiteY4324"/>
                              </a:cxn>
                              <a:cxn ang="0">
                                <a:pos x="connsiteX4325" y="connsiteY4325"/>
                              </a:cxn>
                              <a:cxn ang="0">
                                <a:pos x="connsiteX4326" y="connsiteY4326"/>
                              </a:cxn>
                              <a:cxn ang="0">
                                <a:pos x="connsiteX4327" y="connsiteY4327"/>
                              </a:cxn>
                              <a:cxn ang="0">
                                <a:pos x="connsiteX4328" y="connsiteY4328"/>
                              </a:cxn>
                              <a:cxn ang="0">
                                <a:pos x="connsiteX4329" y="connsiteY4329"/>
                              </a:cxn>
                              <a:cxn ang="0">
                                <a:pos x="connsiteX4330" y="connsiteY4330"/>
                              </a:cxn>
                              <a:cxn ang="0">
                                <a:pos x="connsiteX4331" y="connsiteY4331"/>
                              </a:cxn>
                              <a:cxn ang="0">
                                <a:pos x="connsiteX4332" y="connsiteY4332"/>
                              </a:cxn>
                              <a:cxn ang="0">
                                <a:pos x="connsiteX4333" y="connsiteY4333"/>
                              </a:cxn>
                              <a:cxn ang="0">
                                <a:pos x="connsiteX4334" y="connsiteY4334"/>
                              </a:cxn>
                              <a:cxn ang="0">
                                <a:pos x="connsiteX4335" y="connsiteY4335"/>
                              </a:cxn>
                              <a:cxn ang="0">
                                <a:pos x="connsiteX4336" y="connsiteY4336"/>
                              </a:cxn>
                              <a:cxn ang="0">
                                <a:pos x="connsiteX4337" y="connsiteY4337"/>
                              </a:cxn>
                              <a:cxn ang="0">
                                <a:pos x="connsiteX4338" y="connsiteY4338"/>
                              </a:cxn>
                              <a:cxn ang="0">
                                <a:pos x="connsiteX4339" y="connsiteY4339"/>
                              </a:cxn>
                              <a:cxn ang="0">
                                <a:pos x="connsiteX4340" y="connsiteY4340"/>
                              </a:cxn>
                              <a:cxn ang="0">
                                <a:pos x="connsiteX4341" y="connsiteY4341"/>
                              </a:cxn>
                              <a:cxn ang="0">
                                <a:pos x="connsiteX4342" y="connsiteY4342"/>
                              </a:cxn>
                              <a:cxn ang="0">
                                <a:pos x="connsiteX4343" y="connsiteY4343"/>
                              </a:cxn>
                              <a:cxn ang="0">
                                <a:pos x="connsiteX4344" y="connsiteY4344"/>
                              </a:cxn>
                              <a:cxn ang="0">
                                <a:pos x="connsiteX4345" y="connsiteY4345"/>
                              </a:cxn>
                              <a:cxn ang="0">
                                <a:pos x="connsiteX4346" y="connsiteY4346"/>
                              </a:cxn>
                              <a:cxn ang="0">
                                <a:pos x="connsiteX4347" y="connsiteY4347"/>
                              </a:cxn>
                              <a:cxn ang="0">
                                <a:pos x="connsiteX4348" y="connsiteY4348"/>
                              </a:cxn>
                              <a:cxn ang="0">
                                <a:pos x="connsiteX4349" y="connsiteY4349"/>
                              </a:cxn>
                              <a:cxn ang="0">
                                <a:pos x="connsiteX4350" y="connsiteY4350"/>
                              </a:cxn>
                              <a:cxn ang="0">
                                <a:pos x="connsiteX4351" y="connsiteY4351"/>
                              </a:cxn>
                              <a:cxn ang="0">
                                <a:pos x="connsiteX4352" y="connsiteY4352"/>
                              </a:cxn>
                              <a:cxn ang="0">
                                <a:pos x="connsiteX4353" y="connsiteY4353"/>
                              </a:cxn>
                              <a:cxn ang="0">
                                <a:pos x="connsiteX4354" y="connsiteY4354"/>
                              </a:cxn>
                              <a:cxn ang="0">
                                <a:pos x="connsiteX4355" y="connsiteY4355"/>
                              </a:cxn>
                              <a:cxn ang="0">
                                <a:pos x="connsiteX4356" y="connsiteY4356"/>
                              </a:cxn>
                              <a:cxn ang="0">
                                <a:pos x="connsiteX4357" y="connsiteY4357"/>
                              </a:cxn>
                              <a:cxn ang="0">
                                <a:pos x="connsiteX4358" y="connsiteY4358"/>
                              </a:cxn>
                              <a:cxn ang="0">
                                <a:pos x="connsiteX4359" y="connsiteY4359"/>
                              </a:cxn>
                              <a:cxn ang="0">
                                <a:pos x="connsiteX4360" y="connsiteY4360"/>
                              </a:cxn>
                              <a:cxn ang="0">
                                <a:pos x="connsiteX4361" y="connsiteY4361"/>
                              </a:cxn>
                              <a:cxn ang="0">
                                <a:pos x="connsiteX4362" y="connsiteY4362"/>
                              </a:cxn>
                              <a:cxn ang="0">
                                <a:pos x="connsiteX4363" y="connsiteY4363"/>
                              </a:cxn>
                              <a:cxn ang="0">
                                <a:pos x="connsiteX4364" y="connsiteY4364"/>
                              </a:cxn>
                              <a:cxn ang="0">
                                <a:pos x="connsiteX4365" y="connsiteY4365"/>
                              </a:cxn>
                              <a:cxn ang="0">
                                <a:pos x="connsiteX4366" y="connsiteY4366"/>
                              </a:cxn>
                              <a:cxn ang="0">
                                <a:pos x="connsiteX4367" y="connsiteY4367"/>
                              </a:cxn>
                              <a:cxn ang="0">
                                <a:pos x="connsiteX4368" y="connsiteY4368"/>
                              </a:cxn>
                              <a:cxn ang="0">
                                <a:pos x="connsiteX4369" y="connsiteY4369"/>
                              </a:cxn>
                              <a:cxn ang="0">
                                <a:pos x="connsiteX4370" y="connsiteY4370"/>
                              </a:cxn>
                              <a:cxn ang="0">
                                <a:pos x="connsiteX4371" y="connsiteY4371"/>
                              </a:cxn>
                              <a:cxn ang="0">
                                <a:pos x="connsiteX4372" y="connsiteY4372"/>
                              </a:cxn>
                              <a:cxn ang="0">
                                <a:pos x="connsiteX4373" y="connsiteY4373"/>
                              </a:cxn>
                              <a:cxn ang="0">
                                <a:pos x="connsiteX4374" y="connsiteY4374"/>
                              </a:cxn>
                              <a:cxn ang="0">
                                <a:pos x="connsiteX4375" y="connsiteY4375"/>
                              </a:cxn>
                              <a:cxn ang="0">
                                <a:pos x="connsiteX4376" y="connsiteY4376"/>
                              </a:cxn>
                              <a:cxn ang="0">
                                <a:pos x="connsiteX4377" y="connsiteY4377"/>
                              </a:cxn>
                              <a:cxn ang="0">
                                <a:pos x="connsiteX4378" y="connsiteY4378"/>
                              </a:cxn>
                              <a:cxn ang="0">
                                <a:pos x="connsiteX4379" y="connsiteY4379"/>
                              </a:cxn>
                              <a:cxn ang="0">
                                <a:pos x="connsiteX4380" y="connsiteY4380"/>
                              </a:cxn>
                              <a:cxn ang="0">
                                <a:pos x="connsiteX4381" y="connsiteY4381"/>
                              </a:cxn>
                              <a:cxn ang="0">
                                <a:pos x="connsiteX4382" y="connsiteY4382"/>
                              </a:cxn>
                              <a:cxn ang="0">
                                <a:pos x="connsiteX4383" y="connsiteY4383"/>
                              </a:cxn>
                              <a:cxn ang="0">
                                <a:pos x="connsiteX4384" y="connsiteY4384"/>
                              </a:cxn>
                              <a:cxn ang="0">
                                <a:pos x="connsiteX4385" y="connsiteY4385"/>
                              </a:cxn>
                              <a:cxn ang="0">
                                <a:pos x="connsiteX4386" y="connsiteY4386"/>
                              </a:cxn>
                              <a:cxn ang="0">
                                <a:pos x="connsiteX4387" y="connsiteY4387"/>
                              </a:cxn>
                              <a:cxn ang="0">
                                <a:pos x="connsiteX4388" y="connsiteY4388"/>
                              </a:cxn>
                              <a:cxn ang="0">
                                <a:pos x="connsiteX4389" y="connsiteY4389"/>
                              </a:cxn>
                              <a:cxn ang="0">
                                <a:pos x="connsiteX4390" y="connsiteY4390"/>
                              </a:cxn>
                              <a:cxn ang="0">
                                <a:pos x="connsiteX4391" y="connsiteY4391"/>
                              </a:cxn>
                              <a:cxn ang="0">
                                <a:pos x="connsiteX4392" y="connsiteY4392"/>
                              </a:cxn>
                              <a:cxn ang="0">
                                <a:pos x="connsiteX4393" y="connsiteY4393"/>
                              </a:cxn>
                              <a:cxn ang="0">
                                <a:pos x="connsiteX4394" y="connsiteY4394"/>
                              </a:cxn>
                              <a:cxn ang="0">
                                <a:pos x="connsiteX4395" y="connsiteY4395"/>
                              </a:cxn>
                              <a:cxn ang="0">
                                <a:pos x="connsiteX4396" y="connsiteY4396"/>
                              </a:cxn>
                              <a:cxn ang="0">
                                <a:pos x="connsiteX4397" y="connsiteY4397"/>
                              </a:cxn>
                              <a:cxn ang="0">
                                <a:pos x="connsiteX4398" y="connsiteY4398"/>
                              </a:cxn>
                              <a:cxn ang="0">
                                <a:pos x="connsiteX4399" y="connsiteY4399"/>
                              </a:cxn>
                              <a:cxn ang="0">
                                <a:pos x="connsiteX4400" y="connsiteY4400"/>
                              </a:cxn>
                              <a:cxn ang="0">
                                <a:pos x="connsiteX4401" y="connsiteY4401"/>
                              </a:cxn>
                              <a:cxn ang="0">
                                <a:pos x="connsiteX4402" y="connsiteY4402"/>
                              </a:cxn>
                              <a:cxn ang="0">
                                <a:pos x="connsiteX4403" y="connsiteY4403"/>
                              </a:cxn>
                              <a:cxn ang="0">
                                <a:pos x="connsiteX4404" y="connsiteY4404"/>
                              </a:cxn>
                              <a:cxn ang="0">
                                <a:pos x="connsiteX4405" y="connsiteY4405"/>
                              </a:cxn>
                              <a:cxn ang="0">
                                <a:pos x="connsiteX4406" y="connsiteY4406"/>
                              </a:cxn>
                              <a:cxn ang="0">
                                <a:pos x="connsiteX4407" y="connsiteY4407"/>
                              </a:cxn>
                              <a:cxn ang="0">
                                <a:pos x="connsiteX4408" y="connsiteY4408"/>
                              </a:cxn>
                              <a:cxn ang="0">
                                <a:pos x="connsiteX4409" y="connsiteY4409"/>
                              </a:cxn>
                              <a:cxn ang="0">
                                <a:pos x="connsiteX4410" y="connsiteY4410"/>
                              </a:cxn>
                              <a:cxn ang="0">
                                <a:pos x="connsiteX4411" y="connsiteY4411"/>
                              </a:cxn>
                              <a:cxn ang="0">
                                <a:pos x="connsiteX4412" y="connsiteY4412"/>
                              </a:cxn>
                              <a:cxn ang="0">
                                <a:pos x="connsiteX4413" y="connsiteY4413"/>
                              </a:cxn>
                              <a:cxn ang="0">
                                <a:pos x="connsiteX4414" y="connsiteY4414"/>
                              </a:cxn>
                              <a:cxn ang="0">
                                <a:pos x="connsiteX4415" y="connsiteY4415"/>
                              </a:cxn>
                              <a:cxn ang="0">
                                <a:pos x="connsiteX4416" y="connsiteY4416"/>
                              </a:cxn>
                              <a:cxn ang="0">
                                <a:pos x="connsiteX4417" y="connsiteY4417"/>
                              </a:cxn>
                              <a:cxn ang="0">
                                <a:pos x="connsiteX4418" y="connsiteY4418"/>
                              </a:cxn>
                              <a:cxn ang="0">
                                <a:pos x="connsiteX4419" y="connsiteY4419"/>
                              </a:cxn>
                              <a:cxn ang="0">
                                <a:pos x="connsiteX4420" y="connsiteY4420"/>
                              </a:cxn>
                              <a:cxn ang="0">
                                <a:pos x="connsiteX4421" y="connsiteY4421"/>
                              </a:cxn>
                              <a:cxn ang="0">
                                <a:pos x="connsiteX4422" y="connsiteY4422"/>
                              </a:cxn>
                              <a:cxn ang="0">
                                <a:pos x="connsiteX4423" y="connsiteY4423"/>
                              </a:cxn>
                              <a:cxn ang="0">
                                <a:pos x="connsiteX4424" y="connsiteY4424"/>
                              </a:cxn>
                              <a:cxn ang="0">
                                <a:pos x="connsiteX4425" y="connsiteY4425"/>
                              </a:cxn>
                              <a:cxn ang="0">
                                <a:pos x="connsiteX4426" y="connsiteY4426"/>
                              </a:cxn>
                              <a:cxn ang="0">
                                <a:pos x="connsiteX4427" y="connsiteY4427"/>
                              </a:cxn>
                              <a:cxn ang="0">
                                <a:pos x="connsiteX4428" y="connsiteY4428"/>
                              </a:cxn>
                              <a:cxn ang="0">
                                <a:pos x="connsiteX4429" y="connsiteY4429"/>
                              </a:cxn>
                              <a:cxn ang="0">
                                <a:pos x="connsiteX4430" y="connsiteY4430"/>
                              </a:cxn>
                              <a:cxn ang="0">
                                <a:pos x="connsiteX4431" y="connsiteY4431"/>
                              </a:cxn>
                              <a:cxn ang="0">
                                <a:pos x="connsiteX4432" y="connsiteY4432"/>
                              </a:cxn>
                              <a:cxn ang="0">
                                <a:pos x="connsiteX4433" y="connsiteY4433"/>
                              </a:cxn>
                              <a:cxn ang="0">
                                <a:pos x="connsiteX4434" y="connsiteY4434"/>
                              </a:cxn>
                              <a:cxn ang="0">
                                <a:pos x="connsiteX4435" y="connsiteY4435"/>
                              </a:cxn>
                              <a:cxn ang="0">
                                <a:pos x="connsiteX4436" y="connsiteY4436"/>
                              </a:cxn>
                              <a:cxn ang="0">
                                <a:pos x="connsiteX4437" y="connsiteY4437"/>
                              </a:cxn>
                              <a:cxn ang="0">
                                <a:pos x="connsiteX4438" y="connsiteY4438"/>
                              </a:cxn>
                              <a:cxn ang="0">
                                <a:pos x="connsiteX4439" y="connsiteY4439"/>
                              </a:cxn>
                              <a:cxn ang="0">
                                <a:pos x="connsiteX4440" y="connsiteY4440"/>
                              </a:cxn>
                              <a:cxn ang="0">
                                <a:pos x="connsiteX4441" y="connsiteY4441"/>
                              </a:cxn>
                              <a:cxn ang="0">
                                <a:pos x="connsiteX4442" y="connsiteY4442"/>
                              </a:cxn>
                              <a:cxn ang="0">
                                <a:pos x="connsiteX4443" y="connsiteY4443"/>
                              </a:cxn>
                              <a:cxn ang="0">
                                <a:pos x="connsiteX4444" y="connsiteY4444"/>
                              </a:cxn>
                              <a:cxn ang="0">
                                <a:pos x="connsiteX4445" y="connsiteY4445"/>
                              </a:cxn>
                              <a:cxn ang="0">
                                <a:pos x="connsiteX4446" y="connsiteY4446"/>
                              </a:cxn>
                              <a:cxn ang="0">
                                <a:pos x="connsiteX4447" y="connsiteY4447"/>
                              </a:cxn>
                              <a:cxn ang="0">
                                <a:pos x="connsiteX4448" y="connsiteY4448"/>
                              </a:cxn>
                              <a:cxn ang="0">
                                <a:pos x="connsiteX4449" y="connsiteY4449"/>
                              </a:cxn>
                              <a:cxn ang="0">
                                <a:pos x="connsiteX4450" y="connsiteY4450"/>
                              </a:cxn>
                              <a:cxn ang="0">
                                <a:pos x="connsiteX4451" y="connsiteY4451"/>
                              </a:cxn>
                              <a:cxn ang="0">
                                <a:pos x="connsiteX4452" y="connsiteY4452"/>
                              </a:cxn>
                              <a:cxn ang="0">
                                <a:pos x="connsiteX4453" y="connsiteY4453"/>
                              </a:cxn>
                              <a:cxn ang="0">
                                <a:pos x="connsiteX4454" y="connsiteY4454"/>
                              </a:cxn>
                              <a:cxn ang="0">
                                <a:pos x="connsiteX4455" y="connsiteY4455"/>
                              </a:cxn>
                              <a:cxn ang="0">
                                <a:pos x="connsiteX4456" y="connsiteY4456"/>
                              </a:cxn>
                              <a:cxn ang="0">
                                <a:pos x="connsiteX4457" y="connsiteY4457"/>
                              </a:cxn>
                              <a:cxn ang="0">
                                <a:pos x="connsiteX4458" y="connsiteY4458"/>
                              </a:cxn>
                              <a:cxn ang="0">
                                <a:pos x="connsiteX4459" y="connsiteY4459"/>
                              </a:cxn>
                              <a:cxn ang="0">
                                <a:pos x="connsiteX4460" y="connsiteY4460"/>
                              </a:cxn>
                              <a:cxn ang="0">
                                <a:pos x="connsiteX4461" y="connsiteY4461"/>
                              </a:cxn>
                              <a:cxn ang="0">
                                <a:pos x="connsiteX4462" y="connsiteY4462"/>
                              </a:cxn>
                              <a:cxn ang="0">
                                <a:pos x="connsiteX4463" y="connsiteY4463"/>
                              </a:cxn>
                              <a:cxn ang="0">
                                <a:pos x="connsiteX4464" y="connsiteY4464"/>
                              </a:cxn>
                              <a:cxn ang="0">
                                <a:pos x="connsiteX4465" y="connsiteY4465"/>
                              </a:cxn>
                              <a:cxn ang="0">
                                <a:pos x="connsiteX4466" y="connsiteY4466"/>
                              </a:cxn>
                              <a:cxn ang="0">
                                <a:pos x="connsiteX4467" y="connsiteY4467"/>
                              </a:cxn>
                              <a:cxn ang="0">
                                <a:pos x="connsiteX4468" y="connsiteY4468"/>
                              </a:cxn>
                              <a:cxn ang="0">
                                <a:pos x="connsiteX4469" y="connsiteY4469"/>
                              </a:cxn>
                              <a:cxn ang="0">
                                <a:pos x="connsiteX4470" y="connsiteY4470"/>
                              </a:cxn>
                              <a:cxn ang="0">
                                <a:pos x="connsiteX4471" y="connsiteY4471"/>
                              </a:cxn>
                              <a:cxn ang="0">
                                <a:pos x="connsiteX4472" y="connsiteY4472"/>
                              </a:cxn>
                              <a:cxn ang="0">
                                <a:pos x="connsiteX4473" y="connsiteY4473"/>
                              </a:cxn>
                              <a:cxn ang="0">
                                <a:pos x="connsiteX4474" y="connsiteY4474"/>
                              </a:cxn>
                              <a:cxn ang="0">
                                <a:pos x="connsiteX4475" y="connsiteY4475"/>
                              </a:cxn>
                              <a:cxn ang="0">
                                <a:pos x="connsiteX4476" y="connsiteY4476"/>
                              </a:cxn>
                              <a:cxn ang="0">
                                <a:pos x="connsiteX4477" y="connsiteY4477"/>
                              </a:cxn>
                              <a:cxn ang="0">
                                <a:pos x="connsiteX4478" y="connsiteY4478"/>
                              </a:cxn>
                              <a:cxn ang="0">
                                <a:pos x="connsiteX4479" y="connsiteY4479"/>
                              </a:cxn>
                              <a:cxn ang="0">
                                <a:pos x="connsiteX4480" y="connsiteY4480"/>
                              </a:cxn>
                              <a:cxn ang="0">
                                <a:pos x="connsiteX4481" y="connsiteY4481"/>
                              </a:cxn>
                              <a:cxn ang="0">
                                <a:pos x="connsiteX4482" y="connsiteY4482"/>
                              </a:cxn>
                              <a:cxn ang="0">
                                <a:pos x="connsiteX4483" y="connsiteY4483"/>
                              </a:cxn>
                              <a:cxn ang="0">
                                <a:pos x="connsiteX4484" y="connsiteY4484"/>
                              </a:cxn>
                              <a:cxn ang="0">
                                <a:pos x="connsiteX4485" y="connsiteY4485"/>
                              </a:cxn>
                              <a:cxn ang="0">
                                <a:pos x="connsiteX4486" y="connsiteY4486"/>
                              </a:cxn>
                              <a:cxn ang="0">
                                <a:pos x="connsiteX4487" y="connsiteY4487"/>
                              </a:cxn>
                              <a:cxn ang="0">
                                <a:pos x="connsiteX4488" y="connsiteY4488"/>
                              </a:cxn>
                              <a:cxn ang="0">
                                <a:pos x="connsiteX4489" y="connsiteY4489"/>
                              </a:cxn>
                              <a:cxn ang="0">
                                <a:pos x="connsiteX4490" y="connsiteY4490"/>
                              </a:cxn>
                              <a:cxn ang="0">
                                <a:pos x="connsiteX4491" y="connsiteY4491"/>
                              </a:cxn>
                              <a:cxn ang="0">
                                <a:pos x="connsiteX4492" y="connsiteY4492"/>
                              </a:cxn>
                              <a:cxn ang="0">
                                <a:pos x="connsiteX4493" y="connsiteY4493"/>
                              </a:cxn>
                              <a:cxn ang="0">
                                <a:pos x="connsiteX4494" y="connsiteY4494"/>
                              </a:cxn>
                              <a:cxn ang="0">
                                <a:pos x="connsiteX4495" y="connsiteY4495"/>
                              </a:cxn>
                              <a:cxn ang="0">
                                <a:pos x="connsiteX4496" y="connsiteY4496"/>
                              </a:cxn>
                              <a:cxn ang="0">
                                <a:pos x="connsiteX4497" y="connsiteY4497"/>
                              </a:cxn>
                              <a:cxn ang="0">
                                <a:pos x="connsiteX4498" y="connsiteY4498"/>
                              </a:cxn>
                              <a:cxn ang="0">
                                <a:pos x="connsiteX4499" y="connsiteY4499"/>
                              </a:cxn>
                              <a:cxn ang="0">
                                <a:pos x="connsiteX4500" y="connsiteY4500"/>
                              </a:cxn>
                              <a:cxn ang="0">
                                <a:pos x="connsiteX4501" y="connsiteY4501"/>
                              </a:cxn>
                              <a:cxn ang="0">
                                <a:pos x="connsiteX4502" y="connsiteY4502"/>
                              </a:cxn>
                              <a:cxn ang="0">
                                <a:pos x="connsiteX4503" y="connsiteY4503"/>
                              </a:cxn>
                              <a:cxn ang="0">
                                <a:pos x="connsiteX4504" y="connsiteY4504"/>
                              </a:cxn>
                              <a:cxn ang="0">
                                <a:pos x="connsiteX4505" y="connsiteY4505"/>
                              </a:cxn>
                              <a:cxn ang="0">
                                <a:pos x="connsiteX4506" y="connsiteY4506"/>
                              </a:cxn>
                              <a:cxn ang="0">
                                <a:pos x="connsiteX4507" y="connsiteY4507"/>
                              </a:cxn>
                              <a:cxn ang="0">
                                <a:pos x="connsiteX4508" y="connsiteY4508"/>
                              </a:cxn>
                              <a:cxn ang="0">
                                <a:pos x="connsiteX4509" y="connsiteY4509"/>
                              </a:cxn>
                              <a:cxn ang="0">
                                <a:pos x="connsiteX4510" y="connsiteY4510"/>
                              </a:cxn>
                              <a:cxn ang="0">
                                <a:pos x="connsiteX4511" y="connsiteY4511"/>
                              </a:cxn>
                              <a:cxn ang="0">
                                <a:pos x="connsiteX4512" y="connsiteY4512"/>
                              </a:cxn>
                              <a:cxn ang="0">
                                <a:pos x="connsiteX4513" y="connsiteY4513"/>
                              </a:cxn>
                              <a:cxn ang="0">
                                <a:pos x="connsiteX4514" y="connsiteY4514"/>
                              </a:cxn>
                              <a:cxn ang="0">
                                <a:pos x="connsiteX4515" y="connsiteY4515"/>
                              </a:cxn>
                              <a:cxn ang="0">
                                <a:pos x="connsiteX4516" y="connsiteY4516"/>
                              </a:cxn>
                              <a:cxn ang="0">
                                <a:pos x="connsiteX4517" y="connsiteY4517"/>
                              </a:cxn>
                              <a:cxn ang="0">
                                <a:pos x="connsiteX4518" y="connsiteY4518"/>
                              </a:cxn>
                              <a:cxn ang="0">
                                <a:pos x="connsiteX4519" y="connsiteY4519"/>
                              </a:cxn>
                              <a:cxn ang="0">
                                <a:pos x="connsiteX4520" y="connsiteY4520"/>
                              </a:cxn>
                              <a:cxn ang="0">
                                <a:pos x="connsiteX4521" y="connsiteY4521"/>
                              </a:cxn>
                              <a:cxn ang="0">
                                <a:pos x="connsiteX4522" y="connsiteY4522"/>
                              </a:cxn>
                              <a:cxn ang="0">
                                <a:pos x="connsiteX4523" y="connsiteY4523"/>
                              </a:cxn>
                              <a:cxn ang="0">
                                <a:pos x="connsiteX4524" y="connsiteY4524"/>
                              </a:cxn>
                              <a:cxn ang="0">
                                <a:pos x="connsiteX4525" y="connsiteY4525"/>
                              </a:cxn>
                              <a:cxn ang="0">
                                <a:pos x="connsiteX4526" y="connsiteY4526"/>
                              </a:cxn>
                              <a:cxn ang="0">
                                <a:pos x="connsiteX4527" y="connsiteY4527"/>
                              </a:cxn>
                              <a:cxn ang="0">
                                <a:pos x="connsiteX4528" y="connsiteY4528"/>
                              </a:cxn>
                              <a:cxn ang="0">
                                <a:pos x="connsiteX4529" y="connsiteY4529"/>
                              </a:cxn>
                              <a:cxn ang="0">
                                <a:pos x="connsiteX4530" y="connsiteY4530"/>
                              </a:cxn>
                              <a:cxn ang="0">
                                <a:pos x="connsiteX4531" y="connsiteY4531"/>
                              </a:cxn>
                              <a:cxn ang="0">
                                <a:pos x="connsiteX4532" y="connsiteY4532"/>
                              </a:cxn>
                              <a:cxn ang="0">
                                <a:pos x="connsiteX4533" y="connsiteY4533"/>
                              </a:cxn>
                              <a:cxn ang="0">
                                <a:pos x="connsiteX4534" y="connsiteY4534"/>
                              </a:cxn>
                              <a:cxn ang="0">
                                <a:pos x="connsiteX4535" y="connsiteY4535"/>
                              </a:cxn>
                              <a:cxn ang="0">
                                <a:pos x="connsiteX4536" y="connsiteY4536"/>
                              </a:cxn>
                              <a:cxn ang="0">
                                <a:pos x="connsiteX4537" y="connsiteY4537"/>
                              </a:cxn>
                              <a:cxn ang="0">
                                <a:pos x="connsiteX4538" y="connsiteY4538"/>
                              </a:cxn>
                              <a:cxn ang="0">
                                <a:pos x="connsiteX4539" y="connsiteY4539"/>
                              </a:cxn>
                              <a:cxn ang="0">
                                <a:pos x="connsiteX4540" y="connsiteY4540"/>
                              </a:cxn>
                              <a:cxn ang="0">
                                <a:pos x="connsiteX4541" y="connsiteY4541"/>
                              </a:cxn>
                              <a:cxn ang="0">
                                <a:pos x="connsiteX4542" y="connsiteY4542"/>
                              </a:cxn>
                              <a:cxn ang="0">
                                <a:pos x="connsiteX4543" y="connsiteY4543"/>
                              </a:cxn>
                              <a:cxn ang="0">
                                <a:pos x="connsiteX4544" y="connsiteY4544"/>
                              </a:cxn>
                              <a:cxn ang="0">
                                <a:pos x="connsiteX4545" y="connsiteY4545"/>
                              </a:cxn>
                              <a:cxn ang="0">
                                <a:pos x="connsiteX4546" y="connsiteY4546"/>
                              </a:cxn>
                              <a:cxn ang="0">
                                <a:pos x="connsiteX4547" y="connsiteY4547"/>
                              </a:cxn>
                              <a:cxn ang="0">
                                <a:pos x="connsiteX4548" y="connsiteY4548"/>
                              </a:cxn>
                              <a:cxn ang="0">
                                <a:pos x="connsiteX4549" y="connsiteY4549"/>
                              </a:cxn>
                              <a:cxn ang="0">
                                <a:pos x="connsiteX4550" y="connsiteY4550"/>
                              </a:cxn>
                              <a:cxn ang="0">
                                <a:pos x="connsiteX4551" y="connsiteY4551"/>
                              </a:cxn>
                              <a:cxn ang="0">
                                <a:pos x="connsiteX4552" y="connsiteY4552"/>
                              </a:cxn>
                              <a:cxn ang="0">
                                <a:pos x="connsiteX4553" y="connsiteY4553"/>
                              </a:cxn>
                              <a:cxn ang="0">
                                <a:pos x="connsiteX4554" y="connsiteY4554"/>
                              </a:cxn>
                              <a:cxn ang="0">
                                <a:pos x="connsiteX4555" y="connsiteY4555"/>
                              </a:cxn>
                              <a:cxn ang="0">
                                <a:pos x="connsiteX4556" y="connsiteY4556"/>
                              </a:cxn>
                              <a:cxn ang="0">
                                <a:pos x="connsiteX4557" y="connsiteY4557"/>
                              </a:cxn>
                              <a:cxn ang="0">
                                <a:pos x="connsiteX4558" y="connsiteY4558"/>
                              </a:cxn>
                              <a:cxn ang="0">
                                <a:pos x="connsiteX4559" y="connsiteY4559"/>
                              </a:cxn>
                              <a:cxn ang="0">
                                <a:pos x="connsiteX4560" y="connsiteY4560"/>
                              </a:cxn>
                              <a:cxn ang="0">
                                <a:pos x="connsiteX4561" y="connsiteY4561"/>
                              </a:cxn>
                              <a:cxn ang="0">
                                <a:pos x="connsiteX4562" y="connsiteY4562"/>
                              </a:cxn>
                              <a:cxn ang="0">
                                <a:pos x="connsiteX4563" y="connsiteY4563"/>
                              </a:cxn>
                              <a:cxn ang="0">
                                <a:pos x="connsiteX4564" y="connsiteY4564"/>
                              </a:cxn>
                              <a:cxn ang="0">
                                <a:pos x="connsiteX4565" y="connsiteY4565"/>
                              </a:cxn>
                              <a:cxn ang="0">
                                <a:pos x="connsiteX4566" y="connsiteY4566"/>
                              </a:cxn>
                              <a:cxn ang="0">
                                <a:pos x="connsiteX4567" y="connsiteY4567"/>
                              </a:cxn>
                              <a:cxn ang="0">
                                <a:pos x="connsiteX4568" y="connsiteY4568"/>
                              </a:cxn>
                              <a:cxn ang="0">
                                <a:pos x="connsiteX4569" y="connsiteY4569"/>
                              </a:cxn>
                              <a:cxn ang="0">
                                <a:pos x="connsiteX4570" y="connsiteY4570"/>
                              </a:cxn>
                              <a:cxn ang="0">
                                <a:pos x="connsiteX4571" y="connsiteY4571"/>
                              </a:cxn>
                              <a:cxn ang="0">
                                <a:pos x="connsiteX4572" y="connsiteY4572"/>
                              </a:cxn>
                              <a:cxn ang="0">
                                <a:pos x="connsiteX4573" y="connsiteY4573"/>
                              </a:cxn>
                              <a:cxn ang="0">
                                <a:pos x="connsiteX4574" y="connsiteY4574"/>
                              </a:cxn>
                              <a:cxn ang="0">
                                <a:pos x="connsiteX4575" y="connsiteY4575"/>
                              </a:cxn>
                              <a:cxn ang="0">
                                <a:pos x="connsiteX4576" y="connsiteY4576"/>
                              </a:cxn>
                              <a:cxn ang="0">
                                <a:pos x="connsiteX4577" y="connsiteY4577"/>
                              </a:cxn>
                              <a:cxn ang="0">
                                <a:pos x="connsiteX4578" y="connsiteY4578"/>
                              </a:cxn>
                              <a:cxn ang="0">
                                <a:pos x="connsiteX4579" y="connsiteY4579"/>
                              </a:cxn>
                              <a:cxn ang="0">
                                <a:pos x="connsiteX4580" y="connsiteY4580"/>
                              </a:cxn>
                              <a:cxn ang="0">
                                <a:pos x="connsiteX4581" y="connsiteY4581"/>
                              </a:cxn>
                              <a:cxn ang="0">
                                <a:pos x="connsiteX4582" y="connsiteY4582"/>
                              </a:cxn>
                              <a:cxn ang="0">
                                <a:pos x="connsiteX4583" y="connsiteY4583"/>
                              </a:cxn>
                              <a:cxn ang="0">
                                <a:pos x="connsiteX4584" y="connsiteY4584"/>
                              </a:cxn>
                              <a:cxn ang="0">
                                <a:pos x="connsiteX4585" y="connsiteY4585"/>
                              </a:cxn>
                              <a:cxn ang="0">
                                <a:pos x="connsiteX4586" y="connsiteY4586"/>
                              </a:cxn>
                              <a:cxn ang="0">
                                <a:pos x="connsiteX4587" y="connsiteY4587"/>
                              </a:cxn>
                              <a:cxn ang="0">
                                <a:pos x="connsiteX4588" y="connsiteY4588"/>
                              </a:cxn>
                              <a:cxn ang="0">
                                <a:pos x="connsiteX4589" y="connsiteY4589"/>
                              </a:cxn>
                              <a:cxn ang="0">
                                <a:pos x="connsiteX4590" y="connsiteY4590"/>
                              </a:cxn>
                              <a:cxn ang="0">
                                <a:pos x="connsiteX4591" y="connsiteY4591"/>
                              </a:cxn>
                              <a:cxn ang="0">
                                <a:pos x="connsiteX4592" y="connsiteY4592"/>
                              </a:cxn>
                              <a:cxn ang="0">
                                <a:pos x="connsiteX4593" y="connsiteY4593"/>
                              </a:cxn>
                              <a:cxn ang="0">
                                <a:pos x="connsiteX4594" y="connsiteY4594"/>
                              </a:cxn>
                              <a:cxn ang="0">
                                <a:pos x="connsiteX4595" y="connsiteY4595"/>
                              </a:cxn>
                              <a:cxn ang="0">
                                <a:pos x="connsiteX4596" y="connsiteY4596"/>
                              </a:cxn>
                              <a:cxn ang="0">
                                <a:pos x="connsiteX4597" y="connsiteY4597"/>
                              </a:cxn>
                              <a:cxn ang="0">
                                <a:pos x="connsiteX4598" y="connsiteY4598"/>
                              </a:cxn>
                              <a:cxn ang="0">
                                <a:pos x="connsiteX4599" y="connsiteY4599"/>
                              </a:cxn>
                              <a:cxn ang="0">
                                <a:pos x="connsiteX4600" y="connsiteY4600"/>
                              </a:cxn>
                              <a:cxn ang="0">
                                <a:pos x="connsiteX4601" y="connsiteY4601"/>
                              </a:cxn>
                              <a:cxn ang="0">
                                <a:pos x="connsiteX4602" y="connsiteY4602"/>
                              </a:cxn>
                              <a:cxn ang="0">
                                <a:pos x="connsiteX4603" y="connsiteY4603"/>
                              </a:cxn>
                              <a:cxn ang="0">
                                <a:pos x="connsiteX4604" y="connsiteY4604"/>
                              </a:cxn>
                              <a:cxn ang="0">
                                <a:pos x="connsiteX4605" y="connsiteY4605"/>
                              </a:cxn>
                              <a:cxn ang="0">
                                <a:pos x="connsiteX4606" y="connsiteY4606"/>
                              </a:cxn>
                              <a:cxn ang="0">
                                <a:pos x="connsiteX4607" y="connsiteY4607"/>
                              </a:cxn>
                              <a:cxn ang="0">
                                <a:pos x="connsiteX4608" y="connsiteY4608"/>
                              </a:cxn>
                              <a:cxn ang="0">
                                <a:pos x="connsiteX4609" y="connsiteY4609"/>
                              </a:cxn>
                              <a:cxn ang="0">
                                <a:pos x="connsiteX4610" y="connsiteY4610"/>
                              </a:cxn>
                              <a:cxn ang="0">
                                <a:pos x="connsiteX4611" y="connsiteY4611"/>
                              </a:cxn>
                              <a:cxn ang="0">
                                <a:pos x="connsiteX4612" y="connsiteY4612"/>
                              </a:cxn>
                              <a:cxn ang="0">
                                <a:pos x="connsiteX4613" y="connsiteY4613"/>
                              </a:cxn>
                              <a:cxn ang="0">
                                <a:pos x="connsiteX4614" y="connsiteY4614"/>
                              </a:cxn>
                              <a:cxn ang="0">
                                <a:pos x="connsiteX4615" y="connsiteY4615"/>
                              </a:cxn>
                              <a:cxn ang="0">
                                <a:pos x="connsiteX4616" y="connsiteY4616"/>
                              </a:cxn>
                              <a:cxn ang="0">
                                <a:pos x="connsiteX4617" y="connsiteY4617"/>
                              </a:cxn>
                              <a:cxn ang="0">
                                <a:pos x="connsiteX4618" y="connsiteY4618"/>
                              </a:cxn>
                              <a:cxn ang="0">
                                <a:pos x="connsiteX4619" y="connsiteY4619"/>
                              </a:cxn>
                              <a:cxn ang="0">
                                <a:pos x="connsiteX4620" y="connsiteY4620"/>
                              </a:cxn>
                              <a:cxn ang="0">
                                <a:pos x="connsiteX4621" y="connsiteY4621"/>
                              </a:cxn>
                              <a:cxn ang="0">
                                <a:pos x="connsiteX4622" y="connsiteY4622"/>
                              </a:cxn>
                              <a:cxn ang="0">
                                <a:pos x="connsiteX4623" y="connsiteY4623"/>
                              </a:cxn>
                              <a:cxn ang="0">
                                <a:pos x="connsiteX4624" y="connsiteY4624"/>
                              </a:cxn>
                              <a:cxn ang="0">
                                <a:pos x="connsiteX4625" y="connsiteY4625"/>
                              </a:cxn>
                              <a:cxn ang="0">
                                <a:pos x="connsiteX4626" y="connsiteY4626"/>
                              </a:cxn>
                              <a:cxn ang="0">
                                <a:pos x="connsiteX4627" y="connsiteY4627"/>
                              </a:cxn>
                              <a:cxn ang="0">
                                <a:pos x="connsiteX4628" y="connsiteY4628"/>
                              </a:cxn>
                              <a:cxn ang="0">
                                <a:pos x="connsiteX4629" y="connsiteY4629"/>
                              </a:cxn>
                              <a:cxn ang="0">
                                <a:pos x="connsiteX4630" y="connsiteY4630"/>
                              </a:cxn>
                              <a:cxn ang="0">
                                <a:pos x="connsiteX4631" y="connsiteY4631"/>
                              </a:cxn>
                              <a:cxn ang="0">
                                <a:pos x="connsiteX4632" y="connsiteY4632"/>
                              </a:cxn>
                              <a:cxn ang="0">
                                <a:pos x="connsiteX4633" y="connsiteY4633"/>
                              </a:cxn>
                              <a:cxn ang="0">
                                <a:pos x="connsiteX4634" y="connsiteY4634"/>
                              </a:cxn>
                              <a:cxn ang="0">
                                <a:pos x="connsiteX4635" y="connsiteY4635"/>
                              </a:cxn>
                              <a:cxn ang="0">
                                <a:pos x="connsiteX4636" y="connsiteY4636"/>
                              </a:cxn>
                              <a:cxn ang="0">
                                <a:pos x="connsiteX4637" y="connsiteY4637"/>
                              </a:cxn>
                              <a:cxn ang="0">
                                <a:pos x="connsiteX4638" y="connsiteY4638"/>
                              </a:cxn>
                              <a:cxn ang="0">
                                <a:pos x="connsiteX4639" y="connsiteY4639"/>
                              </a:cxn>
                              <a:cxn ang="0">
                                <a:pos x="connsiteX4640" y="connsiteY4640"/>
                              </a:cxn>
                              <a:cxn ang="0">
                                <a:pos x="connsiteX4641" y="connsiteY4641"/>
                              </a:cxn>
                              <a:cxn ang="0">
                                <a:pos x="connsiteX4642" y="connsiteY4642"/>
                              </a:cxn>
                              <a:cxn ang="0">
                                <a:pos x="connsiteX4643" y="connsiteY4643"/>
                              </a:cxn>
                              <a:cxn ang="0">
                                <a:pos x="connsiteX4644" y="connsiteY4644"/>
                              </a:cxn>
                              <a:cxn ang="0">
                                <a:pos x="connsiteX4645" y="connsiteY4645"/>
                              </a:cxn>
                              <a:cxn ang="0">
                                <a:pos x="connsiteX4646" y="connsiteY4646"/>
                              </a:cxn>
                              <a:cxn ang="0">
                                <a:pos x="connsiteX4647" y="connsiteY4647"/>
                              </a:cxn>
                              <a:cxn ang="0">
                                <a:pos x="connsiteX4648" y="connsiteY4648"/>
                              </a:cxn>
                              <a:cxn ang="0">
                                <a:pos x="connsiteX4649" y="connsiteY4649"/>
                              </a:cxn>
                              <a:cxn ang="0">
                                <a:pos x="connsiteX4650" y="connsiteY4650"/>
                              </a:cxn>
                              <a:cxn ang="0">
                                <a:pos x="connsiteX4651" y="connsiteY4651"/>
                              </a:cxn>
                              <a:cxn ang="0">
                                <a:pos x="connsiteX4652" y="connsiteY4652"/>
                              </a:cxn>
                              <a:cxn ang="0">
                                <a:pos x="connsiteX4653" y="connsiteY4653"/>
                              </a:cxn>
                              <a:cxn ang="0">
                                <a:pos x="connsiteX4654" y="connsiteY4654"/>
                              </a:cxn>
                              <a:cxn ang="0">
                                <a:pos x="connsiteX4655" y="connsiteY4655"/>
                              </a:cxn>
                              <a:cxn ang="0">
                                <a:pos x="connsiteX4656" y="connsiteY4656"/>
                              </a:cxn>
                              <a:cxn ang="0">
                                <a:pos x="connsiteX4657" y="connsiteY4657"/>
                              </a:cxn>
                              <a:cxn ang="0">
                                <a:pos x="connsiteX4658" y="connsiteY4658"/>
                              </a:cxn>
                              <a:cxn ang="0">
                                <a:pos x="connsiteX4659" y="connsiteY4659"/>
                              </a:cxn>
                              <a:cxn ang="0">
                                <a:pos x="connsiteX4660" y="connsiteY4660"/>
                              </a:cxn>
                              <a:cxn ang="0">
                                <a:pos x="connsiteX4661" y="connsiteY4661"/>
                              </a:cxn>
                              <a:cxn ang="0">
                                <a:pos x="connsiteX4662" y="connsiteY4662"/>
                              </a:cxn>
                              <a:cxn ang="0">
                                <a:pos x="connsiteX4663" y="connsiteY4663"/>
                              </a:cxn>
                              <a:cxn ang="0">
                                <a:pos x="connsiteX4664" y="connsiteY4664"/>
                              </a:cxn>
                              <a:cxn ang="0">
                                <a:pos x="connsiteX4665" y="connsiteY4665"/>
                              </a:cxn>
                              <a:cxn ang="0">
                                <a:pos x="connsiteX4666" y="connsiteY4666"/>
                              </a:cxn>
                              <a:cxn ang="0">
                                <a:pos x="connsiteX4667" y="connsiteY4667"/>
                              </a:cxn>
                              <a:cxn ang="0">
                                <a:pos x="connsiteX4668" y="connsiteY4668"/>
                              </a:cxn>
                              <a:cxn ang="0">
                                <a:pos x="connsiteX4669" y="connsiteY4669"/>
                              </a:cxn>
                              <a:cxn ang="0">
                                <a:pos x="connsiteX4670" y="connsiteY4670"/>
                              </a:cxn>
                              <a:cxn ang="0">
                                <a:pos x="connsiteX4671" y="connsiteY4671"/>
                              </a:cxn>
                              <a:cxn ang="0">
                                <a:pos x="connsiteX4672" y="connsiteY4672"/>
                              </a:cxn>
                              <a:cxn ang="0">
                                <a:pos x="connsiteX4673" y="connsiteY4673"/>
                              </a:cxn>
                              <a:cxn ang="0">
                                <a:pos x="connsiteX4674" y="connsiteY4674"/>
                              </a:cxn>
                              <a:cxn ang="0">
                                <a:pos x="connsiteX4675" y="connsiteY4675"/>
                              </a:cxn>
                              <a:cxn ang="0">
                                <a:pos x="connsiteX4676" y="connsiteY4676"/>
                              </a:cxn>
                              <a:cxn ang="0">
                                <a:pos x="connsiteX4677" y="connsiteY4677"/>
                              </a:cxn>
                              <a:cxn ang="0">
                                <a:pos x="connsiteX4678" y="connsiteY4678"/>
                              </a:cxn>
                              <a:cxn ang="0">
                                <a:pos x="connsiteX4679" y="connsiteY4679"/>
                              </a:cxn>
                              <a:cxn ang="0">
                                <a:pos x="connsiteX4680" y="connsiteY4680"/>
                              </a:cxn>
                              <a:cxn ang="0">
                                <a:pos x="connsiteX4681" y="connsiteY4681"/>
                              </a:cxn>
                              <a:cxn ang="0">
                                <a:pos x="connsiteX4682" y="connsiteY4682"/>
                              </a:cxn>
                              <a:cxn ang="0">
                                <a:pos x="connsiteX4683" y="connsiteY4683"/>
                              </a:cxn>
                              <a:cxn ang="0">
                                <a:pos x="connsiteX4684" y="connsiteY4684"/>
                              </a:cxn>
                              <a:cxn ang="0">
                                <a:pos x="connsiteX4685" y="connsiteY4685"/>
                              </a:cxn>
                              <a:cxn ang="0">
                                <a:pos x="connsiteX4686" y="connsiteY4686"/>
                              </a:cxn>
                              <a:cxn ang="0">
                                <a:pos x="connsiteX4687" y="connsiteY4687"/>
                              </a:cxn>
                              <a:cxn ang="0">
                                <a:pos x="connsiteX4688" y="connsiteY4688"/>
                              </a:cxn>
                              <a:cxn ang="0">
                                <a:pos x="connsiteX4689" y="connsiteY4689"/>
                              </a:cxn>
                              <a:cxn ang="0">
                                <a:pos x="connsiteX4690" y="connsiteY4690"/>
                              </a:cxn>
                              <a:cxn ang="0">
                                <a:pos x="connsiteX4691" y="connsiteY4691"/>
                              </a:cxn>
                              <a:cxn ang="0">
                                <a:pos x="connsiteX4692" y="connsiteY4692"/>
                              </a:cxn>
                              <a:cxn ang="0">
                                <a:pos x="connsiteX4693" y="connsiteY4693"/>
                              </a:cxn>
                              <a:cxn ang="0">
                                <a:pos x="connsiteX4694" y="connsiteY4694"/>
                              </a:cxn>
                              <a:cxn ang="0">
                                <a:pos x="connsiteX4695" y="connsiteY4695"/>
                              </a:cxn>
                              <a:cxn ang="0">
                                <a:pos x="connsiteX4696" y="connsiteY4696"/>
                              </a:cxn>
                              <a:cxn ang="0">
                                <a:pos x="connsiteX4697" y="connsiteY4697"/>
                              </a:cxn>
                              <a:cxn ang="0">
                                <a:pos x="connsiteX4698" y="connsiteY4698"/>
                              </a:cxn>
                              <a:cxn ang="0">
                                <a:pos x="connsiteX4699" y="connsiteY4699"/>
                              </a:cxn>
                              <a:cxn ang="0">
                                <a:pos x="connsiteX4700" y="connsiteY4700"/>
                              </a:cxn>
                              <a:cxn ang="0">
                                <a:pos x="connsiteX4701" y="connsiteY4701"/>
                              </a:cxn>
                              <a:cxn ang="0">
                                <a:pos x="connsiteX4702" y="connsiteY4702"/>
                              </a:cxn>
                              <a:cxn ang="0">
                                <a:pos x="connsiteX4703" y="connsiteY4703"/>
                              </a:cxn>
                              <a:cxn ang="0">
                                <a:pos x="connsiteX4704" y="connsiteY4704"/>
                              </a:cxn>
                              <a:cxn ang="0">
                                <a:pos x="connsiteX4705" y="connsiteY4705"/>
                              </a:cxn>
                              <a:cxn ang="0">
                                <a:pos x="connsiteX4706" y="connsiteY4706"/>
                              </a:cxn>
                              <a:cxn ang="0">
                                <a:pos x="connsiteX4707" y="connsiteY4707"/>
                              </a:cxn>
                              <a:cxn ang="0">
                                <a:pos x="connsiteX4708" y="connsiteY4708"/>
                              </a:cxn>
                              <a:cxn ang="0">
                                <a:pos x="connsiteX4709" y="connsiteY4709"/>
                              </a:cxn>
                              <a:cxn ang="0">
                                <a:pos x="connsiteX4710" y="connsiteY4710"/>
                              </a:cxn>
                              <a:cxn ang="0">
                                <a:pos x="connsiteX4711" y="connsiteY4711"/>
                              </a:cxn>
                              <a:cxn ang="0">
                                <a:pos x="connsiteX4712" y="connsiteY4712"/>
                              </a:cxn>
                              <a:cxn ang="0">
                                <a:pos x="connsiteX4713" y="connsiteY4713"/>
                              </a:cxn>
                              <a:cxn ang="0">
                                <a:pos x="connsiteX4714" y="connsiteY4714"/>
                              </a:cxn>
                              <a:cxn ang="0">
                                <a:pos x="connsiteX4715" y="connsiteY4715"/>
                              </a:cxn>
                              <a:cxn ang="0">
                                <a:pos x="connsiteX4716" y="connsiteY4716"/>
                              </a:cxn>
                              <a:cxn ang="0">
                                <a:pos x="connsiteX4717" y="connsiteY4717"/>
                              </a:cxn>
                              <a:cxn ang="0">
                                <a:pos x="connsiteX4718" y="connsiteY4718"/>
                              </a:cxn>
                              <a:cxn ang="0">
                                <a:pos x="connsiteX4719" y="connsiteY4719"/>
                              </a:cxn>
                              <a:cxn ang="0">
                                <a:pos x="connsiteX4720" y="connsiteY4720"/>
                              </a:cxn>
                              <a:cxn ang="0">
                                <a:pos x="connsiteX4721" y="connsiteY4721"/>
                              </a:cxn>
                              <a:cxn ang="0">
                                <a:pos x="connsiteX4722" y="connsiteY4722"/>
                              </a:cxn>
                              <a:cxn ang="0">
                                <a:pos x="connsiteX4723" y="connsiteY4723"/>
                              </a:cxn>
                              <a:cxn ang="0">
                                <a:pos x="connsiteX4724" y="connsiteY4724"/>
                              </a:cxn>
                              <a:cxn ang="0">
                                <a:pos x="connsiteX4725" y="connsiteY4725"/>
                              </a:cxn>
                              <a:cxn ang="0">
                                <a:pos x="connsiteX4726" y="connsiteY4726"/>
                              </a:cxn>
                              <a:cxn ang="0">
                                <a:pos x="connsiteX4727" y="connsiteY4727"/>
                              </a:cxn>
                              <a:cxn ang="0">
                                <a:pos x="connsiteX4728" y="connsiteY4728"/>
                              </a:cxn>
                              <a:cxn ang="0">
                                <a:pos x="connsiteX4729" y="connsiteY4729"/>
                              </a:cxn>
                              <a:cxn ang="0">
                                <a:pos x="connsiteX4730" y="connsiteY4730"/>
                              </a:cxn>
                              <a:cxn ang="0">
                                <a:pos x="connsiteX4731" y="connsiteY4731"/>
                              </a:cxn>
                              <a:cxn ang="0">
                                <a:pos x="connsiteX4732" y="connsiteY4732"/>
                              </a:cxn>
                              <a:cxn ang="0">
                                <a:pos x="connsiteX4733" y="connsiteY4733"/>
                              </a:cxn>
                              <a:cxn ang="0">
                                <a:pos x="connsiteX4734" y="connsiteY4734"/>
                              </a:cxn>
                              <a:cxn ang="0">
                                <a:pos x="connsiteX4735" y="connsiteY4735"/>
                              </a:cxn>
                              <a:cxn ang="0">
                                <a:pos x="connsiteX4736" y="connsiteY4736"/>
                              </a:cxn>
                              <a:cxn ang="0">
                                <a:pos x="connsiteX4737" y="connsiteY4737"/>
                              </a:cxn>
                              <a:cxn ang="0">
                                <a:pos x="connsiteX4738" y="connsiteY4738"/>
                              </a:cxn>
                              <a:cxn ang="0">
                                <a:pos x="connsiteX4739" y="connsiteY4739"/>
                              </a:cxn>
                              <a:cxn ang="0">
                                <a:pos x="connsiteX4740" y="connsiteY4740"/>
                              </a:cxn>
                              <a:cxn ang="0">
                                <a:pos x="connsiteX4741" y="connsiteY4741"/>
                              </a:cxn>
                              <a:cxn ang="0">
                                <a:pos x="connsiteX4742" y="connsiteY4742"/>
                              </a:cxn>
                              <a:cxn ang="0">
                                <a:pos x="connsiteX4743" y="connsiteY4743"/>
                              </a:cxn>
                              <a:cxn ang="0">
                                <a:pos x="connsiteX4744" y="connsiteY4744"/>
                              </a:cxn>
                              <a:cxn ang="0">
                                <a:pos x="connsiteX4745" y="connsiteY4745"/>
                              </a:cxn>
                              <a:cxn ang="0">
                                <a:pos x="connsiteX4746" y="connsiteY4746"/>
                              </a:cxn>
                              <a:cxn ang="0">
                                <a:pos x="connsiteX4747" y="connsiteY4747"/>
                              </a:cxn>
                              <a:cxn ang="0">
                                <a:pos x="connsiteX4748" y="connsiteY4748"/>
                              </a:cxn>
                              <a:cxn ang="0">
                                <a:pos x="connsiteX4749" y="connsiteY4749"/>
                              </a:cxn>
                              <a:cxn ang="0">
                                <a:pos x="connsiteX4750" y="connsiteY4750"/>
                              </a:cxn>
                              <a:cxn ang="0">
                                <a:pos x="connsiteX4751" y="connsiteY4751"/>
                              </a:cxn>
                              <a:cxn ang="0">
                                <a:pos x="connsiteX4752" y="connsiteY4752"/>
                              </a:cxn>
                              <a:cxn ang="0">
                                <a:pos x="connsiteX4753" y="connsiteY4753"/>
                              </a:cxn>
                              <a:cxn ang="0">
                                <a:pos x="connsiteX4754" y="connsiteY4754"/>
                              </a:cxn>
                              <a:cxn ang="0">
                                <a:pos x="connsiteX4755" y="connsiteY4755"/>
                              </a:cxn>
                              <a:cxn ang="0">
                                <a:pos x="connsiteX4756" y="connsiteY4756"/>
                              </a:cxn>
                              <a:cxn ang="0">
                                <a:pos x="connsiteX4757" y="connsiteY4757"/>
                              </a:cxn>
                              <a:cxn ang="0">
                                <a:pos x="connsiteX4758" y="connsiteY4758"/>
                              </a:cxn>
                              <a:cxn ang="0">
                                <a:pos x="connsiteX4759" y="connsiteY4759"/>
                              </a:cxn>
                              <a:cxn ang="0">
                                <a:pos x="connsiteX4760" y="connsiteY4760"/>
                              </a:cxn>
                              <a:cxn ang="0">
                                <a:pos x="connsiteX4761" y="connsiteY4761"/>
                              </a:cxn>
                              <a:cxn ang="0">
                                <a:pos x="connsiteX4762" y="connsiteY4762"/>
                              </a:cxn>
                              <a:cxn ang="0">
                                <a:pos x="connsiteX4763" y="connsiteY4763"/>
                              </a:cxn>
                              <a:cxn ang="0">
                                <a:pos x="connsiteX4764" y="connsiteY4764"/>
                              </a:cxn>
                              <a:cxn ang="0">
                                <a:pos x="connsiteX4765" y="connsiteY4765"/>
                              </a:cxn>
                              <a:cxn ang="0">
                                <a:pos x="connsiteX4766" y="connsiteY4766"/>
                              </a:cxn>
                              <a:cxn ang="0">
                                <a:pos x="connsiteX4767" y="connsiteY4767"/>
                              </a:cxn>
                              <a:cxn ang="0">
                                <a:pos x="connsiteX4768" y="connsiteY4768"/>
                              </a:cxn>
                              <a:cxn ang="0">
                                <a:pos x="connsiteX4769" y="connsiteY4769"/>
                              </a:cxn>
                              <a:cxn ang="0">
                                <a:pos x="connsiteX4770" y="connsiteY4770"/>
                              </a:cxn>
                              <a:cxn ang="0">
                                <a:pos x="connsiteX4771" y="connsiteY4771"/>
                              </a:cxn>
                              <a:cxn ang="0">
                                <a:pos x="connsiteX4772" y="connsiteY4772"/>
                              </a:cxn>
                              <a:cxn ang="0">
                                <a:pos x="connsiteX4773" y="connsiteY4773"/>
                              </a:cxn>
                              <a:cxn ang="0">
                                <a:pos x="connsiteX4774" y="connsiteY4774"/>
                              </a:cxn>
                              <a:cxn ang="0">
                                <a:pos x="connsiteX4775" y="connsiteY4775"/>
                              </a:cxn>
                              <a:cxn ang="0">
                                <a:pos x="connsiteX4776" y="connsiteY4776"/>
                              </a:cxn>
                              <a:cxn ang="0">
                                <a:pos x="connsiteX4777" y="connsiteY4777"/>
                              </a:cxn>
                              <a:cxn ang="0">
                                <a:pos x="connsiteX4778" y="connsiteY4778"/>
                              </a:cxn>
                              <a:cxn ang="0">
                                <a:pos x="connsiteX4779" y="connsiteY4779"/>
                              </a:cxn>
                              <a:cxn ang="0">
                                <a:pos x="connsiteX4780" y="connsiteY4780"/>
                              </a:cxn>
                              <a:cxn ang="0">
                                <a:pos x="connsiteX4781" y="connsiteY4781"/>
                              </a:cxn>
                              <a:cxn ang="0">
                                <a:pos x="connsiteX4782" y="connsiteY4782"/>
                              </a:cxn>
                              <a:cxn ang="0">
                                <a:pos x="connsiteX4783" y="connsiteY4783"/>
                              </a:cxn>
                              <a:cxn ang="0">
                                <a:pos x="connsiteX4784" y="connsiteY4784"/>
                              </a:cxn>
                              <a:cxn ang="0">
                                <a:pos x="connsiteX4785" y="connsiteY4785"/>
                              </a:cxn>
                              <a:cxn ang="0">
                                <a:pos x="connsiteX4786" y="connsiteY4786"/>
                              </a:cxn>
                              <a:cxn ang="0">
                                <a:pos x="connsiteX4787" y="connsiteY4787"/>
                              </a:cxn>
                              <a:cxn ang="0">
                                <a:pos x="connsiteX4788" y="connsiteY4788"/>
                              </a:cxn>
                              <a:cxn ang="0">
                                <a:pos x="connsiteX4789" y="connsiteY4789"/>
                              </a:cxn>
                              <a:cxn ang="0">
                                <a:pos x="connsiteX4790" y="connsiteY4790"/>
                              </a:cxn>
                              <a:cxn ang="0">
                                <a:pos x="connsiteX4791" y="connsiteY4791"/>
                              </a:cxn>
                              <a:cxn ang="0">
                                <a:pos x="connsiteX4792" y="connsiteY4792"/>
                              </a:cxn>
                              <a:cxn ang="0">
                                <a:pos x="connsiteX4793" y="connsiteY4793"/>
                              </a:cxn>
                              <a:cxn ang="0">
                                <a:pos x="connsiteX4794" y="connsiteY4794"/>
                              </a:cxn>
                              <a:cxn ang="0">
                                <a:pos x="connsiteX4795" y="connsiteY4795"/>
                              </a:cxn>
                              <a:cxn ang="0">
                                <a:pos x="connsiteX4796" y="connsiteY4796"/>
                              </a:cxn>
                              <a:cxn ang="0">
                                <a:pos x="connsiteX4797" y="connsiteY4797"/>
                              </a:cxn>
                              <a:cxn ang="0">
                                <a:pos x="connsiteX4798" y="connsiteY4798"/>
                              </a:cxn>
                              <a:cxn ang="0">
                                <a:pos x="connsiteX4799" y="connsiteY4799"/>
                              </a:cxn>
                              <a:cxn ang="0">
                                <a:pos x="connsiteX4800" y="connsiteY4800"/>
                              </a:cxn>
                              <a:cxn ang="0">
                                <a:pos x="connsiteX4801" y="connsiteY4801"/>
                              </a:cxn>
                              <a:cxn ang="0">
                                <a:pos x="connsiteX4802" y="connsiteY4802"/>
                              </a:cxn>
                              <a:cxn ang="0">
                                <a:pos x="connsiteX4803" y="connsiteY4803"/>
                              </a:cxn>
                              <a:cxn ang="0">
                                <a:pos x="connsiteX4804" y="connsiteY4804"/>
                              </a:cxn>
                              <a:cxn ang="0">
                                <a:pos x="connsiteX4805" y="connsiteY4805"/>
                              </a:cxn>
                              <a:cxn ang="0">
                                <a:pos x="connsiteX4806" y="connsiteY4806"/>
                              </a:cxn>
                              <a:cxn ang="0">
                                <a:pos x="connsiteX4807" y="connsiteY4807"/>
                              </a:cxn>
                              <a:cxn ang="0">
                                <a:pos x="connsiteX4808" y="connsiteY4808"/>
                              </a:cxn>
                              <a:cxn ang="0">
                                <a:pos x="connsiteX4809" y="connsiteY4809"/>
                              </a:cxn>
                              <a:cxn ang="0">
                                <a:pos x="connsiteX4810" y="connsiteY4810"/>
                              </a:cxn>
                              <a:cxn ang="0">
                                <a:pos x="connsiteX4811" y="connsiteY4811"/>
                              </a:cxn>
                              <a:cxn ang="0">
                                <a:pos x="connsiteX4812" y="connsiteY4812"/>
                              </a:cxn>
                              <a:cxn ang="0">
                                <a:pos x="connsiteX4813" y="connsiteY4813"/>
                              </a:cxn>
                              <a:cxn ang="0">
                                <a:pos x="connsiteX4814" y="connsiteY4814"/>
                              </a:cxn>
                              <a:cxn ang="0">
                                <a:pos x="connsiteX4815" y="connsiteY4815"/>
                              </a:cxn>
                              <a:cxn ang="0">
                                <a:pos x="connsiteX4816" y="connsiteY4816"/>
                              </a:cxn>
                              <a:cxn ang="0">
                                <a:pos x="connsiteX4817" y="connsiteY4817"/>
                              </a:cxn>
                              <a:cxn ang="0">
                                <a:pos x="connsiteX4818" y="connsiteY4818"/>
                              </a:cxn>
                              <a:cxn ang="0">
                                <a:pos x="connsiteX4819" y="connsiteY4819"/>
                              </a:cxn>
                              <a:cxn ang="0">
                                <a:pos x="connsiteX4820" y="connsiteY4820"/>
                              </a:cxn>
                              <a:cxn ang="0">
                                <a:pos x="connsiteX4821" y="connsiteY4821"/>
                              </a:cxn>
                              <a:cxn ang="0">
                                <a:pos x="connsiteX4822" y="connsiteY4822"/>
                              </a:cxn>
                              <a:cxn ang="0">
                                <a:pos x="connsiteX4823" y="connsiteY4823"/>
                              </a:cxn>
                              <a:cxn ang="0">
                                <a:pos x="connsiteX4824" y="connsiteY4824"/>
                              </a:cxn>
                              <a:cxn ang="0">
                                <a:pos x="connsiteX4825" y="connsiteY4825"/>
                              </a:cxn>
                              <a:cxn ang="0">
                                <a:pos x="connsiteX4826" y="connsiteY4826"/>
                              </a:cxn>
                              <a:cxn ang="0">
                                <a:pos x="connsiteX4827" y="connsiteY4827"/>
                              </a:cxn>
                              <a:cxn ang="0">
                                <a:pos x="connsiteX4828" y="connsiteY4828"/>
                              </a:cxn>
                              <a:cxn ang="0">
                                <a:pos x="connsiteX4829" y="connsiteY4829"/>
                              </a:cxn>
                              <a:cxn ang="0">
                                <a:pos x="connsiteX4830" y="connsiteY4830"/>
                              </a:cxn>
                              <a:cxn ang="0">
                                <a:pos x="connsiteX4831" y="connsiteY4831"/>
                              </a:cxn>
                              <a:cxn ang="0">
                                <a:pos x="connsiteX4832" y="connsiteY4832"/>
                              </a:cxn>
                              <a:cxn ang="0">
                                <a:pos x="connsiteX4833" y="connsiteY4833"/>
                              </a:cxn>
                              <a:cxn ang="0">
                                <a:pos x="connsiteX4834" y="connsiteY4834"/>
                              </a:cxn>
                              <a:cxn ang="0">
                                <a:pos x="connsiteX4835" y="connsiteY4835"/>
                              </a:cxn>
                              <a:cxn ang="0">
                                <a:pos x="connsiteX4836" y="connsiteY4836"/>
                              </a:cxn>
                              <a:cxn ang="0">
                                <a:pos x="connsiteX4837" y="connsiteY4837"/>
                              </a:cxn>
                              <a:cxn ang="0">
                                <a:pos x="connsiteX4838" y="connsiteY4838"/>
                              </a:cxn>
                              <a:cxn ang="0">
                                <a:pos x="connsiteX4839" y="connsiteY4839"/>
                              </a:cxn>
                              <a:cxn ang="0">
                                <a:pos x="connsiteX4840" y="connsiteY4840"/>
                              </a:cxn>
                              <a:cxn ang="0">
                                <a:pos x="connsiteX4841" y="connsiteY4841"/>
                              </a:cxn>
                              <a:cxn ang="0">
                                <a:pos x="connsiteX4842" y="connsiteY4842"/>
                              </a:cxn>
                              <a:cxn ang="0">
                                <a:pos x="connsiteX4843" y="connsiteY4843"/>
                              </a:cxn>
                              <a:cxn ang="0">
                                <a:pos x="connsiteX4844" y="connsiteY4844"/>
                              </a:cxn>
                              <a:cxn ang="0">
                                <a:pos x="connsiteX4845" y="connsiteY4845"/>
                              </a:cxn>
                              <a:cxn ang="0">
                                <a:pos x="connsiteX4846" y="connsiteY4846"/>
                              </a:cxn>
                              <a:cxn ang="0">
                                <a:pos x="connsiteX4847" y="connsiteY4847"/>
                              </a:cxn>
                              <a:cxn ang="0">
                                <a:pos x="connsiteX4848" y="connsiteY4848"/>
                              </a:cxn>
                              <a:cxn ang="0">
                                <a:pos x="connsiteX4849" y="connsiteY4849"/>
                              </a:cxn>
                              <a:cxn ang="0">
                                <a:pos x="connsiteX4850" y="connsiteY4850"/>
                              </a:cxn>
                              <a:cxn ang="0">
                                <a:pos x="connsiteX4851" y="connsiteY4851"/>
                              </a:cxn>
                              <a:cxn ang="0">
                                <a:pos x="connsiteX4852" y="connsiteY4852"/>
                              </a:cxn>
                              <a:cxn ang="0">
                                <a:pos x="connsiteX4853" y="connsiteY4853"/>
                              </a:cxn>
                              <a:cxn ang="0">
                                <a:pos x="connsiteX4854" y="connsiteY4854"/>
                              </a:cxn>
                              <a:cxn ang="0">
                                <a:pos x="connsiteX4855" y="connsiteY4855"/>
                              </a:cxn>
                              <a:cxn ang="0">
                                <a:pos x="connsiteX4856" y="connsiteY4856"/>
                              </a:cxn>
                              <a:cxn ang="0">
                                <a:pos x="connsiteX4857" y="connsiteY4857"/>
                              </a:cxn>
                              <a:cxn ang="0">
                                <a:pos x="connsiteX4858" y="connsiteY4858"/>
                              </a:cxn>
                              <a:cxn ang="0">
                                <a:pos x="connsiteX4859" y="connsiteY4859"/>
                              </a:cxn>
                              <a:cxn ang="0">
                                <a:pos x="connsiteX4860" y="connsiteY4860"/>
                              </a:cxn>
                              <a:cxn ang="0">
                                <a:pos x="connsiteX4861" y="connsiteY4861"/>
                              </a:cxn>
                              <a:cxn ang="0">
                                <a:pos x="connsiteX4862" y="connsiteY4862"/>
                              </a:cxn>
                              <a:cxn ang="0">
                                <a:pos x="connsiteX4863" y="connsiteY4863"/>
                              </a:cxn>
                              <a:cxn ang="0">
                                <a:pos x="connsiteX4864" y="connsiteY4864"/>
                              </a:cxn>
                              <a:cxn ang="0">
                                <a:pos x="connsiteX4865" y="connsiteY4865"/>
                              </a:cxn>
                              <a:cxn ang="0">
                                <a:pos x="connsiteX4866" y="connsiteY4866"/>
                              </a:cxn>
                              <a:cxn ang="0">
                                <a:pos x="connsiteX4867" y="connsiteY4867"/>
                              </a:cxn>
                              <a:cxn ang="0">
                                <a:pos x="connsiteX4868" y="connsiteY4868"/>
                              </a:cxn>
                              <a:cxn ang="0">
                                <a:pos x="connsiteX4869" y="connsiteY4869"/>
                              </a:cxn>
                              <a:cxn ang="0">
                                <a:pos x="connsiteX4870" y="connsiteY4870"/>
                              </a:cxn>
                              <a:cxn ang="0">
                                <a:pos x="connsiteX4871" y="connsiteY4871"/>
                              </a:cxn>
                              <a:cxn ang="0">
                                <a:pos x="connsiteX4872" y="connsiteY4872"/>
                              </a:cxn>
                              <a:cxn ang="0">
                                <a:pos x="connsiteX4873" y="connsiteY4873"/>
                              </a:cxn>
                              <a:cxn ang="0">
                                <a:pos x="connsiteX4874" y="connsiteY4874"/>
                              </a:cxn>
                              <a:cxn ang="0">
                                <a:pos x="connsiteX4875" y="connsiteY4875"/>
                              </a:cxn>
                              <a:cxn ang="0">
                                <a:pos x="connsiteX4876" y="connsiteY4876"/>
                              </a:cxn>
                              <a:cxn ang="0">
                                <a:pos x="connsiteX4877" y="connsiteY4877"/>
                              </a:cxn>
                              <a:cxn ang="0">
                                <a:pos x="connsiteX4878" y="connsiteY4878"/>
                              </a:cxn>
                              <a:cxn ang="0">
                                <a:pos x="connsiteX4879" y="connsiteY4879"/>
                              </a:cxn>
                              <a:cxn ang="0">
                                <a:pos x="connsiteX4880" y="connsiteY4880"/>
                              </a:cxn>
                              <a:cxn ang="0">
                                <a:pos x="connsiteX4881" y="connsiteY4881"/>
                              </a:cxn>
                              <a:cxn ang="0">
                                <a:pos x="connsiteX4882" y="connsiteY4882"/>
                              </a:cxn>
                              <a:cxn ang="0">
                                <a:pos x="connsiteX4883" y="connsiteY4883"/>
                              </a:cxn>
                              <a:cxn ang="0">
                                <a:pos x="connsiteX4884" y="connsiteY4884"/>
                              </a:cxn>
                              <a:cxn ang="0">
                                <a:pos x="connsiteX4885" y="connsiteY4885"/>
                              </a:cxn>
                              <a:cxn ang="0">
                                <a:pos x="connsiteX4886" y="connsiteY4886"/>
                              </a:cxn>
                              <a:cxn ang="0">
                                <a:pos x="connsiteX4887" y="connsiteY4887"/>
                              </a:cxn>
                              <a:cxn ang="0">
                                <a:pos x="connsiteX4888" y="connsiteY4888"/>
                              </a:cxn>
                              <a:cxn ang="0">
                                <a:pos x="connsiteX4889" y="connsiteY4889"/>
                              </a:cxn>
                              <a:cxn ang="0">
                                <a:pos x="connsiteX4890" y="connsiteY4890"/>
                              </a:cxn>
                              <a:cxn ang="0">
                                <a:pos x="connsiteX4891" y="connsiteY4891"/>
                              </a:cxn>
                              <a:cxn ang="0">
                                <a:pos x="connsiteX4892" y="connsiteY4892"/>
                              </a:cxn>
                              <a:cxn ang="0">
                                <a:pos x="connsiteX4893" y="connsiteY4893"/>
                              </a:cxn>
                              <a:cxn ang="0">
                                <a:pos x="connsiteX4894" y="connsiteY4894"/>
                              </a:cxn>
                              <a:cxn ang="0">
                                <a:pos x="connsiteX4895" y="connsiteY4895"/>
                              </a:cxn>
                              <a:cxn ang="0">
                                <a:pos x="connsiteX4896" y="connsiteY4896"/>
                              </a:cxn>
                              <a:cxn ang="0">
                                <a:pos x="connsiteX4897" y="connsiteY4897"/>
                              </a:cxn>
                              <a:cxn ang="0">
                                <a:pos x="connsiteX4898" y="connsiteY4898"/>
                              </a:cxn>
                              <a:cxn ang="0">
                                <a:pos x="connsiteX4899" y="connsiteY4899"/>
                              </a:cxn>
                              <a:cxn ang="0">
                                <a:pos x="connsiteX4900" y="connsiteY4900"/>
                              </a:cxn>
                              <a:cxn ang="0">
                                <a:pos x="connsiteX4901" y="connsiteY4901"/>
                              </a:cxn>
                              <a:cxn ang="0">
                                <a:pos x="connsiteX4902" y="connsiteY4902"/>
                              </a:cxn>
                              <a:cxn ang="0">
                                <a:pos x="connsiteX4903" y="connsiteY4903"/>
                              </a:cxn>
                              <a:cxn ang="0">
                                <a:pos x="connsiteX4904" y="connsiteY4904"/>
                              </a:cxn>
                              <a:cxn ang="0">
                                <a:pos x="connsiteX4905" y="connsiteY4905"/>
                              </a:cxn>
                              <a:cxn ang="0">
                                <a:pos x="connsiteX4906" y="connsiteY4906"/>
                              </a:cxn>
                              <a:cxn ang="0">
                                <a:pos x="connsiteX4907" y="connsiteY4907"/>
                              </a:cxn>
                              <a:cxn ang="0">
                                <a:pos x="connsiteX4908" y="connsiteY4908"/>
                              </a:cxn>
                              <a:cxn ang="0">
                                <a:pos x="connsiteX4909" y="connsiteY4909"/>
                              </a:cxn>
                              <a:cxn ang="0">
                                <a:pos x="connsiteX4910" y="connsiteY4910"/>
                              </a:cxn>
                              <a:cxn ang="0">
                                <a:pos x="connsiteX4911" y="connsiteY4911"/>
                              </a:cxn>
                              <a:cxn ang="0">
                                <a:pos x="connsiteX4912" y="connsiteY4912"/>
                              </a:cxn>
                              <a:cxn ang="0">
                                <a:pos x="connsiteX4913" y="connsiteY4913"/>
                              </a:cxn>
                              <a:cxn ang="0">
                                <a:pos x="connsiteX4914" y="connsiteY4914"/>
                              </a:cxn>
                              <a:cxn ang="0">
                                <a:pos x="connsiteX4915" y="connsiteY4915"/>
                              </a:cxn>
                              <a:cxn ang="0">
                                <a:pos x="connsiteX4916" y="connsiteY4916"/>
                              </a:cxn>
                              <a:cxn ang="0">
                                <a:pos x="connsiteX4917" y="connsiteY4917"/>
                              </a:cxn>
                              <a:cxn ang="0">
                                <a:pos x="connsiteX4918" y="connsiteY4918"/>
                              </a:cxn>
                              <a:cxn ang="0">
                                <a:pos x="connsiteX4919" y="connsiteY4919"/>
                              </a:cxn>
                              <a:cxn ang="0">
                                <a:pos x="connsiteX4920" y="connsiteY4920"/>
                              </a:cxn>
                              <a:cxn ang="0">
                                <a:pos x="connsiteX4921" y="connsiteY4921"/>
                              </a:cxn>
                              <a:cxn ang="0">
                                <a:pos x="connsiteX4922" y="connsiteY4922"/>
                              </a:cxn>
                              <a:cxn ang="0">
                                <a:pos x="connsiteX4923" y="connsiteY4923"/>
                              </a:cxn>
                              <a:cxn ang="0">
                                <a:pos x="connsiteX4924" y="connsiteY4924"/>
                              </a:cxn>
                              <a:cxn ang="0">
                                <a:pos x="connsiteX4925" y="connsiteY4925"/>
                              </a:cxn>
                              <a:cxn ang="0">
                                <a:pos x="connsiteX4926" y="connsiteY4926"/>
                              </a:cxn>
                              <a:cxn ang="0">
                                <a:pos x="connsiteX4927" y="connsiteY4927"/>
                              </a:cxn>
                              <a:cxn ang="0">
                                <a:pos x="connsiteX4928" y="connsiteY4928"/>
                              </a:cxn>
                              <a:cxn ang="0">
                                <a:pos x="connsiteX4929" y="connsiteY4929"/>
                              </a:cxn>
                              <a:cxn ang="0">
                                <a:pos x="connsiteX4930" y="connsiteY4930"/>
                              </a:cxn>
                              <a:cxn ang="0">
                                <a:pos x="connsiteX4931" y="connsiteY4931"/>
                              </a:cxn>
                              <a:cxn ang="0">
                                <a:pos x="connsiteX4932" y="connsiteY4932"/>
                              </a:cxn>
                              <a:cxn ang="0">
                                <a:pos x="connsiteX4933" y="connsiteY4933"/>
                              </a:cxn>
                              <a:cxn ang="0">
                                <a:pos x="connsiteX4934" y="connsiteY4934"/>
                              </a:cxn>
                              <a:cxn ang="0">
                                <a:pos x="connsiteX4935" y="connsiteY4935"/>
                              </a:cxn>
                              <a:cxn ang="0">
                                <a:pos x="connsiteX4936" y="connsiteY4936"/>
                              </a:cxn>
                              <a:cxn ang="0">
                                <a:pos x="connsiteX4937" y="connsiteY4937"/>
                              </a:cxn>
                              <a:cxn ang="0">
                                <a:pos x="connsiteX4938" y="connsiteY4938"/>
                              </a:cxn>
                              <a:cxn ang="0">
                                <a:pos x="connsiteX4939" y="connsiteY4939"/>
                              </a:cxn>
                              <a:cxn ang="0">
                                <a:pos x="connsiteX4940" y="connsiteY4940"/>
                              </a:cxn>
                              <a:cxn ang="0">
                                <a:pos x="connsiteX4941" y="connsiteY4941"/>
                              </a:cxn>
                              <a:cxn ang="0">
                                <a:pos x="connsiteX4942" y="connsiteY4942"/>
                              </a:cxn>
                              <a:cxn ang="0">
                                <a:pos x="connsiteX4943" y="connsiteY4943"/>
                              </a:cxn>
                              <a:cxn ang="0">
                                <a:pos x="connsiteX4944" y="connsiteY4944"/>
                              </a:cxn>
                              <a:cxn ang="0">
                                <a:pos x="connsiteX4945" y="connsiteY4945"/>
                              </a:cxn>
                              <a:cxn ang="0">
                                <a:pos x="connsiteX4946" y="connsiteY4946"/>
                              </a:cxn>
                              <a:cxn ang="0">
                                <a:pos x="connsiteX4947" y="connsiteY4947"/>
                              </a:cxn>
                              <a:cxn ang="0">
                                <a:pos x="connsiteX4948" y="connsiteY4948"/>
                              </a:cxn>
                              <a:cxn ang="0">
                                <a:pos x="connsiteX4949" y="connsiteY4949"/>
                              </a:cxn>
                              <a:cxn ang="0">
                                <a:pos x="connsiteX4950" y="connsiteY4950"/>
                              </a:cxn>
                              <a:cxn ang="0">
                                <a:pos x="connsiteX4951" y="connsiteY4951"/>
                              </a:cxn>
                              <a:cxn ang="0">
                                <a:pos x="connsiteX4952" y="connsiteY4952"/>
                              </a:cxn>
                              <a:cxn ang="0">
                                <a:pos x="connsiteX4953" y="connsiteY4953"/>
                              </a:cxn>
                              <a:cxn ang="0">
                                <a:pos x="connsiteX4954" y="connsiteY4954"/>
                              </a:cxn>
                              <a:cxn ang="0">
                                <a:pos x="connsiteX4955" y="connsiteY4955"/>
                              </a:cxn>
                              <a:cxn ang="0">
                                <a:pos x="connsiteX4956" y="connsiteY4956"/>
                              </a:cxn>
                              <a:cxn ang="0">
                                <a:pos x="connsiteX4957" y="connsiteY4957"/>
                              </a:cxn>
                              <a:cxn ang="0">
                                <a:pos x="connsiteX4958" y="connsiteY4958"/>
                              </a:cxn>
                              <a:cxn ang="0">
                                <a:pos x="connsiteX4959" y="connsiteY4959"/>
                              </a:cxn>
                              <a:cxn ang="0">
                                <a:pos x="connsiteX4960" y="connsiteY4960"/>
                              </a:cxn>
                              <a:cxn ang="0">
                                <a:pos x="connsiteX4961" y="connsiteY4961"/>
                              </a:cxn>
                              <a:cxn ang="0">
                                <a:pos x="connsiteX4962" y="connsiteY4962"/>
                              </a:cxn>
                              <a:cxn ang="0">
                                <a:pos x="connsiteX4963" y="connsiteY4963"/>
                              </a:cxn>
                              <a:cxn ang="0">
                                <a:pos x="connsiteX4964" y="connsiteY4964"/>
                              </a:cxn>
                              <a:cxn ang="0">
                                <a:pos x="connsiteX4965" y="connsiteY4965"/>
                              </a:cxn>
                              <a:cxn ang="0">
                                <a:pos x="connsiteX4966" y="connsiteY4966"/>
                              </a:cxn>
                              <a:cxn ang="0">
                                <a:pos x="connsiteX4967" y="connsiteY4967"/>
                              </a:cxn>
                              <a:cxn ang="0">
                                <a:pos x="connsiteX4968" y="connsiteY4968"/>
                              </a:cxn>
                              <a:cxn ang="0">
                                <a:pos x="connsiteX4969" y="connsiteY4969"/>
                              </a:cxn>
                              <a:cxn ang="0">
                                <a:pos x="connsiteX4970" y="connsiteY4970"/>
                              </a:cxn>
                              <a:cxn ang="0">
                                <a:pos x="connsiteX4971" y="connsiteY4971"/>
                              </a:cxn>
                              <a:cxn ang="0">
                                <a:pos x="connsiteX4972" y="connsiteY4972"/>
                              </a:cxn>
                              <a:cxn ang="0">
                                <a:pos x="connsiteX4973" y="connsiteY4973"/>
                              </a:cxn>
                              <a:cxn ang="0">
                                <a:pos x="connsiteX4974" y="connsiteY4974"/>
                              </a:cxn>
                              <a:cxn ang="0">
                                <a:pos x="connsiteX4975" y="connsiteY4975"/>
                              </a:cxn>
                              <a:cxn ang="0">
                                <a:pos x="connsiteX4976" y="connsiteY4976"/>
                              </a:cxn>
                              <a:cxn ang="0">
                                <a:pos x="connsiteX4977" y="connsiteY4977"/>
                              </a:cxn>
                              <a:cxn ang="0">
                                <a:pos x="connsiteX4978" y="connsiteY4978"/>
                              </a:cxn>
                              <a:cxn ang="0">
                                <a:pos x="connsiteX4979" y="connsiteY4979"/>
                              </a:cxn>
                              <a:cxn ang="0">
                                <a:pos x="connsiteX4980" y="connsiteY4980"/>
                              </a:cxn>
                              <a:cxn ang="0">
                                <a:pos x="connsiteX4981" y="connsiteY4981"/>
                              </a:cxn>
                              <a:cxn ang="0">
                                <a:pos x="connsiteX4982" y="connsiteY4982"/>
                              </a:cxn>
                              <a:cxn ang="0">
                                <a:pos x="connsiteX4983" y="connsiteY4983"/>
                              </a:cxn>
                              <a:cxn ang="0">
                                <a:pos x="connsiteX4984" y="connsiteY4984"/>
                              </a:cxn>
                              <a:cxn ang="0">
                                <a:pos x="connsiteX4985" y="connsiteY4985"/>
                              </a:cxn>
                              <a:cxn ang="0">
                                <a:pos x="connsiteX4986" y="connsiteY4986"/>
                              </a:cxn>
                              <a:cxn ang="0">
                                <a:pos x="connsiteX4987" y="connsiteY4987"/>
                              </a:cxn>
                              <a:cxn ang="0">
                                <a:pos x="connsiteX4988" y="connsiteY4988"/>
                              </a:cxn>
                              <a:cxn ang="0">
                                <a:pos x="connsiteX4989" y="connsiteY4989"/>
                              </a:cxn>
                              <a:cxn ang="0">
                                <a:pos x="connsiteX4990" y="connsiteY4990"/>
                              </a:cxn>
                              <a:cxn ang="0">
                                <a:pos x="connsiteX4991" y="connsiteY4991"/>
                              </a:cxn>
                              <a:cxn ang="0">
                                <a:pos x="connsiteX4992" y="connsiteY4992"/>
                              </a:cxn>
                              <a:cxn ang="0">
                                <a:pos x="connsiteX4993" y="connsiteY4993"/>
                              </a:cxn>
                              <a:cxn ang="0">
                                <a:pos x="connsiteX4994" y="connsiteY4994"/>
                              </a:cxn>
                              <a:cxn ang="0">
                                <a:pos x="connsiteX4995" y="connsiteY4995"/>
                              </a:cxn>
                              <a:cxn ang="0">
                                <a:pos x="connsiteX4996" y="connsiteY4996"/>
                              </a:cxn>
                              <a:cxn ang="0">
                                <a:pos x="connsiteX4997" y="connsiteY4997"/>
                              </a:cxn>
                              <a:cxn ang="0">
                                <a:pos x="connsiteX4998" y="connsiteY4998"/>
                              </a:cxn>
                              <a:cxn ang="0">
                                <a:pos x="connsiteX4999" y="connsiteY4999"/>
                              </a:cxn>
                              <a:cxn ang="0">
                                <a:pos x="connsiteX5000" y="connsiteY5000"/>
                              </a:cxn>
                              <a:cxn ang="0">
                                <a:pos x="connsiteX5001" y="connsiteY5001"/>
                              </a:cxn>
                              <a:cxn ang="0">
                                <a:pos x="connsiteX5002" y="connsiteY5002"/>
                              </a:cxn>
                              <a:cxn ang="0">
                                <a:pos x="connsiteX5003" y="connsiteY5003"/>
                              </a:cxn>
                              <a:cxn ang="0">
                                <a:pos x="connsiteX5004" y="connsiteY5004"/>
                              </a:cxn>
                              <a:cxn ang="0">
                                <a:pos x="connsiteX5005" y="connsiteY5005"/>
                              </a:cxn>
                              <a:cxn ang="0">
                                <a:pos x="connsiteX5006" y="connsiteY5006"/>
                              </a:cxn>
                              <a:cxn ang="0">
                                <a:pos x="connsiteX5007" y="connsiteY5007"/>
                              </a:cxn>
                              <a:cxn ang="0">
                                <a:pos x="connsiteX5008" y="connsiteY5008"/>
                              </a:cxn>
                            </a:cxnLst>
                            <a:rect l="l" t="t" r="r" b="b"/>
                            <a:pathLst>
                              <a:path w="12192000" h="6858000">
                                <a:moveTo>
                                  <a:pt x="12192000" y="6710540"/>
                                </a:moveTo>
                                <a:lnTo>
                                  <a:pt x="12192000" y="6858000"/>
                                </a:lnTo>
                                <a:lnTo>
                                  <a:pt x="12146249" y="6858000"/>
                                </a:lnTo>
                                <a:lnTo>
                                  <a:pt x="12139900" y="6853720"/>
                                </a:lnTo>
                                <a:cubicBezTo>
                                  <a:pt x="12124554" y="6838374"/>
                                  <a:pt x="12115062" y="6817173"/>
                                  <a:pt x="12115062" y="6793755"/>
                                </a:cubicBezTo>
                                <a:cubicBezTo>
                                  <a:pt x="12115062" y="6758629"/>
                                  <a:pt x="12136419" y="6728490"/>
                                  <a:pt x="12166856" y="6715617"/>
                                </a:cubicBezTo>
                                <a:close/>
                                <a:moveTo>
                                  <a:pt x="11807582" y="6708952"/>
                                </a:moveTo>
                                <a:cubicBezTo>
                                  <a:pt x="11854417" y="6708952"/>
                                  <a:pt x="11892385" y="6746920"/>
                                  <a:pt x="11892385" y="6793755"/>
                                </a:cubicBezTo>
                                <a:cubicBezTo>
                                  <a:pt x="11892385" y="6817173"/>
                                  <a:pt x="11882893" y="6838374"/>
                                  <a:pt x="11867547" y="6853720"/>
                                </a:cubicBezTo>
                                <a:lnTo>
                                  <a:pt x="11861198" y="6858000"/>
                                </a:lnTo>
                                <a:lnTo>
                                  <a:pt x="11753966" y="6858000"/>
                                </a:lnTo>
                                <a:lnTo>
                                  <a:pt x="11747617" y="6853720"/>
                                </a:lnTo>
                                <a:cubicBezTo>
                                  <a:pt x="11732271" y="6838374"/>
                                  <a:pt x="11722779" y="6817173"/>
                                  <a:pt x="11722779" y="6793755"/>
                                </a:cubicBezTo>
                                <a:cubicBezTo>
                                  <a:pt x="11722779" y="6746920"/>
                                  <a:pt x="11760747" y="6708952"/>
                                  <a:pt x="11807582" y="6708952"/>
                                </a:cubicBezTo>
                                <a:close/>
                                <a:moveTo>
                                  <a:pt x="11415304" y="6708952"/>
                                </a:moveTo>
                                <a:cubicBezTo>
                                  <a:pt x="11462139" y="6708952"/>
                                  <a:pt x="11500107" y="6746920"/>
                                  <a:pt x="11500107" y="6793755"/>
                                </a:cubicBezTo>
                                <a:cubicBezTo>
                                  <a:pt x="11500107" y="6817173"/>
                                  <a:pt x="11490615" y="6838374"/>
                                  <a:pt x="11475269" y="6853720"/>
                                </a:cubicBezTo>
                                <a:lnTo>
                                  <a:pt x="11468920" y="6858000"/>
                                </a:lnTo>
                                <a:lnTo>
                                  <a:pt x="11361688" y="6858000"/>
                                </a:lnTo>
                                <a:lnTo>
                                  <a:pt x="11355339" y="6853720"/>
                                </a:lnTo>
                                <a:cubicBezTo>
                                  <a:pt x="11339993" y="6838374"/>
                                  <a:pt x="11330501" y="6817173"/>
                                  <a:pt x="11330501" y="6793755"/>
                                </a:cubicBezTo>
                                <a:cubicBezTo>
                                  <a:pt x="11330501" y="6746920"/>
                                  <a:pt x="11368469" y="6708952"/>
                                  <a:pt x="11415304" y="6708952"/>
                                </a:cubicBezTo>
                                <a:close/>
                                <a:moveTo>
                                  <a:pt x="11023026" y="6708952"/>
                                </a:moveTo>
                                <a:cubicBezTo>
                                  <a:pt x="11069861" y="6708952"/>
                                  <a:pt x="11107829" y="6746920"/>
                                  <a:pt x="11107829" y="6793755"/>
                                </a:cubicBezTo>
                                <a:cubicBezTo>
                                  <a:pt x="11107829" y="6817173"/>
                                  <a:pt x="11098337" y="6838374"/>
                                  <a:pt x="11082991" y="6853720"/>
                                </a:cubicBezTo>
                                <a:lnTo>
                                  <a:pt x="11076642" y="6858000"/>
                                </a:lnTo>
                                <a:lnTo>
                                  <a:pt x="10969410" y="6858000"/>
                                </a:lnTo>
                                <a:lnTo>
                                  <a:pt x="10963061" y="6853720"/>
                                </a:lnTo>
                                <a:cubicBezTo>
                                  <a:pt x="10947715" y="6838374"/>
                                  <a:pt x="10938223" y="6817173"/>
                                  <a:pt x="10938223" y="6793755"/>
                                </a:cubicBezTo>
                                <a:cubicBezTo>
                                  <a:pt x="10938223" y="6746920"/>
                                  <a:pt x="10976191" y="6708952"/>
                                  <a:pt x="11023026" y="6708952"/>
                                </a:cubicBezTo>
                                <a:close/>
                                <a:moveTo>
                                  <a:pt x="10630748" y="6708952"/>
                                </a:moveTo>
                                <a:cubicBezTo>
                                  <a:pt x="10677583" y="6708952"/>
                                  <a:pt x="10715551" y="6746920"/>
                                  <a:pt x="10715551" y="6793755"/>
                                </a:cubicBezTo>
                                <a:cubicBezTo>
                                  <a:pt x="10715551" y="6817173"/>
                                  <a:pt x="10706059" y="6838374"/>
                                  <a:pt x="10690713" y="6853720"/>
                                </a:cubicBezTo>
                                <a:lnTo>
                                  <a:pt x="10684364" y="6858000"/>
                                </a:lnTo>
                                <a:lnTo>
                                  <a:pt x="10577132" y="6858000"/>
                                </a:lnTo>
                                <a:lnTo>
                                  <a:pt x="10570783" y="6853720"/>
                                </a:lnTo>
                                <a:cubicBezTo>
                                  <a:pt x="10555437" y="6838374"/>
                                  <a:pt x="10545945" y="6817173"/>
                                  <a:pt x="10545945" y="6793755"/>
                                </a:cubicBezTo>
                                <a:cubicBezTo>
                                  <a:pt x="10545945" y="6746920"/>
                                  <a:pt x="10583913" y="6708952"/>
                                  <a:pt x="10630748" y="6708952"/>
                                </a:cubicBezTo>
                                <a:close/>
                                <a:moveTo>
                                  <a:pt x="10238470" y="6708952"/>
                                </a:moveTo>
                                <a:cubicBezTo>
                                  <a:pt x="10285305" y="6708952"/>
                                  <a:pt x="10323273" y="6746920"/>
                                  <a:pt x="10323273" y="6793755"/>
                                </a:cubicBezTo>
                                <a:cubicBezTo>
                                  <a:pt x="10323273" y="6817173"/>
                                  <a:pt x="10313781" y="6838374"/>
                                  <a:pt x="10298435" y="6853720"/>
                                </a:cubicBezTo>
                                <a:lnTo>
                                  <a:pt x="10292086" y="6858000"/>
                                </a:lnTo>
                                <a:lnTo>
                                  <a:pt x="10184854" y="6858000"/>
                                </a:lnTo>
                                <a:lnTo>
                                  <a:pt x="10178505" y="6853720"/>
                                </a:lnTo>
                                <a:cubicBezTo>
                                  <a:pt x="10163159" y="6838374"/>
                                  <a:pt x="10153667" y="6817173"/>
                                  <a:pt x="10153667" y="6793755"/>
                                </a:cubicBezTo>
                                <a:cubicBezTo>
                                  <a:pt x="10153667" y="6746920"/>
                                  <a:pt x="10191635" y="6708952"/>
                                  <a:pt x="10238470" y="6708952"/>
                                </a:cubicBezTo>
                                <a:close/>
                                <a:moveTo>
                                  <a:pt x="9846192" y="6708952"/>
                                </a:moveTo>
                                <a:cubicBezTo>
                                  <a:pt x="9893027" y="6708952"/>
                                  <a:pt x="9930995" y="6746920"/>
                                  <a:pt x="9930995" y="6793755"/>
                                </a:cubicBezTo>
                                <a:cubicBezTo>
                                  <a:pt x="9930995" y="6817173"/>
                                  <a:pt x="9921503" y="6838374"/>
                                  <a:pt x="9906157" y="6853720"/>
                                </a:cubicBezTo>
                                <a:lnTo>
                                  <a:pt x="9899808" y="6858000"/>
                                </a:lnTo>
                                <a:lnTo>
                                  <a:pt x="9792576" y="6858000"/>
                                </a:lnTo>
                                <a:lnTo>
                                  <a:pt x="9786227" y="6853720"/>
                                </a:lnTo>
                                <a:cubicBezTo>
                                  <a:pt x="9770881" y="6838374"/>
                                  <a:pt x="9761389" y="6817173"/>
                                  <a:pt x="9761389" y="6793755"/>
                                </a:cubicBezTo>
                                <a:cubicBezTo>
                                  <a:pt x="9761389" y="6746920"/>
                                  <a:pt x="9799357" y="6708952"/>
                                  <a:pt x="9846192" y="6708952"/>
                                </a:cubicBezTo>
                                <a:close/>
                                <a:moveTo>
                                  <a:pt x="9453914" y="6708952"/>
                                </a:moveTo>
                                <a:cubicBezTo>
                                  <a:pt x="9500749" y="6708952"/>
                                  <a:pt x="9538717" y="6746920"/>
                                  <a:pt x="9538717" y="6793755"/>
                                </a:cubicBezTo>
                                <a:cubicBezTo>
                                  <a:pt x="9538717" y="6817173"/>
                                  <a:pt x="9529225" y="6838374"/>
                                  <a:pt x="9513879" y="6853720"/>
                                </a:cubicBezTo>
                                <a:lnTo>
                                  <a:pt x="9507530" y="6858000"/>
                                </a:lnTo>
                                <a:lnTo>
                                  <a:pt x="9400298" y="6858000"/>
                                </a:lnTo>
                                <a:lnTo>
                                  <a:pt x="9393949" y="6853720"/>
                                </a:lnTo>
                                <a:cubicBezTo>
                                  <a:pt x="9378603" y="6838374"/>
                                  <a:pt x="9369111" y="6817173"/>
                                  <a:pt x="9369111" y="6793755"/>
                                </a:cubicBezTo>
                                <a:cubicBezTo>
                                  <a:pt x="9369111" y="6746920"/>
                                  <a:pt x="9407079" y="6708952"/>
                                  <a:pt x="9453914" y="6708952"/>
                                </a:cubicBezTo>
                                <a:close/>
                                <a:moveTo>
                                  <a:pt x="9061636" y="6708952"/>
                                </a:moveTo>
                                <a:cubicBezTo>
                                  <a:pt x="9108471" y="6708952"/>
                                  <a:pt x="9146439" y="6746920"/>
                                  <a:pt x="9146439" y="6793755"/>
                                </a:cubicBezTo>
                                <a:cubicBezTo>
                                  <a:pt x="9146439" y="6817173"/>
                                  <a:pt x="9136947" y="6838374"/>
                                  <a:pt x="9121601" y="6853720"/>
                                </a:cubicBezTo>
                                <a:lnTo>
                                  <a:pt x="9115252" y="6858000"/>
                                </a:lnTo>
                                <a:lnTo>
                                  <a:pt x="9008020" y="6858000"/>
                                </a:lnTo>
                                <a:lnTo>
                                  <a:pt x="9001671" y="6853720"/>
                                </a:lnTo>
                                <a:cubicBezTo>
                                  <a:pt x="8986325" y="6838374"/>
                                  <a:pt x="8976833" y="6817173"/>
                                  <a:pt x="8976833" y="6793755"/>
                                </a:cubicBezTo>
                                <a:cubicBezTo>
                                  <a:pt x="8976833" y="6746920"/>
                                  <a:pt x="9014801" y="6708952"/>
                                  <a:pt x="9061636" y="6708952"/>
                                </a:cubicBezTo>
                                <a:close/>
                                <a:moveTo>
                                  <a:pt x="8669358" y="6708952"/>
                                </a:moveTo>
                                <a:cubicBezTo>
                                  <a:pt x="8716193" y="6708952"/>
                                  <a:pt x="8754161" y="6746920"/>
                                  <a:pt x="8754161" y="6793755"/>
                                </a:cubicBezTo>
                                <a:cubicBezTo>
                                  <a:pt x="8754161" y="6817173"/>
                                  <a:pt x="8744669" y="6838374"/>
                                  <a:pt x="8729323" y="6853720"/>
                                </a:cubicBezTo>
                                <a:lnTo>
                                  <a:pt x="8722974" y="6858000"/>
                                </a:lnTo>
                                <a:lnTo>
                                  <a:pt x="8615742" y="6858000"/>
                                </a:lnTo>
                                <a:lnTo>
                                  <a:pt x="8609393" y="6853720"/>
                                </a:lnTo>
                                <a:cubicBezTo>
                                  <a:pt x="8594047" y="6838374"/>
                                  <a:pt x="8584555" y="6817173"/>
                                  <a:pt x="8584555" y="6793755"/>
                                </a:cubicBezTo>
                                <a:cubicBezTo>
                                  <a:pt x="8584555" y="6746920"/>
                                  <a:pt x="8622523" y="6708952"/>
                                  <a:pt x="8669358" y="6708952"/>
                                </a:cubicBezTo>
                                <a:close/>
                                <a:moveTo>
                                  <a:pt x="8277080" y="6708952"/>
                                </a:moveTo>
                                <a:cubicBezTo>
                                  <a:pt x="8323915" y="6708952"/>
                                  <a:pt x="8361883" y="6746920"/>
                                  <a:pt x="8361883" y="6793755"/>
                                </a:cubicBezTo>
                                <a:cubicBezTo>
                                  <a:pt x="8361883" y="6817173"/>
                                  <a:pt x="8352391" y="6838374"/>
                                  <a:pt x="8337044" y="6853720"/>
                                </a:cubicBezTo>
                                <a:lnTo>
                                  <a:pt x="8330696" y="6858000"/>
                                </a:lnTo>
                                <a:lnTo>
                                  <a:pt x="8223464" y="6858000"/>
                                </a:lnTo>
                                <a:lnTo>
                                  <a:pt x="8217116" y="6853720"/>
                                </a:lnTo>
                                <a:cubicBezTo>
                                  <a:pt x="8201769" y="6838374"/>
                                  <a:pt x="8192277" y="6817173"/>
                                  <a:pt x="8192277" y="6793755"/>
                                </a:cubicBezTo>
                                <a:cubicBezTo>
                                  <a:pt x="8192277" y="6746920"/>
                                  <a:pt x="8230245" y="6708952"/>
                                  <a:pt x="8277080" y="6708952"/>
                                </a:cubicBezTo>
                                <a:close/>
                                <a:moveTo>
                                  <a:pt x="7884802" y="6708952"/>
                                </a:moveTo>
                                <a:cubicBezTo>
                                  <a:pt x="7931637" y="6708952"/>
                                  <a:pt x="7969605" y="6746920"/>
                                  <a:pt x="7969605" y="6793755"/>
                                </a:cubicBezTo>
                                <a:cubicBezTo>
                                  <a:pt x="7969605" y="6817173"/>
                                  <a:pt x="7960113" y="6838374"/>
                                  <a:pt x="7944767" y="6853720"/>
                                </a:cubicBezTo>
                                <a:lnTo>
                                  <a:pt x="7938418" y="6858000"/>
                                </a:lnTo>
                                <a:lnTo>
                                  <a:pt x="7831186" y="6858000"/>
                                </a:lnTo>
                                <a:lnTo>
                                  <a:pt x="7824838" y="6853720"/>
                                </a:lnTo>
                                <a:cubicBezTo>
                                  <a:pt x="7809491" y="6838374"/>
                                  <a:pt x="7799999" y="6817173"/>
                                  <a:pt x="7799999" y="6793755"/>
                                </a:cubicBezTo>
                                <a:cubicBezTo>
                                  <a:pt x="7799999" y="6746920"/>
                                  <a:pt x="7837967" y="6708952"/>
                                  <a:pt x="7884802" y="6708952"/>
                                </a:cubicBezTo>
                                <a:close/>
                                <a:moveTo>
                                  <a:pt x="7492524" y="6708952"/>
                                </a:moveTo>
                                <a:cubicBezTo>
                                  <a:pt x="7539359" y="6708952"/>
                                  <a:pt x="7577327" y="6746920"/>
                                  <a:pt x="7577327" y="6793755"/>
                                </a:cubicBezTo>
                                <a:cubicBezTo>
                                  <a:pt x="7577327" y="6817173"/>
                                  <a:pt x="7567835" y="6838374"/>
                                  <a:pt x="7552489" y="6853720"/>
                                </a:cubicBezTo>
                                <a:lnTo>
                                  <a:pt x="7546140" y="6858000"/>
                                </a:lnTo>
                                <a:lnTo>
                                  <a:pt x="7438908" y="6858000"/>
                                </a:lnTo>
                                <a:lnTo>
                                  <a:pt x="7432560" y="6853720"/>
                                </a:lnTo>
                                <a:cubicBezTo>
                                  <a:pt x="7417213" y="6838374"/>
                                  <a:pt x="7407721" y="6817173"/>
                                  <a:pt x="7407721" y="6793755"/>
                                </a:cubicBezTo>
                                <a:cubicBezTo>
                                  <a:pt x="7407721" y="6746920"/>
                                  <a:pt x="7445689" y="6708952"/>
                                  <a:pt x="7492524" y="6708952"/>
                                </a:cubicBezTo>
                                <a:close/>
                                <a:moveTo>
                                  <a:pt x="7100246" y="6708952"/>
                                </a:moveTo>
                                <a:cubicBezTo>
                                  <a:pt x="7147081" y="6708952"/>
                                  <a:pt x="7185049" y="6746920"/>
                                  <a:pt x="7185049" y="6793755"/>
                                </a:cubicBezTo>
                                <a:cubicBezTo>
                                  <a:pt x="7185049" y="6817173"/>
                                  <a:pt x="7175557" y="6838374"/>
                                  <a:pt x="7160211" y="6853720"/>
                                </a:cubicBezTo>
                                <a:lnTo>
                                  <a:pt x="7153862" y="6858000"/>
                                </a:lnTo>
                                <a:lnTo>
                                  <a:pt x="7046630" y="6858000"/>
                                </a:lnTo>
                                <a:lnTo>
                                  <a:pt x="7040282" y="6853720"/>
                                </a:lnTo>
                                <a:cubicBezTo>
                                  <a:pt x="7024935" y="6838374"/>
                                  <a:pt x="7015443" y="6817173"/>
                                  <a:pt x="7015443" y="6793755"/>
                                </a:cubicBezTo>
                                <a:cubicBezTo>
                                  <a:pt x="7015443" y="6746920"/>
                                  <a:pt x="7053411" y="6708952"/>
                                  <a:pt x="7100246" y="6708952"/>
                                </a:cubicBezTo>
                                <a:close/>
                                <a:moveTo>
                                  <a:pt x="6707968" y="6708952"/>
                                </a:moveTo>
                                <a:cubicBezTo>
                                  <a:pt x="6754803" y="6708952"/>
                                  <a:pt x="6792771" y="6746920"/>
                                  <a:pt x="6792771" y="6793755"/>
                                </a:cubicBezTo>
                                <a:cubicBezTo>
                                  <a:pt x="6792771" y="6817173"/>
                                  <a:pt x="6783279" y="6838374"/>
                                  <a:pt x="6767933" y="6853720"/>
                                </a:cubicBezTo>
                                <a:lnTo>
                                  <a:pt x="6761584" y="6858000"/>
                                </a:lnTo>
                                <a:lnTo>
                                  <a:pt x="6654352" y="6858000"/>
                                </a:lnTo>
                                <a:lnTo>
                                  <a:pt x="6648004" y="6853720"/>
                                </a:lnTo>
                                <a:cubicBezTo>
                                  <a:pt x="6632657" y="6838374"/>
                                  <a:pt x="6623165" y="6817173"/>
                                  <a:pt x="6623165" y="6793755"/>
                                </a:cubicBezTo>
                                <a:cubicBezTo>
                                  <a:pt x="6623165" y="6746920"/>
                                  <a:pt x="6661133" y="6708952"/>
                                  <a:pt x="6707968" y="6708952"/>
                                </a:cubicBezTo>
                                <a:close/>
                                <a:moveTo>
                                  <a:pt x="6315690" y="6708952"/>
                                </a:moveTo>
                                <a:cubicBezTo>
                                  <a:pt x="6362525" y="6708952"/>
                                  <a:pt x="6400493" y="6746920"/>
                                  <a:pt x="6400493" y="6793755"/>
                                </a:cubicBezTo>
                                <a:cubicBezTo>
                                  <a:pt x="6400493" y="6817173"/>
                                  <a:pt x="6391001" y="6838374"/>
                                  <a:pt x="6375655" y="6853720"/>
                                </a:cubicBezTo>
                                <a:lnTo>
                                  <a:pt x="6369306" y="6858000"/>
                                </a:lnTo>
                                <a:lnTo>
                                  <a:pt x="6262074" y="6858000"/>
                                </a:lnTo>
                                <a:lnTo>
                                  <a:pt x="6255727" y="6853720"/>
                                </a:lnTo>
                                <a:cubicBezTo>
                                  <a:pt x="6240379" y="6838374"/>
                                  <a:pt x="6230887" y="6817173"/>
                                  <a:pt x="6230887" y="6793755"/>
                                </a:cubicBezTo>
                                <a:cubicBezTo>
                                  <a:pt x="6230887" y="6746920"/>
                                  <a:pt x="6268855" y="6708952"/>
                                  <a:pt x="6315690" y="6708952"/>
                                </a:cubicBezTo>
                                <a:close/>
                                <a:moveTo>
                                  <a:pt x="5923414" y="6708952"/>
                                </a:moveTo>
                                <a:cubicBezTo>
                                  <a:pt x="5970248" y="6708952"/>
                                  <a:pt x="6008217" y="6746920"/>
                                  <a:pt x="6008217" y="6793755"/>
                                </a:cubicBezTo>
                                <a:cubicBezTo>
                                  <a:pt x="6008217" y="6817173"/>
                                  <a:pt x="5998725" y="6838374"/>
                                  <a:pt x="5983379" y="6853720"/>
                                </a:cubicBezTo>
                                <a:lnTo>
                                  <a:pt x="5977029" y="6858000"/>
                                </a:lnTo>
                                <a:lnTo>
                                  <a:pt x="5869797" y="6858000"/>
                                </a:lnTo>
                                <a:lnTo>
                                  <a:pt x="5863448" y="6853720"/>
                                </a:lnTo>
                                <a:cubicBezTo>
                                  <a:pt x="5848103" y="6838374"/>
                                  <a:pt x="5838609" y="6817173"/>
                                  <a:pt x="5838609" y="6793755"/>
                                </a:cubicBezTo>
                                <a:cubicBezTo>
                                  <a:pt x="5838609" y="6746920"/>
                                  <a:pt x="5876578" y="6708952"/>
                                  <a:pt x="5923414" y="6708952"/>
                                </a:cubicBezTo>
                                <a:close/>
                                <a:moveTo>
                                  <a:pt x="5531139" y="6708952"/>
                                </a:moveTo>
                                <a:cubicBezTo>
                                  <a:pt x="5577972" y="6708952"/>
                                  <a:pt x="5615939" y="6746920"/>
                                  <a:pt x="5615939" y="6793755"/>
                                </a:cubicBezTo>
                                <a:cubicBezTo>
                                  <a:pt x="5615939" y="6817173"/>
                                  <a:pt x="5606447" y="6838374"/>
                                  <a:pt x="5591101" y="6853720"/>
                                </a:cubicBezTo>
                                <a:lnTo>
                                  <a:pt x="5584754" y="6858000"/>
                                </a:lnTo>
                                <a:lnTo>
                                  <a:pt x="5477522" y="6858000"/>
                                </a:lnTo>
                                <a:lnTo>
                                  <a:pt x="5471172" y="6853720"/>
                                </a:lnTo>
                                <a:cubicBezTo>
                                  <a:pt x="5455826" y="6838374"/>
                                  <a:pt x="5446335" y="6817173"/>
                                  <a:pt x="5446335" y="6793755"/>
                                </a:cubicBezTo>
                                <a:cubicBezTo>
                                  <a:pt x="5446335" y="6746920"/>
                                  <a:pt x="5484301" y="6708952"/>
                                  <a:pt x="5531139" y="6708952"/>
                                </a:cubicBezTo>
                                <a:close/>
                                <a:moveTo>
                                  <a:pt x="5138860" y="6708952"/>
                                </a:moveTo>
                                <a:cubicBezTo>
                                  <a:pt x="5185694" y="6708952"/>
                                  <a:pt x="5223662" y="6746920"/>
                                  <a:pt x="5223662" y="6793755"/>
                                </a:cubicBezTo>
                                <a:cubicBezTo>
                                  <a:pt x="5223662" y="6817173"/>
                                  <a:pt x="5214170" y="6838374"/>
                                  <a:pt x="5198824" y="6853720"/>
                                </a:cubicBezTo>
                                <a:lnTo>
                                  <a:pt x="5192476" y="6858000"/>
                                </a:lnTo>
                                <a:lnTo>
                                  <a:pt x="5085243" y="6858000"/>
                                </a:lnTo>
                                <a:lnTo>
                                  <a:pt x="5078894" y="6853720"/>
                                </a:lnTo>
                                <a:cubicBezTo>
                                  <a:pt x="5063547" y="6838374"/>
                                  <a:pt x="5054055" y="6817173"/>
                                  <a:pt x="5054055" y="6793755"/>
                                </a:cubicBezTo>
                                <a:cubicBezTo>
                                  <a:pt x="5054055" y="6746920"/>
                                  <a:pt x="5092024" y="6708952"/>
                                  <a:pt x="5138860" y="6708952"/>
                                </a:cubicBezTo>
                                <a:close/>
                                <a:moveTo>
                                  <a:pt x="4746581" y="6708952"/>
                                </a:moveTo>
                                <a:cubicBezTo>
                                  <a:pt x="4793416" y="6708952"/>
                                  <a:pt x="4831384" y="6746920"/>
                                  <a:pt x="4831384" y="6793755"/>
                                </a:cubicBezTo>
                                <a:cubicBezTo>
                                  <a:pt x="4831384" y="6817173"/>
                                  <a:pt x="4821894" y="6838374"/>
                                  <a:pt x="4806546" y="6853720"/>
                                </a:cubicBezTo>
                                <a:lnTo>
                                  <a:pt x="4800197" y="6858000"/>
                                </a:lnTo>
                                <a:lnTo>
                                  <a:pt x="4692964" y="6858000"/>
                                </a:lnTo>
                                <a:lnTo>
                                  <a:pt x="4686617" y="6853720"/>
                                </a:lnTo>
                                <a:cubicBezTo>
                                  <a:pt x="4671271" y="6838374"/>
                                  <a:pt x="4661778" y="6817173"/>
                                  <a:pt x="4661778" y="6793755"/>
                                </a:cubicBezTo>
                                <a:cubicBezTo>
                                  <a:pt x="4661778" y="6746920"/>
                                  <a:pt x="4699745" y="6708952"/>
                                  <a:pt x="4746581" y="6708952"/>
                                </a:cubicBezTo>
                                <a:close/>
                                <a:moveTo>
                                  <a:pt x="4354302" y="6708952"/>
                                </a:moveTo>
                                <a:cubicBezTo>
                                  <a:pt x="4401138" y="6708952"/>
                                  <a:pt x="4439109" y="6746920"/>
                                  <a:pt x="4439109" y="6793755"/>
                                </a:cubicBezTo>
                                <a:cubicBezTo>
                                  <a:pt x="4439109" y="6817173"/>
                                  <a:pt x="4429615" y="6838374"/>
                                  <a:pt x="4414269" y="6853720"/>
                                </a:cubicBezTo>
                                <a:lnTo>
                                  <a:pt x="4407919" y="6858000"/>
                                </a:lnTo>
                                <a:lnTo>
                                  <a:pt x="4300688" y="6858000"/>
                                </a:lnTo>
                                <a:lnTo>
                                  <a:pt x="4294339" y="6853720"/>
                                </a:lnTo>
                                <a:cubicBezTo>
                                  <a:pt x="4278993" y="6838374"/>
                                  <a:pt x="4269500" y="6817173"/>
                                  <a:pt x="4269500" y="6793755"/>
                                </a:cubicBezTo>
                                <a:cubicBezTo>
                                  <a:pt x="4269500" y="6746920"/>
                                  <a:pt x="4307469" y="6708952"/>
                                  <a:pt x="4354302" y="6708952"/>
                                </a:cubicBezTo>
                                <a:close/>
                                <a:moveTo>
                                  <a:pt x="3962026" y="6708952"/>
                                </a:moveTo>
                                <a:cubicBezTo>
                                  <a:pt x="4008861" y="6708952"/>
                                  <a:pt x="4046828" y="6746920"/>
                                  <a:pt x="4046828" y="6793755"/>
                                </a:cubicBezTo>
                                <a:cubicBezTo>
                                  <a:pt x="4046828" y="6817173"/>
                                  <a:pt x="4037337" y="6838374"/>
                                  <a:pt x="4021990" y="6853720"/>
                                </a:cubicBezTo>
                                <a:lnTo>
                                  <a:pt x="4015642" y="6858000"/>
                                </a:lnTo>
                                <a:lnTo>
                                  <a:pt x="3908410" y="6858000"/>
                                </a:lnTo>
                                <a:lnTo>
                                  <a:pt x="3902062" y="6853720"/>
                                </a:lnTo>
                                <a:cubicBezTo>
                                  <a:pt x="3886716" y="6838374"/>
                                  <a:pt x="3877224" y="6817173"/>
                                  <a:pt x="3877224" y="6793755"/>
                                </a:cubicBezTo>
                                <a:cubicBezTo>
                                  <a:pt x="3877224" y="6746920"/>
                                  <a:pt x="3915190" y="6708952"/>
                                  <a:pt x="3962026" y="6708952"/>
                                </a:cubicBezTo>
                                <a:close/>
                                <a:moveTo>
                                  <a:pt x="3569748" y="6708952"/>
                                </a:moveTo>
                                <a:cubicBezTo>
                                  <a:pt x="3616583" y="6708952"/>
                                  <a:pt x="3654552" y="6746920"/>
                                  <a:pt x="3654552" y="6793755"/>
                                </a:cubicBezTo>
                                <a:cubicBezTo>
                                  <a:pt x="3654552" y="6817173"/>
                                  <a:pt x="3645060" y="6838374"/>
                                  <a:pt x="3629713" y="6853720"/>
                                </a:cubicBezTo>
                                <a:lnTo>
                                  <a:pt x="3623365" y="6858000"/>
                                </a:lnTo>
                                <a:lnTo>
                                  <a:pt x="3516133" y="6858000"/>
                                </a:lnTo>
                                <a:lnTo>
                                  <a:pt x="3509784" y="6853720"/>
                                </a:lnTo>
                                <a:cubicBezTo>
                                  <a:pt x="3494438" y="6838374"/>
                                  <a:pt x="3484945" y="6817173"/>
                                  <a:pt x="3484945" y="6793755"/>
                                </a:cubicBezTo>
                                <a:cubicBezTo>
                                  <a:pt x="3484945" y="6746920"/>
                                  <a:pt x="3522914" y="6708952"/>
                                  <a:pt x="3569748" y="6708952"/>
                                </a:cubicBezTo>
                                <a:close/>
                                <a:moveTo>
                                  <a:pt x="3177471" y="6708952"/>
                                </a:moveTo>
                                <a:cubicBezTo>
                                  <a:pt x="3224306" y="6708952"/>
                                  <a:pt x="3262274" y="6746920"/>
                                  <a:pt x="3262274" y="6793755"/>
                                </a:cubicBezTo>
                                <a:cubicBezTo>
                                  <a:pt x="3262274" y="6817173"/>
                                  <a:pt x="3252782" y="6838374"/>
                                  <a:pt x="3237436" y="6853720"/>
                                </a:cubicBezTo>
                                <a:lnTo>
                                  <a:pt x="3231087" y="6858000"/>
                                </a:lnTo>
                                <a:lnTo>
                                  <a:pt x="3123855" y="6858000"/>
                                </a:lnTo>
                                <a:lnTo>
                                  <a:pt x="3117507" y="6853720"/>
                                </a:lnTo>
                                <a:cubicBezTo>
                                  <a:pt x="3102160" y="6838374"/>
                                  <a:pt x="3092668" y="6817173"/>
                                  <a:pt x="3092668" y="6793755"/>
                                </a:cubicBezTo>
                                <a:cubicBezTo>
                                  <a:pt x="3092668" y="6746920"/>
                                  <a:pt x="3130636" y="6708952"/>
                                  <a:pt x="3177471" y="6708952"/>
                                </a:cubicBezTo>
                                <a:close/>
                                <a:moveTo>
                                  <a:pt x="2785193" y="6708952"/>
                                </a:moveTo>
                                <a:cubicBezTo>
                                  <a:pt x="2832028" y="6708952"/>
                                  <a:pt x="2869996" y="6746920"/>
                                  <a:pt x="2869996" y="6793755"/>
                                </a:cubicBezTo>
                                <a:cubicBezTo>
                                  <a:pt x="2869996" y="6817173"/>
                                  <a:pt x="2860504" y="6838374"/>
                                  <a:pt x="2845158" y="6853720"/>
                                </a:cubicBezTo>
                                <a:lnTo>
                                  <a:pt x="2838809" y="6858000"/>
                                </a:lnTo>
                                <a:lnTo>
                                  <a:pt x="2731577" y="6858000"/>
                                </a:lnTo>
                                <a:lnTo>
                                  <a:pt x="2725229" y="6853720"/>
                                </a:lnTo>
                                <a:cubicBezTo>
                                  <a:pt x="2709882" y="6838374"/>
                                  <a:pt x="2700390" y="6817173"/>
                                  <a:pt x="2700390" y="6793755"/>
                                </a:cubicBezTo>
                                <a:cubicBezTo>
                                  <a:pt x="2700390" y="6746920"/>
                                  <a:pt x="2738358" y="6708952"/>
                                  <a:pt x="2785193" y="6708952"/>
                                </a:cubicBezTo>
                                <a:close/>
                                <a:moveTo>
                                  <a:pt x="2392915" y="6708952"/>
                                </a:moveTo>
                                <a:cubicBezTo>
                                  <a:pt x="2439750" y="6708952"/>
                                  <a:pt x="2477718" y="6746920"/>
                                  <a:pt x="2477718" y="6793755"/>
                                </a:cubicBezTo>
                                <a:cubicBezTo>
                                  <a:pt x="2477718" y="6817173"/>
                                  <a:pt x="2468226" y="6838374"/>
                                  <a:pt x="2452880" y="6853720"/>
                                </a:cubicBezTo>
                                <a:lnTo>
                                  <a:pt x="2446531" y="6858000"/>
                                </a:lnTo>
                                <a:lnTo>
                                  <a:pt x="2339299" y="6858000"/>
                                </a:lnTo>
                                <a:lnTo>
                                  <a:pt x="2332951" y="6853720"/>
                                </a:lnTo>
                                <a:cubicBezTo>
                                  <a:pt x="2317604" y="6838374"/>
                                  <a:pt x="2308112" y="6817173"/>
                                  <a:pt x="2308112" y="6793755"/>
                                </a:cubicBezTo>
                                <a:cubicBezTo>
                                  <a:pt x="2308112" y="6746920"/>
                                  <a:pt x="2346080" y="6708952"/>
                                  <a:pt x="2392915" y="6708952"/>
                                </a:cubicBezTo>
                                <a:close/>
                                <a:moveTo>
                                  <a:pt x="2000636" y="6708952"/>
                                </a:moveTo>
                                <a:cubicBezTo>
                                  <a:pt x="2047471" y="6708952"/>
                                  <a:pt x="2085439" y="6746920"/>
                                  <a:pt x="2085439" y="6793755"/>
                                </a:cubicBezTo>
                                <a:cubicBezTo>
                                  <a:pt x="2085439" y="6817173"/>
                                  <a:pt x="2075947" y="6838374"/>
                                  <a:pt x="2060601" y="6853720"/>
                                </a:cubicBezTo>
                                <a:lnTo>
                                  <a:pt x="2054253" y="6858000"/>
                                </a:lnTo>
                                <a:lnTo>
                                  <a:pt x="1947020" y="6858000"/>
                                </a:lnTo>
                                <a:lnTo>
                                  <a:pt x="1940672" y="6853720"/>
                                </a:lnTo>
                                <a:cubicBezTo>
                                  <a:pt x="1925325" y="6838374"/>
                                  <a:pt x="1915833" y="6817173"/>
                                  <a:pt x="1915833" y="6793755"/>
                                </a:cubicBezTo>
                                <a:cubicBezTo>
                                  <a:pt x="1915833" y="6746920"/>
                                  <a:pt x="1953801" y="6708952"/>
                                  <a:pt x="2000636" y="6708952"/>
                                </a:cubicBezTo>
                                <a:close/>
                                <a:moveTo>
                                  <a:pt x="1608358" y="6708952"/>
                                </a:moveTo>
                                <a:cubicBezTo>
                                  <a:pt x="1655193" y="6708952"/>
                                  <a:pt x="1693161" y="6746920"/>
                                  <a:pt x="1693161" y="6793755"/>
                                </a:cubicBezTo>
                                <a:cubicBezTo>
                                  <a:pt x="1693161" y="6817173"/>
                                  <a:pt x="1683669" y="6838374"/>
                                  <a:pt x="1668323" y="6853720"/>
                                </a:cubicBezTo>
                                <a:lnTo>
                                  <a:pt x="1661974" y="6858000"/>
                                </a:lnTo>
                                <a:lnTo>
                                  <a:pt x="1554742" y="6858000"/>
                                </a:lnTo>
                                <a:lnTo>
                                  <a:pt x="1548394" y="6853720"/>
                                </a:lnTo>
                                <a:cubicBezTo>
                                  <a:pt x="1533047" y="6838374"/>
                                  <a:pt x="1523555" y="6817173"/>
                                  <a:pt x="1523555" y="6793755"/>
                                </a:cubicBezTo>
                                <a:cubicBezTo>
                                  <a:pt x="1523555" y="6746920"/>
                                  <a:pt x="1561523" y="6708952"/>
                                  <a:pt x="1608358" y="6708952"/>
                                </a:cubicBezTo>
                                <a:close/>
                                <a:moveTo>
                                  <a:pt x="1216081" y="6708952"/>
                                </a:moveTo>
                                <a:cubicBezTo>
                                  <a:pt x="1262916" y="6708952"/>
                                  <a:pt x="1300884" y="6746920"/>
                                  <a:pt x="1300884" y="6793755"/>
                                </a:cubicBezTo>
                                <a:cubicBezTo>
                                  <a:pt x="1300884" y="6817173"/>
                                  <a:pt x="1291392" y="6838374"/>
                                  <a:pt x="1276046" y="6853720"/>
                                </a:cubicBezTo>
                                <a:lnTo>
                                  <a:pt x="1269697" y="6858000"/>
                                </a:lnTo>
                                <a:lnTo>
                                  <a:pt x="1162465" y="6858000"/>
                                </a:lnTo>
                                <a:lnTo>
                                  <a:pt x="1156117" y="6853720"/>
                                </a:lnTo>
                                <a:cubicBezTo>
                                  <a:pt x="1140770" y="6838374"/>
                                  <a:pt x="1131278" y="6817173"/>
                                  <a:pt x="1131278" y="6793755"/>
                                </a:cubicBezTo>
                                <a:cubicBezTo>
                                  <a:pt x="1131278" y="6746920"/>
                                  <a:pt x="1169246" y="6708952"/>
                                  <a:pt x="1216081" y="6708952"/>
                                </a:cubicBezTo>
                                <a:close/>
                                <a:moveTo>
                                  <a:pt x="823803" y="6708952"/>
                                </a:moveTo>
                                <a:cubicBezTo>
                                  <a:pt x="870638" y="6708952"/>
                                  <a:pt x="908606" y="6746920"/>
                                  <a:pt x="908606" y="6793755"/>
                                </a:cubicBezTo>
                                <a:cubicBezTo>
                                  <a:pt x="908606" y="6817173"/>
                                  <a:pt x="899114" y="6838374"/>
                                  <a:pt x="883768" y="6853720"/>
                                </a:cubicBezTo>
                                <a:lnTo>
                                  <a:pt x="877419" y="6858000"/>
                                </a:lnTo>
                                <a:lnTo>
                                  <a:pt x="770187" y="6858000"/>
                                </a:lnTo>
                                <a:lnTo>
                                  <a:pt x="763839" y="6853720"/>
                                </a:lnTo>
                                <a:cubicBezTo>
                                  <a:pt x="748492" y="6838374"/>
                                  <a:pt x="739000" y="6817173"/>
                                  <a:pt x="739000" y="6793755"/>
                                </a:cubicBezTo>
                                <a:cubicBezTo>
                                  <a:pt x="739000" y="6746920"/>
                                  <a:pt x="776968" y="6708952"/>
                                  <a:pt x="823803" y="6708952"/>
                                </a:cubicBezTo>
                                <a:close/>
                                <a:moveTo>
                                  <a:pt x="431525" y="6708952"/>
                                </a:moveTo>
                                <a:cubicBezTo>
                                  <a:pt x="478360" y="6708952"/>
                                  <a:pt x="516328" y="6746920"/>
                                  <a:pt x="516328" y="6793755"/>
                                </a:cubicBezTo>
                                <a:cubicBezTo>
                                  <a:pt x="516328" y="6817173"/>
                                  <a:pt x="506836" y="6838374"/>
                                  <a:pt x="491490" y="6853720"/>
                                </a:cubicBezTo>
                                <a:lnTo>
                                  <a:pt x="485141" y="6858000"/>
                                </a:lnTo>
                                <a:lnTo>
                                  <a:pt x="377909" y="6858000"/>
                                </a:lnTo>
                                <a:lnTo>
                                  <a:pt x="371561" y="6853720"/>
                                </a:lnTo>
                                <a:cubicBezTo>
                                  <a:pt x="356214" y="6838374"/>
                                  <a:pt x="346722" y="6817173"/>
                                  <a:pt x="346722" y="6793755"/>
                                </a:cubicBezTo>
                                <a:cubicBezTo>
                                  <a:pt x="346722" y="6746920"/>
                                  <a:pt x="384690" y="6708952"/>
                                  <a:pt x="431525" y="6708952"/>
                                </a:cubicBezTo>
                                <a:close/>
                                <a:moveTo>
                                  <a:pt x="39248" y="6708952"/>
                                </a:moveTo>
                                <a:cubicBezTo>
                                  <a:pt x="86083" y="6708952"/>
                                  <a:pt x="124051" y="6746920"/>
                                  <a:pt x="124051" y="6793755"/>
                                </a:cubicBezTo>
                                <a:cubicBezTo>
                                  <a:pt x="124051" y="6817173"/>
                                  <a:pt x="114559" y="6838374"/>
                                  <a:pt x="99213" y="6853720"/>
                                </a:cubicBezTo>
                                <a:lnTo>
                                  <a:pt x="92864" y="6858000"/>
                                </a:lnTo>
                                <a:lnTo>
                                  <a:pt x="0" y="6858000"/>
                                </a:lnTo>
                                <a:lnTo>
                                  <a:pt x="0" y="6719823"/>
                                </a:lnTo>
                                <a:lnTo>
                                  <a:pt x="6239" y="6715617"/>
                                </a:lnTo>
                                <a:cubicBezTo>
                                  <a:pt x="16385" y="6711325"/>
                                  <a:pt x="27540" y="6708952"/>
                                  <a:pt x="39248" y="6708952"/>
                                </a:cubicBezTo>
                                <a:close/>
                                <a:moveTo>
                                  <a:pt x="12030976" y="6483340"/>
                                </a:moveTo>
                                <a:cubicBezTo>
                                  <a:pt x="12077811" y="6483340"/>
                                  <a:pt x="12115779" y="6521308"/>
                                  <a:pt x="12115779" y="6568143"/>
                                </a:cubicBezTo>
                                <a:cubicBezTo>
                                  <a:pt x="12115779" y="6614978"/>
                                  <a:pt x="12077811" y="6652946"/>
                                  <a:pt x="12030976" y="6652946"/>
                                </a:cubicBezTo>
                                <a:cubicBezTo>
                                  <a:pt x="11984141" y="6652946"/>
                                  <a:pt x="11946173" y="6614978"/>
                                  <a:pt x="11946173" y="6568143"/>
                                </a:cubicBezTo>
                                <a:cubicBezTo>
                                  <a:pt x="11946173" y="6521308"/>
                                  <a:pt x="11984141" y="6483340"/>
                                  <a:pt x="12030976" y="6483340"/>
                                </a:cubicBezTo>
                                <a:close/>
                                <a:moveTo>
                                  <a:pt x="11638698" y="6483340"/>
                                </a:moveTo>
                                <a:cubicBezTo>
                                  <a:pt x="11685533" y="6483340"/>
                                  <a:pt x="11723501" y="6521308"/>
                                  <a:pt x="11723501" y="6568143"/>
                                </a:cubicBezTo>
                                <a:cubicBezTo>
                                  <a:pt x="11723501" y="6614978"/>
                                  <a:pt x="11685533" y="6652946"/>
                                  <a:pt x="11638698" y="6652946"/>
                                </a:cubicBezTo>
                                <a:cubicBezTo>
                                  <a:pt x="11591863" y="6652946"/>
                                  <a:pt x="11553895" y="6614978"/>
                                  <a:pt x="11553895" y="6568143"/>
                                </a:cubicBezTo>
                                <a:cubicBezTo>
                                  <a:pt x="11553895" y="6521308"/>
                                  <a:pt x="11591863" y="6483340"/>
                                  <a:pt x="11638698" y="6483340"/>
                                </a:cubicBezTo>
                                <a:close/>
                                <a:moveTo>
                                  <a:pt x="11246420" y="6483340"/>
                                </a:moveTo>
                                <a:cubicBezTo>
                                  <a:pt x="11293255" y="6483340"/>
                                  <a:pt x="11331223" y="6521308"/>
                                  <a:pt x="11331223" y="6568143"/>
                                </a:cubicBezTo>
                                <a:cubicBezTo>
                                  <a:pt x="11331223" y="6614978"/>
                                  <a:pt x="11293255" y="6652946"/>
                                  <a:pt x="11246420" y="6652946"/>
                                </a:cubicBezTo>
                                <a:cubicBezTo>
                                  <a:pt x="11199585" y="6652946"/>
                                  <a:pt x="11161617" y="6614978"/>
                                  <a:pt x="11161617" y="6568143"/>
                                </a:cubicBezTo>
                                <a:cubicBezTo>
                                  <a:pt x="11161617" y="6521308"/>
                                  <a:pt x="11199585" y="6483340"/>
                                  <a:pt x="11246420" y="6483340"/>
                                </a:cubicBezTo>
                                <a:close/>
                                <a:moveTo>
                                  <a:pt x="10854142" y="6483340"/>
                                </a:moveTo>
                                <a:cubicBezTo>
                                  <a:pt x="10900977" y="6483340"/>
                                  <a:pt x="10938945" y="6521308"/>
                                  <a:pt x="10938945" y="6568143"/>
                                </a:cubicBezTo>
                                <a:cubicBezTo>
                                  <a:pt x="10938945" y="6614978"/>
                                  <a:pt x="10900977" y="6652946"/>
                                  <a:pt x="10854142" y="6652946"/>
                                </a:cubicBezTo>
                                <a:cubicBezTo>
                                  <a:pt x="10807307" y="6652946"/>
                                  <a:pt x="10769339" y="6614978"/>
                                  <a:pt x="10769339" y="6568143"/>
                                </a:cubicBezTo>
                                <a:cubicBezTo>
                                  <a:pt x="10769339" y="6521308"/>
                                  <a:pt x="10807307" y="6483340"/>
                                  <a:pt x="10854142" y="6483340"/>
                                </a:cubicBezTo>
                                <a:close/>
                                <a:moveTo>
                                  <a:pt x="10461864" y="6483340"/>
                                </a:moveTo>
                                <a:cubicBezTo>
                                  <a:pt x="10508699" y="6483340"/>
                                  <a:pt x="10546667" y="6521308"/>
                                  <a:pt x="10546667" y="6568143"/>
                                </a:cubicBezTo>
                                <a:cubicBezTo>
                                  <a:pt x="10546667" y="6614978"/>
                                  <a:pt x="10508699" y="6652946"/>
                                  <a:pt x="10461864" y="6652946"/>
                                </a:cubicBezTo>
                                <a:cubicBezTo>
                                  <a:pt x="10415029" y="6652946"/>
                                  <a:pt x="10377061" y="6614978"/>
                                  <a:pt x="10377061" y="6568143"/>
                                </a:cubicBezTo>
                                <a:cubicBezTo>
                                  <a:pt x="10377061" y="6521308"/>
                                  <a:pt x="10415029" y="6483340"/>
                                  <a:pt x="10461864" y="6483340"/>
                                </a:cubicBezTo>
                                <a:close/>
                                <a:moveTo>
                                  <a:pt x="10069586" y="6483340"/>
                                </a:moveTo>
                                <a:cubicBezTo>
                                  <a:pt x="10116421" y="6483340"/>
                                  <a:pt x="10154389" y="6521308"/>
                                  <a:pt x="10154389" y="6568143"/>
                                </a:cubicBezTo>
                                <a:cubicBezTo>
                                  <a:pt x="10154389" y="6614978"/>
                                  <a:pt x="10116421" y="6652946"/>
                                  <a:pt x="10069586" y="6652946"/>
                                </a:cubicBezTo>
                                <a:cubicBezTo>
                                  <a:pt x="10022751" y="6652946"/>
                                  <a:pt x="9984783" y="6614978"/>
                                  <a:pt x="9984783" y="6568143"/>
                                </a:cubicBezTo>
                                <a:cubicBezTo>
                                  <a:pt x="9984783" y="6521308"/>
                                  <a:pt x="10022751" y="6483340"/>
                                  <a:pt x="10069586" y="6483340"/>
                                </a:cubicBezTo>
                                <a:close/>
                                <a:moveTo>
                                  <a:pt x="9677308" y="6483340"/>
                                </a:moveTo>
                                <a:cubicBezTo>
                                  <a:pt x="9724143" y="6483340"/>
                                  <a:pt x="9762111" y="6521308"/>
                                  <a:pt x="9762111" y="6568143"/>
                                </a:cubicBezTo>
                                <a:cubicBezTo>
                                  <a:pt x="9762111" y="6614978"/>
                                  <a:pt x="9724143" y="6652946"/>
                                  <a:pt x="9677308" y="6652946"/>
                                </a:cubicBezTo>
                                <a:cubicBezTo>
                                  <a:pt x="9630473" y="6652946"/>
                                  <a:pt x="9592505" y="6614978"/>
                                  <a:pt x="9592505" y="6568143"/>
                                </a:cubicBezTo>
                                <a:cubicBezTo>
                                  <a:pt x="9592505" y="6521308"/>
                                  <a:pt x="9630473" y="6483340"/>
                                  <a:pt x="9677308" y="6483340"/>
                                </a:cubicBezTo>
                                <a:close/>
                                <a:moveTo>
                                  <a:pt x="9285030" y="6483340"/>
                                </a:moveTo>
                                <a:cubicBezTo>
                                  <a:pt x="9331865" y="6483340"/>
                                  <a:pt x="9369833" y="6521308"/>
                                  <a:pt x="9369833" y="6568143"/>
                                </a:cubicBezTo>
                                <a:cubicBezTo>
                                  <a:pt x="9369833" y="6614978"/>
                                  <a:pt x="9331865" y="6652946"/>
                                  <a:pt x="9285030" y="6652946"/>
                                </a:cubicBezTo>
                                <a:cubicBezTo>
                                  <a:pt x="9238195" y="6652946"/>
                                  <a:pt x="9200227" y="6614978"/>
                                  <a:pt x="9200227" y="6568143"/>
                                </a:cubicBezTo>
                                <a:cubicBezTo>
                                  <a:pt x="9200227" y="6521308"/>
                                  <a:pt x="9238195" y="6483340"/>
                                  <a:pt x="9285030" y="6483340"/>
                                </a:cubicBezTo>
                                <a:close/>
                                <a:moveTo>
                                  <a:pt x="8892752" y="6483340"/>
                                </a:moveTo>
                                <a:cubicBezTo>
                                  <a:pt x="8939587" y="6483340"/>
                                  <a:pt x="8977555" y="6521308"/>
                                  <a:pt x="8977555" y="6568143"/>
                                </a:cubicBezTo>
                                <a:cubicBezTo>
                                  <a:pt x="8977555" y="6614978"/>
                                  <a:pt x="8939587" y="6652946"/>
                                  <a:pt x="8892752" y="6652946"/>
                                </a:cubicBezTo>
                                <a:cubicBezTo>
                                  <a:pt x="8845917" y="6652946"/>
                                  <a:pt x="8807949" y="6614978"/>
                                  <a:pt x="8807949" y="6568143"/>
                                </a:cubicBezTo>
                                <a:cubicBezTo>
                                  <a:pt x="8807949" y="6521308"/>
                                  <a:pt x="8845917" y="6483340"/>
                                  <a:pt x="8892752" y="6483340"/>
                                </a:cubicBezTo>
                                <a:close/>
                                <a:moveTo>
                                  <a:pt x="8500474" y="6483340"/>
                                </a:moveTo>
                                <a:cubicBezTo>
                                  <a:pt x="8547309" y="6483340"/>
                                  <a:pt x="8585277" y="6521308"/>
                                  <a:pt x="8585277" y="6568143"/>
                                </a:cubicBezTo>
                                <a:cubicBezTo>
                                  <a:pt x="8585277" y="6614978"/>
                                  <a:pt x="8547309" y="6652946"/>
                                  <a:pt x="8500474" y="6652946"/>
                                </a:cubicBezTo>
                                <a:cubicBezTo>
                                  <a:pt x="8453639" y="6652946"/>
                                  <a:pt x="8415671" y="6614978"/>
                                  <a:pt x="8415671" y="6568143"/>
                                </a:cubicBezTo>
                                <a:cubicBezTo>
                                  <a:pt x="8415671" y="6521308"/>
                                  <a:pt x="8453639" y="6483340"/>
                                  <a:pt x="8500474" y="6483340"/>
                                </a:cubicBezTo>
                                <a:close/>
                                <a:moveTo>
                                  <a:pt x="8108196" y="6483340"/>
                                </a:moveTo>
                                <a:cubicBezTo>
                                  <a:pt x="8155031" y="6483340"/>
                                  <a:pt x="8192999" y="6521308"/>
                                  <a:pt x="8192999" y="6568143"/>
                                </a:cubicBezTo>
                                <a:cubicBezTo>
                                  <a:pt x="8192999" y="6614978"/>
                                  <a:pt x="8155031" y="6652946"/>
                                  <a:pt x="8108196" y="6652946"/>
                                </a:cubicBezTo>
                                <a:cubicBezTo>
                                  <a:pt x="8061361" y="6652946"/>
                                  <a:pt x="8023393" y="6614978"/>
                                  <a:pt x="8023393" y="6568143"/>
                                </a:cubicBezTo>
                                <a:cubicBezTo>
                                  <a:pt x="8023393" y="6521308"/>
                                  <a:pt x="8061361" y="6483340"/>
                                  <a:pt x="8108196" y="6483340"/>
                                </a:cubicBezTo>
                                <a:close/>
                                <a:moveTo>
                                  <a:pt x="7715918" y="6483340"/>
                                </a:moveTo>
                                <a:cubicBezTo>
                                  <a:pt x="7762753" y="6483340"/>
                                  <a:pt x="7800721" y="6521308"/>
                                  <a:pt x="7800721" y="6568143"/>
                                </a:cubicBezTo>
                                <a:cubicBezTo>
                                  <a:pt x="7800721" y="6614978"/>
                                  <a:pt x="7762753" y="6652946"/>
                                  <a:pt x="7715918" y="6652946"/>
                                </a:cubicBezTo>
                                <a:cubicBezTo>
                                  <a:pt x="7669083" y="6652946"/>
                                  <a:pt x="7631115" y="6614978"/>
                                  <a:pt x="7631115" y="6568143"/>
                                </a:cubicBezTo>
                                <a:cubicBezTo>
                                  <a:pt x="7631115" y="6521308"/>
                                  <a:pt x="7669083" y="6483340"/>
                                  <a:pt x="7715918" y="6483340"/>
                                </a:cubicBezTo>
                                <a:close/>
                                <a:moveTo>
                                  <a:pt x="7323640" y="6483340"/>
                                </a:moveTo>
                                <a:cubicBezTo>
                                  <a:pt x="7370475" y="6483340"/>
                                  <a:pt x="7408443" y="6521308"/>
                                  <a:pt x="7408443" y="6568143"/>
                                </a:cubicBezTo>
                                <a:cubicBezTo>
                                  <a:pt x="7408443" y="6614978"/>
                                  <a:pt x="7370475" y="6652946"/>
                                  <a:pt x="7323640" y="6652946"/>
                                </a:cubicBezTo>
                                <a:cubicBezTo>
                                  <a:pt x="7276805" y="6652946"/>
                                  <a:pt x="7238837" y="6614978"/>
                                  <a:pt x="7238837" y="6568143"/>
                                </a:cubicBezTo>
                                <a:cubicBezTo>
                                  <a:pt x="7238837" y="6521308"/>
                                  <a:pt x="7276805" y="6483340"/>
                                  <a:pt x="7323640" y="6483340"/>
                                </a:cubicBezTo>
                                <a:close/>
                                <a:moveTo>
                                  <a:pt x="6931362" y="6483340"/>
                                </a:moveTo>
                                <a:cubicBezTo>
                                  <a:pt x="6978197" y="6483340"/>
                                  <a:pt x="7016165" y="6521308"/>
                                  <a:pt x="7016165" y="6568143"/>
                                </a:cubicBezTo>
                                <a:cubicBezTo>
                                  <a:pt x="7016165" y="6614978"/>
                                  <a:pt x="6978197" y="6652946"/>
                                  <a:pt x="6931362" y="6652946"/>
                                </a:cubicBezTo>
                                <a:cubicBezTo>
                                  <a:pt x="6884527" y="6652946"/>
                                  <a:pt x="6846559" y="6614978"/>
                                  <a:pt x="6846559" y="6568143"/>
                                </a:cubicBezTo>
                                <a:cubicBezTo>
                                  <a:pt x="6846559" y="6521308"/>
                                  <a:pt x="6884527" y="6483340"/>
                                  <a:pt x="6931362" y="6483340"/>
                                </a:cubicBezTo>
                                <a:close/>
                                <a:moveTo>
                                  <a:pt x="6539084" y="6483340"/>
                                </a:moveTo>
                                <a:cubicBezTo>
                                  <a:pt x="6585920" y="6483340"/>
                                  <a:pt x="6623887" y="6521308"/>
                                  <a:pt x="6623887" y="6568143"/>
                                </a:cubicBezTo>
                                <a:cubicBezTo>
                                  <a:pt x="6623887" y="6614978"/>
                                  <a:pt x="6585920" y="6652946"/>
                                  <a:pt x="6539084" y="6652946"/>
                                </a:cubicBezTo>
                                <a:cubicBezTo>
                                  <a:pt x="6492249" y="6652946"/>
                                  <a:pt x="6454281" y="6614978"/>
                                  <a:pt x="6454281" y="6568143"/>
                                </a:cubicBezTo>
                                <a:cubicBezTo>
                                  <a:pt x="6454281" y="6521308"/>
                                  <a:pt x="6492249" y="6483340"/>
                                  <a:pt x="6539084" y="6483340"/>
                                </a:cubicBezTo>
                                <a:close/>
                                <a:moveTo>
                                  <a:pt x="6146809" y="6483340"/>
                                </a:moveTo>
                                <a:cubicBezTo>
                                  <a:pt x="6193641" y="6483340"/>
                                  <a:pt x="6231610" y="6521308"/>
                                  <a:pt x="6231610" y="6568143"/>
                                </a:cubicBezTo>
                                <a:cubicBezTo>
                                  <a:pt x="6231610" y="6614978"/>
                                  <a:pt x="6193641" y="6652946"/>
                                  <a:pt x="6146809" y="6652946"/>
                                </a:cubicBezTo>
                                <a:cubicBezTo>
                                  <a:pt x="6099972" y="6652946"/>
                                  <a:pt x="6062004" y="6614978"/>
                                  <a:pt x="6062004" y="6568143"/>
                                </a:cubicBezTo>
                                <a:cubicBezTo>
                                  <a:pt x="6062004" y="6521308"/>
                                  <a:pt x="6099972" y="6483340"/>
                                  <a:pt x="6146809" y="6483340"/>
                                </a:cubicBezTo>
                                <a:close/>
                                <a:moveTo>
                                  <a:pt x="5754532" y="6483340"/>
                                </a:moveTo>
                                <a:cubicBezTo>
                                  <a:pt x="5801365" y="6483340"/>
                                  <a:pt x="5839332" y="6521308"/>
                                  <a:pt x="5839332" y="6568143"/>
                                </a:cubicBezTo>
                                <a:cubicBezTo>
                                  <a:pt x="5839332" y="6614978"/>
                                  <a:pt x="5801365" y="6652946"/>
                                  <a:pt x="5754532" y="6652946"/>
                                </a:cubicBezTo>
                                <a:cubicBezTo>
                                  <a:pt x="5707693" y="6652946"/>
                                  <a:pt x="5669727" y="6614978"/>
                                  <a:pt x="5669727" y="6568143"/>
                                </a:cubicBezTo>
                                <a:cubicBezTo>
                                  <a:pt x="5669727" y="6521308"/>
                                  <a:pt x="5707693" y="6483340"/>
                                  <a:pt x="5754532" y="6483340"/>
                                </a:cubicBezTo>
                                <a:close/>
                                <a:moveTo>
                                  <a:pt x="5362253" y="6483340"/>
                                </a:moveTo>
                                <a:cubicBezTo>
                                  <a:pt x="5409087" y="6483340"/>
                                  <a:pt x="5447056" y="6521308"/>
                                  <a:pt x="5447056" y="6568143"/>
                                </a:cubicBezTo>
                                <a:cubicBezTo>
                                  <a:pt x="5447056" y="6614978"/>
                                  <a:pt x="5409087" y="6652946"/>
                                  <a:pt x="5362253" y="6652946"/>
                                </a:cubicBezTo>
                                <a:cubicBezTo>
                                  <a:pt x="5315418" y="6652946"/>
                                  <a:pt x="5277448" y="6614978"/>
                                  <a:pt x="5277448" y="6568143"/>
                                </a:cubicBezTo>
                                <a:cubicBezTo>
                                  <a:pt x="5277448" y="6521308"/>
                                  <a:pt x="5315418" y="6483340"/>
                                  <a:pt x="5362253" y="6483340"/>
                                </a:cubicBezTo>
                                <a:close/>
                                <a:moveTo>
                                  <a:pt x="4969974" y="6483340"/>
                                </a:moveTo>
                                <a:cubicBezTo>
                                  <a:pt x="5016810" y="6483340"/>
                                  <a:pt x="5054776" y="6521308"/>
                                  <a:pt x="5054776" y="6568143"/>
                                </a:cubicBezTo>
                                <a:cubicBezTo>
                                  <a:pt x="5054776" y="6614978"/>
                                  <a:pt x="5016810" y="6652946"/>
                                  <a:pt x="4969974" y="6652946"/>
                                </a:cubicBezTo>
                                <a:cubicBezTo>
                                  <a:pt x="4923139" y="6652946"/>
                                  <a:pt x="4885170" y="6614978"/>
                                  <a:pt x="4885170" y="6568143"/>
                                </a:cubicBezTo>
                                <a:cubicBezTo>
                                  <a:pt x="4885170" y="6521308"/>
                                  <a:pt x="4923139" y="6483340"/>
                                  <a:pt x="4969974" y="6483340"/>
                                </a:cubicBezTo>
                                <a:close/>
                                <a:moveTo>
                                  <a:pt x="4577696" y="6483340"/>
                                </a:moveTo>
                                <a:cubicBezTo>
                                  <a:pt x="4624532" y="6483340"/>
                                  <a:pt x="4662500" y="6521308"/>
                                  <a:pt x="4662500" y="6568143"/>
                                </a:cubicBezTo>
                                <a:cubicBezTo>
                                  <a:pt x="4662500" y="6614978"/>
                                  <a:pt x="4624532" y="6652946"/>
                                  <a:pt x="4577696" y="6652946"/>
                                </a:cubicBezTo>
                                <a:cubicBezTo>
                                  <a:pt x="4530860" y="6652946"/>
                                  <a:pt x="4492894" y="6614978"/>
                                  <a:pt x="4492894" y="6568143"/>
                                </a:cubicBezTo>
                                <a:cubicBezTo>
                                  <a:pt x="4492894" y="6521308"/>
                                  <a:pt x="4530860" y="6483340"/>
                                  <a:pt x="4577696" y="6483340"/>
                                </a:cubicBezTo>
                                <a:close/>
                                <a:moveTo>
                                  <a:pt x="4185416" y="6483340"/>
                                </a:moveTo>
                                <a:cubicBezTo>
                                  <a:pt x="4232252" y="6483340"/>
                                  <a:pt x="4270221" y="6521308"/>
                                  <a:pt x="4270221" y="6568143"/>
                                </a:cubicBezTo>
                                <a:cubicBezTo>
                                  <a:pt x="4270221" y="6614978"/>
                                  <a:pt x="4232252" y="6652946"/>
                                  <a:pt x="4185416" y="6652946"/>
                                </a:cubicBezTo>
                                <a:cubicBezTo>
                                  <a:pt x="4138585" y="6652946"/>
                                  <a:pt x="4100616" y="6614978"/>
                                  <a:pt x="4100616" y="6568143"/>
                                </a:cubicBezTo>
                                <a:cubicBezTo>
                                  <a:pt x="4100616" y="6521308"/>
                                  <a:pt x="4138585" y="6483340"/>
                                  <a:pt x="4185416" y="6483340"/>
                                </a:cubicBezTo>
                                <a:close/>
                                <a:moveTo>
                                  <a:pt x="3793142" y="6483340"/>
                                </a:moveTo>
                                <a:cubicBezTo>
                                  <a:pt x="3839976" y="6483340"/>
                                  <a:pt x="3877945" y="6521308"/>
                                  <a:pt x="3877945" y="6568143"/>
                                </a:cubicBezTo>
                                <a:cubicBezTo>
                                  <a:pt x="3877945" y="6614978"/>
                                  <a:pt x="3839976" y="6652946"/>
                                  <a:pt x="3793142" y="6652946"/>
                                </a:cubicBezTo>
                                <a:cubicBezTo>
                                  <a:pt x="3746307" y="6652946"/>
                                  <a:pt x="3708339" y="6614978"/>
                                  <a:pt x="3708339" y="6568143"/>
                                </a:cubicBezTo>
                                <a:cubicBezTo>
                                  <a:pt x="3708339" y="6521308"/>
                                  <a:pt x="3746307" y="6483340"/>
                                  <a:pt x="3793142" y="6483340"/>
                                </a:cubicBezTo>
                                <a:close/>
                                <a:moveTo>
                                  <a:pt x="3400863" y="6483340"/>
                                </a:moveTo>
                                <a:cubicBezTo>
                                  <a:pt x="3447699" y="6483340"/>
                                  <a:pt x="3485666" y="6521308"/>
                                  <a:pt x="3485666" y="6568143"/>
                                </a:cubicBezTo>
                                <a:cubicBezTo>
                                  <a:pt x="3485666" y="6614978"/>
                                  <a:pt x="3447699" y="6652946"/>
                                  <a:pt x="3400863" y="6652946"/>
                                </a:cubicBezTo>
                                <a:cubicBezTo>
                                  <a:pt x="3354028" y="6652946"/>
                                  <a:pt x="3316059" y="6614978"/>
                                  <a:pt x="3316059" y="6568143"/>
                                </a:cubicBezTo>
                                <a:cubicBezTo>
                                  <a:pt x="3316059" y="6521308"/>
                                  <a:pt x="3354028" y="6483340"/>
                                  <a:pt x="3400863" y="6483340"/>
                                </a:cubicBezTo>
                                <a:close/>
                                <a:moveTo>
                                  <a:pt x="3008586" y="6483340"/>
                                </a:moveTo>
                                <a:cubicBezTo>
                                  <a:pt x="3055420" y="6483340"/>
                                  <a:pt x="3093389" y="6521308"/>
                                  <a:pt x="3093389" y="6568143"/>
                                </a:cubicBezTo>
                                <a:cubicBezTo>
                                  <a:pt x="3093389" y="6614978"/>
                                  <a:pt x="3055420" y="6652946"/>
                                  <a:pt x="3008586" y="6652946"/>
                                </a:cubicBezTo>
                                <a:cubicBezTo>
                                  <a:pt x="2961749" y="6652946"/>
                                  <a:pt x="2923782" y="6614978"/>
                                  <a:pt x="2923782" y="6568143"/>
                                </a:cubicBezTo>
                                <a:cubicBezTo>
                                  <a:pt x="2923782" y="6521308"/>
                                  <a:pt x="2961749" y="6483340"/>
                                  <a:pt x="3008586" y="6483340"/>
                                </a:cubicBezTo>
                                <a:close/>
                                <a:moveTo>
                                  <a:pt x="2616307" y="6483340"/>
                                </a:moveTo>
                                <a:cubicBezTo>
                                  <a:pt x="2663143" y="6483340"/>
                                  <a:pt x="2701110" y="6521308"/>
                                  <a:pt x="2701110" y="6568143"/>
                                </a:cubicBezTo>
                                <a:cubicBezTo>
                                  <a:pt x="2701110" y="6614978"/>
                                  <a:pt x="2663143" y="6652946"/>
                                  <a:pt x="2616307" y="6652946"/>
                                </a:cubicBezTo>
                                <a:cubicBezTo>
                                  <a:pt x="2569472" y="6652946"/>
                                  <a:pt x="2531503" y="6614978"/>
                                  <a:pt x="2531503" y="6568143"/>
                                </a:cubicBezTo>
                                <a:cubicBezTo>
                                  <a:pt x="2531503" y="6521308"/>
                                  <a:pt x="2569472" y="6483340"/>
                                  <a:pt x="2616307" y="6483340"/>
                                </a:cubicBezTo>
                                <a:close/>
                                <a:moveTo>
                                  <a:pt x="2224029" y="6483340"/>
                                </a:moveTo>
                                <a:cubicBezTo>
                                  <a:pt x="2270864" y="6483340"/>
                                  <a:pt x="2308832" y="6521308"/>
                                  <a:pt x="2308832" y="6568143"/>
                                </a:cubicBezTo>
                                <a:cubicBezTo>
                                  <a:pt x="2308832" y="6614978"/>
                                  <a:pt x="2270864" y="6652946"/>
                                  <a:pt x="2224029" y="6652946"/>
                                </a:cubicBezTo>
                                <a:cubicBezTo>
                                  <a:pt x="2177194" y="6652946"/>
                                  <a:pt x="2139226" y="6614978"/>
                                  <a:pt x="2139226" y="6568143"/>
                                </a:cubicBezTo>
                                <a:cubicBezTo>
                                  <a:pt x="2139226" y="6521308"/>
                                  <a:pt x="2177194" y="6483340"/>
                                  <a:pt x="2224029" y="6483340"/>
                                </a:cubicBezTo>
                                <a:close/>
                                <a:moveTo>
                                  <a:pt x="1831751" y="6483340"/>
                                </a:moveTo>
                                <a:cubicBezTo>
                                  <a:pt x="1878586" y="6483340"/>
                                  <a:pt x="1916554" y="6521308"/>
                                  <a:pt x="1916554" y="6568143"/>
                                </a:cubicBezTo>
                                <a:cubicBezTo>
                                  <a:pt x="1916554" y="6614978"/>
                                  <a:pt x="1878586" y="6652946"/>
                                  <a:pt x="1831751" y="6652946"/>
                                </a:cubicBezTo>
                                <a:cubicBezTo>
                                  <a:pt x="1784916" y="6652946"/>
                                  <a:pt x="1746948" y="6614978"/>
                                  <a:pt x="1746948" y="6568143"/>
                                </a:cubicBezTo>
                                <a:cubicBezTo>
                                  <a:pt x="1746948" y="6521308"/>
                                  <a:pt x="1784916" y="6483340"/>
                                  <a:pt x="1831751" y="6483340"/>
                                </a:cubicBezTo>
                                <a:close/>
                                <a:moveTo>
                                  <a:pt x="1439473" y="6483340"/>
                                </a:moveTo>
                                <a:cubicBezTo>
                                  <a:pt x="1486308" y="6483340"/>
                                  <a:pt x="1524276" y="6521308"/>
                                  <a:pt x="1524276" y="6568143"/>
                                </a:cubicBezTo>
                                <a:cubicBezTo>
                                  <a:pt x="1524276" y="6614978"/>
                                  <a:pt x="1486308" y="6652946"/>
                                  <a:pt x="1439473" y="6652946"/>
                                </a:cubicBezTo>
                                <a:cubicBezTo>
                                  <a:pt x="1392638" y="6652946"/>
                                  <a:pt x="1354671" y="6614978"/>
                                  <a:pt x="1354671" y="6568143"/>
                                </a:cubicBezTo>
                                <a:cubicBezTo>
                                  <a:pt x="1354671" y="6521308"/>
                                  <a:pt x="1392638" y="6483340"/>
                                  <a:pt x="1439473" y="6483340"/>
                                </a:cubicBezTo>
                                <a:close/>
                                <a:moveTo>
                                  <a:pt x="1047195" y="6483340"/>
                                </a:moveTo>
                                <a:cubicBezTo>
                                  <a:pt x="1094030" y="6483340"/>
                                  <a:pt x="1131998" y="6521308"/>
                                  <a:pt x="1131998" y="6568143"/>
                                </a:cubicBezTo>
                                <a:cubicBezTo>
                                  <a:pt x="1131998" y="6614978"/>
                                  <a:pt x="1094030" y="6652946"/>
                                  <a:pt x="1047195" y="6652946"/>
                                </a:cubicBezTo>
                                <a:cubicBezTo>
                                  <a:pt x="1000360" y="6652946"/>
                                  <a:pt x="962392" y="6614978"/>
                                  <a:pt x="962392" y="6568143"/>
                                </a:cubicBezTo>
                                <a:cubicBezTo>
                                  <a:pt x="962392" y="6521308"/>
                                  <a:pt x="1000360" y="6483340"/>
                                  <a:pt x="1047195" y="6483340"/>
                                </a:cubicBezTo>
                                <a:close/>
                                <a:moveTo>
                                  <a:pt x="654917" y="6483340"/>
                                </a:moveTo>
                                <a:cubicBezTo>
                                  <a:pt x="701752" y="6483340"/>
                                  <a:pt x="739720" y="6521308"/>
                                  <a:pt x="739720" y="6568143"/>
                                </a:cubicBezTo>
                                <a:cubicBezTo>
                                  <a:pt x="739720" y="6614978"/>
                                  <a:pt x="701752" y="6652946"/>
                                  <a:pt x="654917" y="6652946"/>
                                </a:cubicBezTo>
                                <a:cubicBezTo>
                                  <a:pt x="608082" y="6652946"/>
                                  <a:pt x="570114" y="6614978"/>
                                  <a:pt x="570114" y="6568143"/>
                                </a:cubicBezTo>
                                <a:cubicBezTo>
                                  <a:pt x="570114" y="6521308"/>
                                  <a:pt x="608082" y="6483340"/>
                                  <a:pt x="654917" y="6483340"/>
                                </a:cubicBezTo>
                                <a:close/>
                                <a:moveTo>
                                  <a:pt x="262639" y="6483340"/>
                                </a:moveTo>
                                <a:cubicBezTo>
                                  <a:pt x="309474" y="6483340"/>
                                  <a:pt x="347442" y="6521308"/>
                                  <a:pt x="347442" y="6568143"/>
                                </a:cubicBezTo>
                                <a:cubicBezTo>
                                  <a:pt x="347442" y="6614978"/>
                                  <a:pt x="309474" y="6652946"/>
                                  <a:pt x="262639" y="6652946"/>
                                </a:cubicBezTo>
                                <a:cubicBezTo>
                                  <a:pt x="215804" y="6652946"/>
                                  <a:pt x="177836" y="6614978"/>
                                  <a:pt x="177836" y="6568143"/>
                                </a:cubicBezTo>
                                <a:cubicBezTo>
                                  <a:pt x="177836" y="6521308"/>
                                  <a:pt x="215804" y="6483340"/>
                                  <a:pt x="262639" y="6483340"/>
                                </a:cubicBezTo>
                                <a:close/>
                                <a:moveTo>
                                  <a:pt x="12192000" y="6260075"/>
                                </a:moveTo>
                                <a:lnTo>
                                  <a:pt x="12192000" y="6424987"/>
                                </a:lnTo>
                                <a:lnTo>
                                  <a:pt x="12170615" y="6420670"/>
                                </a:lnTo>
                                <a:cubicBezTo>
                                  <a:pt x="12140178" y="6407796"/>
                                  <a:pt x="12118821" y="6377658"/>
                                  <a:pt x="12118821" y="6342531"/>
                                </a:cubicBezTo>
                                <a:cubicBezTo>
                                  <a:pt x="12118821" y="6307405"/>
                                  <a:pt x="12140178" y="6277266"/>
                                  <a:pt x="12170615" y="6264393"/>
                                </a:cubicBezTo>
                                <a:close/>
                                <a:moveTo>
                                  <a:pt x="11811341" y="6257728"/>
                                </a:moveTo>
                                <a:cubicBezTo>
                                  <a:pt x="11858176" y="6257728"/>
                                  <a:pt x="11896144" y="6295696"/>
                                  <a:pt x="11896144" y="6342531"/>
                                </a:cubicBezTo>
                                <a:cubicBezTo>
                                  <a:pt x="11896144" y="6389366"/>
                                  <a:pt x="11858176" y="6427334"/>
                                  <a:pt x="11811341" y="6427334"/>
                                </a:cubicBezTo>
                                <a:cubicBezTo>
                                  <a:pt x="11764506" y="6427334"/>
                                  <a:pt x="11726538" y="6389366"/>
                                  <a:pt x="11726538" y="6342531"/>
                                </a:cubicBezTo>
                                <a:cubicBezTo>
                                  <a:pt x="11726538" y="6295696"/>
                                  <a:pt x="11764506" y="6257728"/>
                                  <a:pt x="11811341" y="6257728"/>
                                </a:cubicBezTo>
                                <a:close/>
                                <a:moveTo>
                                  <a:pt x="11419063" y="6257728"/>
                                </a:moveTo>
                                <a:cubicBezTo>
                                  <a:pt x="11465898" y="6257728"/>
                                  <a:pt x="11503866" y="6295696"/>
                                  <a:pt x="11503866" y="6342531"/>
                                </a:cubicBezTo>
                                <a:cubicBezTo>
                                  <a:pt x="11503866" y="6389366"/>
                                  <a:pt x="11465898" y="6427334"/>
                                  <a:pt x="11419063" y="6427334"/>
                                </a:cubicBezTo>
                                <a:cubicBezTo>
                                  <a:pt x="11372228" y="6427334"/>
                                  <a:pt x="11334260" y="6389366"/>
                                  <a:pt x="11334260" y="6342531"/>
                                </a:cubicBezTo>
                                <a:cubicBezTo>
                                  <a:pt x="11334260" y="6295696"/>
                                  <a:pt x="11372228" y="6257728"/>
                                  <a:pt x="11419063" y="6257728"/>
                                </a:cubicBezTo>
                                <a:close/>
                                <a:moveTo>
                                  <a:pt x="11026785" y="6257728"/>
                                </a:moveTo>
                                <a:cubicBezTo>
                                  <a:pt x="11073620" y="6257728"/>
                                  <a:pt x="11111588" y="6295696"/>
                                  <a:pt x="11111588" y="6342531"/>
                                </a:cubicBezTo>
                                <a:cubicBezTo>
                                  <a:pt x="11111588" y="6389366"/>
                                  <a:pt x="11073620" y="6427334"/>
                                  <a:pt x="11026785" y="6427334"/>
                                </a:cubicBezTo>
                                <a:cubicBezTo>
                                  <a:pt x="10979950" y="6427334"/>
                                  <a:pt x="10941982" y="6389366"/>
                                  <a:pt x="10941982" y="6342531"/>
                                </a:cubicBezTo>
                                <a:cubicBezTo>
                                  <a:pt x="10941982" y="6295696"/>
                                  <a:pt x="10979950" y="6257728"/>
                                  <a:pt x="11026785" y="6257728"/>
                                </a:cubicBezTo>
                                <a:close/>
                                <a:moveTo>
                                  <a:pt x="10634507" y="6257728"/>
                                </a:moveTo>
                                <a:cubicBezTo>
                                  <a:pt x="10681342" y="6257728"/>
                                  <a:pt x="10719310" y="6295696"/>
                                  <a:pt x="10719310" y="6342531"/>
                                </a:cubicBezTo>
                                <a:cubicBezTo>
                                  <a:pt x="10719310" y="6389366"/>
                                  <a:pt x="10681342" y="6427334"/>
                                  <a:pt x="10634507" y="6427334"/>
                                </a:cubicBezTo>
                                <a:cubicBezTo>
                                  <a:pt x="10587672" y="6427334"/>
                                  <a:pt x="10549704" y="6389366"/>
                                  <a:pt x="10549704" y="6342531"/>
                                </a:cubicBezTo>
                                <a:cubicBezTo>
                                  <a:pt x="10549704" y="6295696"/>
                                  <a:pt x="10587672" y="6257728"/>
                                  <a:pt x="10634507" y="6257728"/>
                                </a:cubicBezTo>
                                <a:close/>
                                <a:moveTo>
                                  <a:pt x="10242229" y="6257728"/>
                                </a:moveTo>
                                <a:cubicBezTo>
                                  <a:pt x="10289064" y="6257728"/>
                                  <a:pt x="10327032" y="6295696"/>
                                  <a:pt x="10327032" y="6342531"/>
                                </a:cubicBezTo>
                                <a:cubicBezTo>
                                  <a:pt x="10327032" y="6389366"/>
                                  <a:pt x="10289064" y="6427334"/>
                                  <a:pt x="10242229" y="6427334"/>
                                </a:cubicBezTo>
                                <a:cubicBezTo>
                                  <a:pt x="10195394" y="6427334"/>
                                  <a:pt x="10157426" y="6389366"/>
                                  <a:pt x="10157426" y="6342531"/>
                                </a:cubicBezTo>
                                <a:cubicBezTo>
                                  <a:pt x="10157426" y="6295696"/>
                                  <a:pt x="10195394" y="6257728"/>
                                  <a:pt x="10242229" y="6257728"/>
                                </a:cubicBezTo>
                                <a:close/>
                                <a:moveTo>
                                  <a:pt x="9849951" y="6257728"/>
                                </a:moveTo>
                                <a:cubicBezTo>
                                  <a:pt x="9896786" y="6257728"/>
                                  <a:pt x="9934754" y="6295696"/>
                                  <a:pt x="9934754" y="6342531"/>
                                </a:cubicBezTo>
                                <a:cubicBezTo>
                                  <a:pt x="9934754" y="6389366"/>
                                  <a:pt x="9896786" y="6427334"/>
                                  <a:pt x="9849951" y="6427334"/>
                                </a:cubicBezTo>
                                <a:cubicBezTo>
                                  <a:pt x="9803116" y="6427334"/>
                                  <a:pt x="9765148" y="6389366"/>
                                  <a:pt x="9765148" y="6342531"/>
                                </a:cubicBezTo>
                                <a:cubicBezTo>
                                  <a:pt x="9765148" y="6295696"/>
                                  <a:pt x="9803116" y="6257728"/>
                                  <a:pt x="9849951" y="6257728"/>
                                </a:cubicBezTo>
                                <a:close/>
                                <a:moveTo>
                                  <a:pt x="9457673" y="6257728"/>
                                </a:moveTo>
                                <a:cubicBezTo>
                                  <a:pt x="9504508" y="6257728"/>
                                  <a:pt x="9542476" y="6295696"/>
                                  <a:pt x="9542476" y="6342531"/>
                                </a:cubicBezTo>
                                <a:cubicBezTo>
                                  <a:pt x="9542476" y="6389366"/>
                                  <a:pt x="9504508" y="6427334"/>
                                  <a:pt x="9457673" y="6427334"/>
                                </a:cubicBezTo>
                                <a:cubicBezTo>
                                  <a:pt x="9410838" y="6427334"/>
                                  <a:pt x="9372870" y="6389366"/>
                                  <a:pt x="9372870" y="6342531"/>
                                </a:cubicBezTo>
                                <a:cubicBezTo>
                                  <a:pt x="9372870" y="6295696"/>
                                  <a:pt x="9410838" y="6257728"/>
                                  <a:pt x="9457673" y="6257728"/>
                                </a:cubicBezTo>
                                <a:close/>
                                <a:moveTo>
                                  <a:pt x="9065395" y="6257728"/>
                                </a:moveTo>
                                <a:cubicBezTo>
                                  <a:pt x="9112230" y="6257728"/>
                                  <a:pt x="9150198" y="6295696"/>
                                  <a:pt x="9150198" y="6342531"/>
                                </a:cubicBezTo>
                                <a:cubicBezTo>
                                  <a:pt x="9150198" y="6389366"/>
                                  <a:pt x="9112230" y="6427334"/>
                                  <a:pt x="9065395" y="6427334"/>
                                </a:cubicBezTo>
                                <a:cubicBezTo>
                                  <a:pt x="9018560" y="6427334"/>
                                  <a:pt x="8980592" y="6389366"/>
                                  <a:pt x="8980592" y="6342531"/>
                                </a:cubicBezTo>
                                <a:cubicBezTo>
                                  <a:pt x="8980592" y="6295696"/>
                                  <a:pt x="9018560" y="6257728"/>
                                  <a:pt x="9065395" y="6257728"/>
                                </a:cubicBezTo>
                                <a:close/>
                                <a:moveTo>
                                  <a:pt x="8673117" y="6257728"/>
                                </a:moveTo>
                                <a:cubicBezTo>
                                  <a:pt x="8719952" y="6257728"/>
                                  <a:pt x="8757920" y="6295696"/>
                                  <a:pt x="8757920" y="6342531"/>
                                </a:cubicBezTo>
                                <a:cubicBezTo>
                                  <a:pt x="8757920" y="6389366"/>
                                  <a:pt x="8719952" y="6427334"/>
                                  <a:pt x="8673117" y="6427334"/>
                                </a:cubicBezTo>
                                <a:cubicBezTo>
                                  <a:pt x="8626282" y="6427334"/>
                                  <a:pt x="8588314" y="6389366"/>
                                  <a:pt x="8588314" y="6342531"/>
                                </a:cubicBezTo>
                                <a:cubicBezTo>
                                  <a:pt x="8588314" y="6295696"/>
                                  <a:pt x="8626282" y="6257728"/>
                                  <a:pt x="8673117" y="6257728"/>
                                </a:cubicBezTo>
                                <a:close/>
                                <a:moveTo>
                                  <a:pt x="8280839" y="6257728"/>
                                </a:moveTo>
                                <a:cubicBezTo>
                                  <a:pt x="8327674" y="6257728"/>
                                  <a:pt x="8365642" y="6295696"/>
                                  <a:pt x="8365642" y="6342531"/>
                                </a:cubicBezTo>
                                <a:cubicBezTo>
                                  <a:pt x="8365642" y="6389366"/>
                                  <a:pt x="8327674" y="6427334"/>
                                  <a:pt x="8280839" y="6427334"/>
                                </a:cubicBezTo>
                                <a:cubicBezTo>
                                  <a:pt x="8234004" y="6427334"/>
                                  <a:pt x="8196036" y="6389366"/>
                                  <a:pt x="8196036" y="6342531"/>
                                </a:cubicBezTo>
                                <a:cubicBezTo>
                                  <a:pt x="8196036" y="6295696"/>
                                  <a:pt x="8234004" y="6257728"/>
                                  <a:pt x="8280839" y="6257728"/>
                                </a:cubicBezTo>
                                <a:close/>
                                <a:moveTo>
                                  <a:pt x="7888561" y="6257728"/>
                                </a:moveTo>
                                <a:cubicBezTo>
                                  <a:pt x="7935396" y="6257728"/>
                                  <a:pt x="7973364" y="6295696"/>
                                  <a:pt x="7973364" y="6342531"/>
                                </a:cubicBezTo>
                                <a:cubicBezTo>
                                  <a:pt x="7973364" y="6389366"/>
                                  <a:pt x="7935396" y="6427334"/>
                                  <a:pt x="7888561" y="6427334"/>
                                </a:cubicBezTo>
                                <a:cubicBezTo>
                                  <a:pt x="7841726" y="6427334"/>
                                  <a:pt x="7803758" y="6389366"/>
                                  <a:pt x="7803758" y="6342531"/>
                                </a:cubicBezTo>
                                <a:cubicBezTo>
                                  <a:pt x="7803758" y="6295696"/>
                                  <a:pt x="7841726" y="6257728"/>
                                  <a:pt x="7888561" y="6257728"/>
                                </a:cubicBezTo>
                                <a:close/>
                                <a:moveTo>
                                  <a:pt x="7496283" y="6257728"/>
                                </a:moveTo>
                                <a:cubicBezTo>
                                  <a:pt x="7543118" y="6257728"/>
                                  <a:pt x="7581086" y="6295696"/>
                                  <a:pt x="7581086" y="6342531"/>
                                </a:cubicBezTo>
                                <a:cubicBezTo>
                                  <a:pt x="7581086" y="6389366"/>
                                  <a:pt x="7543118" y="6427334"/>
                                  <a:pt x="7496283" y="6427334"/>
                                </a:cubicBezTo>
                                <a:cubicBezTo>
                                  <a:pt x="7449448" y="6427334"/>
                                  <a:pt x="7411480" y="6389366"/>
                                  <a:pt x="7411480" y="6342531"/>
                                </a:cubicBezTo>
                                <a:cubicBezTo>
                                  <a:pt x="7411480" y="6295696"/>
                                  <a:pt x="7449448" y="6257728"/>
                                  <a:pt x="7496283" y="6257728"/>
                                </a:cubicBezTo>
                                <a:close/>
                                <a:moveTo>
                                  <a:pt x="7104005" y="6257728"/>
                                </a:moveTo>
                                <a:cubicBezTo>
                                  <a:pt x="7150840" y="6257728"/>
                                  <a:pt x="7188808" y="6295696"/>
                                  <a:pt x="7188808" y="6342531"/>
                                </a:cubicBezTo>
                                <a:cubicBezTo>
                                  <a:pt x="7188808" y="6389366"/>
                                  <a:pt x="7150840" y="6427334"/>
                                  <a:pt x="7104005" y="6427334"/>
                                </a:cubicBezTo>
                                <a:cubicBezTo>
                                  <a:pt x="7057170" y="6427334"/>
                                  <a:pt x="7019202" y="6389366"/>
                                  <a:pt x="7019202" y="6342531"/>
                                </a:cubicBezTo>
                                <a:cubicBezTo>
                                  <a:pt x="7019202" y="6295696"/>
                                  <a:pt x="7057170" y="6257728"/>
                                  <a:pt x="7104005" y="6257728"/>
                                </a:cubicBezTo>
                                <a:close/>
                                <a:moveTo>
                                  <a:pt x="6711727" y="6257728"/>
                                </a:moveTo>
                                <a:cubicBezTo>
                                  <a:pt x="6758562" y="6257728"/>
                                  <a:pt x="6796530" y="6295696"/>
                                  <a:pt x="6796530" y="6342531"/>
                                </a:cubicBezTo>
                                <a:cubicBezTo>
                                  <a:pt x="6796530" y="6389366"/>
                                  <a:pt x="6758562" y="6427334"/>
                                  <a:pt x="6711727" y="6427334"/>
                                </a:cubicBezTo>
                                <a:cubicBezTo>
                                  <a:pt x="6664892" y="6427334"/>
                                  <a:pt x="6626924" y="6389366"/>
                                  <a:pt x="6626924" y="6342531"/>
                                </a:cubicBezTo>
                                <a:cubicBezTo>
                                  <a:pt x="6626924" y="6295696"/>
                                  <a:pt x="6664892" y="6257728"/>
                                  <a:pt x="6711727" y="6257728"/>
                                </a:cubicBezTo>
                                <a:close/>
                                <a:moveTo>
                                  <a:pt x="6319449" y="6257728"/>
                                </a:moveTo>
                                <a:cubicBezTo>
                                  <a:pt x="6366284" y="6257728"/>
                                  <a:pt x="6404252" y="6295696"/>
                                  <a:pt x="6404252" y="6342531"/>
                                </a:cubicBezTo>
                                <a:cubicBezTo>
                                  <a:pt x="6404252" y="6389366"/>
                                  <a:pt x="6366284" y="6427334"/>
                                  <a:pt x="6319449" y="6427334"/>
                                </a:cubicBezTo>
                                <a:cubicBezTo>
                                  <a:pt x="6272615" y="6427334"/>
                                  <a:pt x="6234646" y="6389366"/>
                                  <a:pt x="6234646" y="6342531"/>
                                </a:cubicBezTo>
                                <a:cubicBezTo>
                                  <a:pt x="6234646" y="6295696"/>
                                  <a:pt x="6272615" y="6257728"/>
                                  <a:pt x="6319449" y="6257728"/>
                                </a:cubicBezTo>
                                <a:close/>
                                <a:moveTo>
                                  <a:pt x="5927172" y="6257728"/>
                                </a:moveTo>
                                <a:cubicBezTo>
                                  <a:pt x="5974009" y="6257728"/>
                                  <a:pt x="6011976" y="6295696"/>
                                  <a:pt x="6011976" y="6342531"/>
                                </a:cubicBezTo>
                                <a:cubicBezTo>
                                  <a:pt x="6011976" y="6389366"/>
                                  <a:pt x="5974009" y="6427334"/>
                                  <a:pt x="5927172" y="6427334"/>
                                </a:cubicBezTo>
                                <a:cubicBezTo>
                                  <a:pt x="5880337" y="6427334"/>
                                  <a:pt x="5842371" y="6389366"/>
                                  <a:pt x="5842371" y="6342531"/>
                                </a:cubicBezTo>
                                <a:cubicBezTo>
                                  <a:pt x="5842371" y="6295696"/>
                                  <a:pt x="5880337" y="6257728"/>
                                  <a:pt x="5927172" y="6257728"/>
                                </a:cubicBezTo>
                                <a:close/>
                                <a:moveTo>
                                  <a:pt x="5534896" y="6257728"/>
                                </a:moveTo>
                                <a:cubicBezTo>
                                  <a:pt x="5581731" y="6257728"/>
                                  <a:pt x="5619699" y="6295696"/>
                                  <a:pt x="5619699" y="6342531"/>
                                </a:cubicBezTo>
                                <a:cubicBezTo>
                                  <a:pt x="5619699" y="6389366"/>
                                  <a:pt x="5581731" y="6427334"/>
                                  <a:pt x="5534896" y="6427334"/>
                                </a:cubicBezTo>
                                <a:cubicBezTo>
                                  <a:pt x="5488062" y="6427334"/>
                                  <a:pt x="5450093" y="6389366"/>
                                  <a:pt x="5450093" y="6342531"/>
                                </a:cubicBezTo>
                                <a:cubicBezTo>
                                  <a:pt x="5450093" y="6295696"/>
                                  <a:pt x="5488062" y="6257728"/>
                                  <a:pt x="5534896" y="6257728"/>
                                </a:cubicBezTo>
                                <a:close/>
                                <a:moveTo>
                                  <a:pt x="5142620" y="6257728"/>
                                </a:moveTo>
                                <a:cubicBezTo>
                                  <a:pt x="5189454" y="6257728"/>
                                  <a:pt x="5227422" y="6295696"/>
                                  <a:pt x="5227422" y="6342531"/>
                                </a:cubicBezTo>
                                <a:cubicBezTo>
                                  <a:pt x="5227422" y="6389366"/>
                                  <a:pt x="5189454" y="6427334"/>
                                  <a:pt x="5142620" y="6427334"/>
                                </a:cubicBezTo>
                                <a:cubicBezTo>
                                  <a:pt x="5095783" y="6427334"/>
                                  <a:pt x="5057813" y="6389366"/>
                                  <a:pt x="5057813" y="6342531"/>
                                </a:cubicBezTo>
                                <a:cubicBezTo>
                                  <a:pt x="5057813" y="6295696"/>
                                  <a:pt x="5095783" y="6257728"/>
                                  <a:pt x="5142620" y="6257728"/>
                                </a:cubicBezTo>
                                <a:close/>
                                <a:moveTo>
                                  <a:pt x="4750340" y="6257728"/>
                                </a:moveTo>
                                <a:cubicBezTo>
                                  <a:pt x="4797177" y="6257728"/>
                                  <a:pt x="4835144" y="6295696"/>
                                  <a:pt x="4835144" y="6342531"/>
                                </a:cubicBezTo>
                                <a:cubicBezTo>
                                  <a:pt x="4835144" y="6389366"/>
                                  <a:pt x="4797177" y="6427334"/>
                                  <a:pt x="4750340" y="6427334"/>
                                </a:cubicBezTo>
                                <a:cubicBezTo>
                                  <a:pt x="4703506" y="6427334"/>
                                  <a:pt x="4665538" y="6389366"/>
                                  <a:pt x="4665538" y="6342531"/>
                                </a:cubicBezTo>
                                <a:cubicBezTo>
                                  <a:pt x="4665538" y="6295696"/>
                                  <a:pt x="4703506" y="6257728"/>
                                  <a:pt x="4750340" y="6257728"/>
                                </a:cubicBezTo>
                                <a:close/>
                                <a:moveTo>
                                  <a:pt x="4358061" y="6257728"/>
                                </a:moveTo>
                                <a:cubicBezTo>
                                  <a:pt x="4404898" y="6257728"/>
                                  <a:pt x="4442867" y="6295696"/>
                                  <a:pt x="4442867" y="6342531"/>
                                </a:cubicBezTo>
                                <a:cubicBezTo>
                                  <a:pt x="4442867" y="6389366"/>
                                  <a:pt x="4404898" y="6427334"/>
                                  <a:pt x="4358061" y="6427334"/>
                                </a:cubicBezTo>
                                <a:cubicBezTo>
                                  <a:pt x="4311226" y="6427334"/>
                                  <a:pt x="4273262" y="6389366"/>
                                  <a:pt x="4273262" y="6342531"/>
                                </a:cubicBezTo>
                                <a:cubicBezTo>
                                  <a:pt x="4273262" y="6295696"/>
                                  <a:pt x="4311226" y="6257728"/>
                                  <a:pt x="4358061" y="6257728"/>
                                </a:cubicBezTo>
                                <a:close/>
                                <a:moveTo>
                                  <a:pt x="3965786" y="6257728"/>
                                </a:moveTo>
                                <a:cubicBezTo>
                                  <a:pt x="4012621" y="6257728"/>
                                  <a:pt x="4050588" y="6295696"/>
                                  <a:pt x="4050588" y="6342531"/>
                                </a:cubicBezTo>
                                <a:cubicBezTo>
                                  <a:pt x="4050588" y="6389366"/>
                                  <a:pt x="4012621" y="6427334"/>
                                  <a:pt x="3965786" y="6427334"/>
                                </a:cubicBezTo>
                                <a:cubicBezTo>
                                  <a:pt x="3918950" y="6427334"/>
                                  <a:pt x="3880984" y="6389366"/>
                                  <a:pt x="3880984" y="6342531"/>
                                </a:cubicBezTo>
                                <a:cubicBezTo>
                                  <a:pt x="3880984" y="6295696"/>
                                  <a:pt x="3918950" y="6257728"/>
                                  <a:pt x="3965786" y="6257728"/>
                                </a:cubicBezTo>
                                <a:close/>
                                <a:moveTo>
                                  <a:pt x="3573508" y="6257728"/>
                                </a:moveTo>
                                <a:cubicBezTo>
                                  <a:pt x="3620343" y="6257728"/>
                                  <a:pt x="3658311" y="6295696"/>
                                  <a:pt x="3658311" y="6342531"/>
                                </a:cubicBezTo>
                                <a:cubicBezTo>
                                  <a:pt x="3658311" y="6389366"/>
                                  <a:pt x="3620343" y="6427334"/>
                                  <a:pt x="3573508" y="6427334"/>
                                </a:cubicBezTo>
                                <a:cubicBezTo>
                                  <a:pt x="3526674" y="6427334"/>
                                  <a:pt x="3488705" y="6389366"/>
                                  <a:pt x="3488705" y="6342531"/>
                                </a:cubicBezTo>
                                <a:cubicBezTo>
                                  <a:pt x="3488705" y="6295696"/>
                                  <a:pt x="3526674" y="6257728"/>
                                  <a:pt x="3573508" y="6257728"/>
                                </a:cubicBezTo>
                                <a:close/>
                                <a:moveTo>
                                  <a:pt x="3181231" y="6257728"/>
                                </a:moveTo>
                                <a:cubicBezTo>
                                  <a:pt x="3228066" y="6257728"/>
                                  <a:pt x="3266034" y="6295696"/>
                                  <a:pt x="3266034" y="6342531"/>
                                </a:cubicBezTo>
                                <a:cubicBezTo>
                                  <a:pt x="3266034" y="6389366"/>
                                  <a:pt x="3228066" y="6427334"/>
                                  <a:pt x="3181231" y="6427334"/>
                                </a:cubicBezTo>
                                <a:cubicBezTo>
                                  <a:pt x="3134396" y="6427334"/>
                                  <a:pt x="3096428" y="6389366"/>
                                  <a:pt x="3096428" y="6342531"/>
                                </a:cubicBezTo>
                                <a:cubicBezTo>
                                  <a:pt x="3096428" y="6295696"/>
                                  <a:pt x="3134396" y="6257728"/>
                                  <a:pt x="3181231" y="6257728"/>
                                </a:cubicBezTo>
                                <a:close/>
                                <a:moveTo>
                                  <a:pt x="2788953" y="6257728"/>
                                </a:moveTo>
                                <a:cubicBezTo>
                                  <a:pt x="2835788" y="6257728"/>
                                  <a:pt x="2873756" y="6295696"/>
                                  <a:pt x="2873756" y="6342531"/>
                                </a:cubicBezTo>
                                <a:cubicBezTo>
                                  <a:pt x="2873756" y="6389366"/>
                                  <a:pt x="2835788" y="6427334"/>
                                  <a:pt x="2788953" y="6427334"/>
                                </a:cubicBezTo>
                                <a:cubicBezTo>
                                  <a:pt x="2742118" y="6427334"/>
                                  <a:pt x="2704150" y="6389366"/>
                                  <a:pt x="2704150" y="6342531"/>
                                </a:cubicBezTo>
                                <a:cubicBezTo>
                                  <a:pt x="2704150" y="6295696"/>
                                  <a:pt x="2742118" y="6257728"/>
                                  <a:pt x="2788953" y="6257728"/>
                                </a:cubicBezTo>
                                <a:close/>
                                <a:moveTo>
                                  <a:pt x="2396675" y="6257728"/>
                                </a:moveTo>
                                <a:cubicBezTo>
                                  <a:pt x="2443510" y="6257728"/>
                                  <a:pt x="2481478" y="6295696"/>
                                  <a:pt x="2481478" y="6342531"/>
                                </a:cubicBezTo>
                                <a:cubicBezTo>
                                  <a:pt x="2481478" y="6389366"/>
                                  <a:pt x="2443510" y="6427334"/>
                                  <a:pt x="2396675" y="6427334"/>
                                </a:cubicBezTo>
                                <a:cubicBezTo>
                                  <a:pt x="2349840" y="6427334"/>
                                  <a:pt x="2311872" y="6389366"/>
                                  <a:pt x="2311872" y="6342531"/>
                                </a:cubicBezTo>
                                <a:cubicBezTo>
                                  <a:pt x="2311872" y="6295696"/>
                                  <a:pt x="2349840" y="6257728"/>
                                  <a:pt x="2396675" y="6257728"/>
                                </a:cubicBezTo>
                                <a:close/>
                                <a:moveTo>
                                  <a:pt x="2004396" y="6257728"/>
                                </a:moveTo>
                                <a:cubicBezTo>
                                  <a:pt x="2051231" y="6257728"/>
                                  <a:pt x="2089199" y="6295696"/>
                                  <a:pt x="2089199" y="6342531"/>
                                </a:cubicBezTo>
                                <a:cubicBezTo>
                                  <a:pt x="2089199" y="6389366"/>
                                  <a:pt x="2051231" y="6427334"/>
                                  <a:pt x="2004396" y="6427334"/>
                                </a:cubicBezTo>
                                <a:cubicBezTo>
                                  <a:pt x="1957561" y="6427334"/>
                                  <a:pt x="1919593" y="6389366"/>
                                  <a:pt x="1919593" y="6342531"/>
                                </a:cubicBezTo>
                                <a:cubicBezTo>
                                  <a:pt x="1919593" y="6295696"/>
                                  <a:pt x="1957561" y="6257728"/>
                                  <a:pt x="2004396" y="6257728"/>
                                </a:cubicBezTo>
                                <a:close/>
                                <a:moveTo>
                                  <a:pt x="1612118" y="6257728"/>
                                </a:moveTo>
                                <a:cubicBezTo>
                                  <a:pt x="1658952" y="6257728"/>
                                  <a:pt x="1696921" y="6295696"/>
                                  <a:pt x="1696921" y="6342531"/>
                                </a:cubicBezTo>
                                <a:cubicBezTo>
                                  <a:pt x="1696921" y="6389366"/>
                                  <a:pt x="1658952" y="6427334"/>
                                  <a:pt x="1612118" y="6427334"/>
                                </a:cubicBezTo>
                                <a:cubicBezTo>
                                  <a:pt x="1565283" y="6427334"/>
                                  <a:pt x="1527315" y="6389366"/>
                                  <a:pt x="1527315" y="6342531"/>
                                </a:cubicBezTo>
                                <a:cubicBezTo>
                                  <a:pt x="1527315" y="6295696"/>
                                  <a:pt x="1565283" y="6257728"/>
                                  <a:pt x="1612118" y="6257728"/>
                                </a:cubicBezTo>
                                <a:close/>
                                <a:moveTo>
                                  <a:pt x="1219841" y="6257728"/>
                                </a:moveTo>
                                <a:cubicBezTo>
                                  <a:pt x="1266676" y="6257728"/>
                                  <a:pt x="1304644" y="6295696"/>
                                  <a:pt x="1304644" y="6342531"/>
                                </a:cubicBezTo>
                                <a:cubicBezTo>
                                  <a:pt x="1304644" y="6389366"/>
                                  <a:pt x="1266676" y="6427334"/>
                                  <a:pt x="1219841" y="6427334"/>
                                </a:cubicBezTo>
                                <a:cubicBezTo>
                                  <a:pt x="1173006" y="6427334"/>
                                  <a:pt x="1135038" y="6389366"/>
                                  <a:pt x="1135038" y="6342531"/>
                                </a:cubicBezTo>
                                <a:cubicBezTo>
                                  <a:pt x="1135038" y="6295696"/>
                                  <a:pt x="1173006" y="6257728"/>
                                  <a:pt x="1219841" y="6257728"/>
                                </a:cubicBezTo>
                                <a:close/>
                                <a:moveTo>
                                  <a:pt x="827562" y="6257728"/>
                                </a:moveTo>
                                <a:cubicBezTo>
                                  <a:pt x="874397" y="6257728"/>
                                  <a:pt x="912366" y="6295696"/>
                                  <a:pt x="912366" y="6342531"/>
                                </a:cubicBezTo>
                                <a:cubicBezTo>
                                  <a:pt x="912366" y="6389366"/>
                                  <a:pt x="874397" y="6427334"/>
                                  <a:pt x="827562" y="6427334"/>
                                </a:cubicBezTo>
                                <a:cubicBezTo>
                                  <a:pt x="780728" y="6427334"/>
                                  <a:pt x="742760" y="6389366"/>
                                  <a:pt x="742760" y="6342531"/>
                                </a:cubicBezTo>
                                <a:cubicBezTo>
                                  <a:pt x="742760" y="6295696"/>
                                  <a:pt x="780728" y="6257728"/>
                                  <a:pt x="827562" y="6257728"/>
                                </a:cubicBezTo>
                                <a:close/>
                                <a:moveTo>
                                  <a:pt x="435285" y="6257728"/>
                                </a:moveTo>
                                <a:cubicBezTo>
                                  <a:pt x="482120" y="6257728"/>
                                  <a:pt x="520088" y="6295696"/>
                                  <a:pt x="520088" y="6342531"/>
                                </a:cubicBezTo>
                                <a:cubicBezTo>
                                  <a:pt x="520088" y="6389366"/>
                                  <a:pt x="482120" y="6427334"/>
                                  <a:pt x="435285" y="6427334"/>
                                </a:cubicBezTo>
                                <a:cubicBezTo>
                                  <a:pt x="388450" y="6427334"/>
                                  <a:pt x="350482" y="6389366"/>
                                  <a:pt x="350482" y="6342531"/>
                                </a:cubicBezTo>
                                <a:cubicBezTo>
                                  <a:pt x="350482" y="6295696"/>
                                  <a:pt x="388450" y="6257728"/>
                                  <a:pt x="435285" y="6257728"/>
                                </a:cubicBezTo>
                                <a:close/>
                                <a:moveTo>
                                  <a:pt x="43007" y="6257728"/>
                                </a:moveTo>
                                <a:cubicBezTo>
                                  <a:pt x="89843" y="6257728"/>
                                  <a:pt x="127811" y="6295696"/>
                                  <a:pt x="127811" y="6342531"/>
                                </a:cubicBezTo>
                                <a:cubicBezTo>
                                  <a:pt x="127811" y="6389366"/>
                                  <a:pt x="89843" y="6427334"/>
                                  <a:pt x="43007" y="6427334"/>
                                </a:cubicBezTo>
                                <a:cubicBezTo>
                                  <a:pt x="31299" y="6427334"/>
                                  <a:pt x="20144" y="6424961"/>
                                  <a:pt x="9998" y="6420670"/>
                                </a:cubicBezTo>
                                <a:lnTo>
                                  <a:pt x="0" y="6413929"/>
                                </a:lnTo>
                                <a:lnTo>
                                  <a:pt x="0" y="6271134"/>
                                </a:lnTo>
                                <a:lnTo>
                                  <a:pt x="9998" y="6264393"/>
                                </a:lnTo>
                                <a:cubicBezTo>
                                  <a:pt x="20144" y="6260101"/>
                                  <a:pt x="31299" y="6257728"/>
                                  <a:pt x="43007" y="6257728"/>
                                </a:cubicBezTo>
                                <a:close/>
                                <a:moveTo>
                                  <a:pt x="12044423" y="6032116"/>
                                </a:moveTo>
                                <a:cubicBezTo>
                                  <a:pt x="12091258" y="6032116"/>
                                  <a:pt x="12129226" y="6070084"/>
                                  <a:pt x="12129226" y="6116919"/>
                                </a:cubicBezTo>
                                <a:cubicBezTo>
                                  <a:pt x="12129226" y="6163754"/>
                                  <a:pt x="12091258" y="6201722"/>
                                  <a:pt x="12044423" y="6201722"/>
                                </a:cubicBezTo>
                                <a:cubicBezTo>
                                  <a:pt x="11997588" y="6201722"/>
                                  <a:pt x="11959620" y="6163754"/>
                                  <a:pt x="11959620" y="6116919"/>
                                </a:cubicBezTo>
                                <a:cubicBezTo>
                                  <a:pt x="11959620" y="6070084"/>
                                  <a:pt x="11997588" y="6032116"/>
                                  <a:pt x="12044423" y="6032116"/>
                                </a:cubicBezTo>
                                <a:close/>
                                <a:moveTo>
                                  <a:pt x="11652145" y="6032116"/>
                                </a:moveTo>
                                <a:cubicBezTo>
                                  <a:pt x="11698980" y="6032116"/>
                                  <a:pt x="11736948" y="6070084"/>
                                  <a:pt x="11736948" y="6116919"/>
                                </a:cubicBezTo>
                                <a:cubicBezTo>
                                  <a:pt x="11736948" y="6163754"/>
                                  <a:pt x="11698980" y="6201722"/>
                                  <a:pt x="11652145" y="6201722"/>
                                </a:cubicBezTo>
                                <a:cubicBezTo>
                                  <a:pt x="11605310" y="6201722"/>
                                  <a:pt x="11567342" y="6163754"/>
                                  <a:pt x="11567342" y="6116919"/>
                                </a:cubicBezTo>
                                <a:cubicBezTo>
                                  <a:pt x="11567342" y="6070084"/>
                                  <a:pt x="11605310" y="6032116"/>
                                  <a:pt x="11652145" y="6032116"/>
                                </a:cubicBezTo>
                                <a:close/>
                                <a:moveTo>
                                  <a:pt x="11259867" y="6032116"/>
                                </a:moveTo>
                                <a:cubicBezTo>
                                  <a:pt x="11306702" y="6032116"/>
                                  <a:pt x="11344670" y="6070084"/>
                                  <a:pt x="11344670" y="6116919"/>
                                </a:cubicBezTo>
                                <a:cubicBezTo>
                                  <a:pt x="11344670" y="6163754"/>
                                  <a:pt x="11306702" y="6201722"/>
                                  <a:pt x="11259867" y="6201722"/>
                                </a:cubicBezTo>
                                <a:cubicBezTo>
                                  <a:pt x="11213032" y="6201722"/>
                                  <a:pt x="11175064" y="6163754"/>
                                  <a:pt x="11175064" y="6116919"/>
                                </a:cubicBezTo>
                                <a:cubicBezTo>
                                  <a:pt x="11175064" y="6070084"/>
                                  <a:pt x="11213032" y="6032116"/>
                                  <a:pt x="11259867" y="6032116"/>
                                </a:cubicBezTo>
                                <a:close/>
                                <a:moveTo>
                                  <a:pt x="10867589" y="6032116"/>
                                </a:moveTo>
                                <a:cubicBezTo>
                                  <a:pt x="10914424" y="6032116"/>
                                  <a:pt x="10952392" y="6070084"/>
                                  <a:pt x="10952392" y="6116919"/>
                                </a:cubicBezTo>
                                <a:cubicBezTo>
                                  <a:pt x="10952392" y="6163754"/>
                                  <a:pt x="10914424" y="6201722"/>
                                  <a:pt x="10867589" y="6201722"/>
                                </a:cubicBezTo>
                                <a:cubicBezTo>
                                  <a:pt x="10820754" y="6201722"/>
                                  <a:pt x="10782786" y="6163754"/>
                                  <a:pt x="10782786" y="6116919"/>
                                </a:cubicBezTo>
                                <a:cubicBezTo>
                                  <a:pt x="10782786" y="6070084"/>
                                  <a:pt x="10820754" y="6032116"/>
                                  <a:pt x="10867589" y="6032116"/>
                                </a:cubicBezTo>
                                <a:close/>
                                <a:moveTo>
                                  <a:pt x="10475311" y="6032116"/>
                                </a:moveTo>
                                <a:cubicBezTo>
                                  <a:pt x="10522146" y="6032116"/>
                                  <a:pt x="10560114" y="6070084"/>
                                  <a:pt x="10560114" y="6116919"/>
                                </a:cubicBezTo>
                                <a:cubicBezTo>
                                  <a:pt x="10560114" y="6163754"/>
                                  <a:pt x="10522146" y="6201722"/>
                                  <a:pt x="10475311" y="6201722"/>
                                </a:cubicBezTo>
                                <a:cubicBezTo>
                                  <a:pt x="10428476" y="6201722"/>
                                  <a:pt x="10390508" y="6163754"/>
                                  <a:pt x="10390508" y="6116919"/>
                                </a:cubicBezTo>
                                <a:cubicBezTo>
                                  <a:pt x="10390508" y="6070084"/>
                                  <a:pt x="10428476" y="6032116"/>
                                  <a:pt x="10475311" y="6032116"/>
                                </a:cubicBezTo>
                                <a:close/>
                                <a:moveTo>
                                  <a:pt x="10083033" y="6032116"/>
                                </a:moveTo>
                                <a:cubicBezTo>
                                  <a:pt x="10129868" y="6032116"/>
                                  <a:pt x="10167836" y="6070084"/>
                                  <a:pt x="10167836" y="6116919"/>
                                </a:cubicBezTo>
                                <a:cubicBezTo>
                                  <a:pt x="10167836" y="6163754"/>
                                  <a:pt x="10129868" y="6201722"/>
                                  <a:pt x="10083033" y="6201722"/>
                                </a:cubicBezTo>
                                <a:cubicBezTo>
                                  <a:pt x="10036198" y="6201722"/>
                                  <a:pt x="9998230" y="6163754"/>
                                  <a:pt x="9998230" y="6116919"/>
                                </a:cubicBezTo>
                                <a:cubicBezTo>
                                  <a:pt x="9998230" y="6070084"/>
                                  <a:pt x="10036198" y="6032116"/>
                                  <a:pt x="10083033" y="6032116"/>
                                </a:cubicBezTo>
                                <a:close/>
                                <a:moveTo>
                                  <a:pt x="9690755" y="6032116"/>
                                </a:moveTo>
                                <a:cubicBezTo>
                                  <a:pt x="9737590" y="6032116"/>
                                  <a:pt x="9775558" y="6070084"/>
                                  <a:pt x="9775558" y="6116919"/>
                                </a:cubicBezTo>
                                <a:cubicBezTo>
                                  <a:pt x="9775558" y="6163754"/>
                                  <a:pt x="9737590" y="6201722"/>
                                  <a:pt x="9690755" y="6201722"/>
                                </a:cubicBezTo>
                                <a:cubicBezTo>
                                  <a:pt x="9643920" y="6201722"/>
                                  <a:pt x="9605952" y="6163754"/>
                                  <a:pt x="9605952" y="6116919"/>
                                </a:cubicBezTo>
                                <a:cubicBezTo>
                                  <a:pt x="9605952" y="6070084"/>
                                  <a:pt x="9643920" y="6032116"/>
                                  <a:pt x="9690755" y="6032116"/>
                                </a:cubicBezTo>
                                <a:close/>
                                <a:moveTo>
                                  <a:pt x="9298477" y="6032116"/>
                                </a:moveTo>
                                <a:cubicBezTo>
                                  <a:pt x="9345312" y="6032116"/>
                                  <a:pt x="9383280" y="6070084"/>
                                  <a:pt x="9383280" y="6116919"/>
                                </a:cubicBezTo>
                                <a:cubicBezTo>
                                  <a:pt x="9383280" y="6163754"/>
                                  <a:pt x="9345312" y="6201722"/>
                                  <a:pt x="9298477" y="6201722"/>
                                </a:cubicBezTo>
                                <a:cubicBezTo>
                                  <a:pt x="9251642" y="6201722"/>
                                  <a:pt x="9213674" y="6163754"/>
                                  <a:pt x="9213674" y="6116919"/>
                                </a:cubicBezTo>
                                <a:cubicBezTo>
                                  <a:pt x="9213674" y="6070084"/>
                                  <a:pt x="9251642" y="6032116"/>
                                  <a:pt x="9298477" y="6032116"/>
                                </a:cubicBezTo>
                                <a:close/>
                                <a:moveTo>
                                  <a:pt x="8906199" y="6032116"/>
                                </a:moveTo>
                                <a:cubicBezTo>
                                  <a:pt x="8953034" y="6032116"/>
                                  <a:pt x="8991002" y="6070084"/>
                                  <a:pt x="8991002" y="6116919"/>
                                </a:cubicBezTo>
                                <a:cubicBezTo>
                                  <a:pt x="8991002" y="6163754"/>
                                  <a:pt x="8953034" y="6201722"/>
                                  <a:pt x="8906199" y="6201722"/>
                                </a:cubicBezTo>
                                <a:cubicBezTo>
                                  <a:pt x="8859364" y="6201722"/>
                                  <a:pt x="8821396" y="6163754"/>
                                  <a:pt x="8821396" y="6116919"/>
                                </a:cubicBezTo>
                                <a:cubicBezTo>
                                  <a:pt x="8821396" y="6070084"/>
                                  <a:pt x="8859364" y="6032116"/>
                                  <a:pt x="8906199" y="6032116"/>
                                </a:cubicBezTo>
                                <a:close/>
                                <a:moveTo>
                                  <a:pt x="8513921" y="6032116"/>
                                </a:moveTo>
                                <a:cubicBezTo>
                                  <a:pt x="8560756" y="6032116"/>
                                  <a:pt x="8598724" y="6070084"/>
                                  <a:pt x="8598724" y="6116919"/>
                                </a:cubicBezTo>
                                <a:cubicBezTo>
                                  <a:pt x="8598724" y="6163754"/>
                                  <a:pt x="8560756" y="6201722"/>
                                  <a:pt x="8513921" y="6201722"/>
                                </a:cubicBezTo>
                                <a:cubicBezTo>
                                  <a:pt x="8467086" y="6201722"/>
                                  <a:pt x="8429118" y="6163754"/>
                                  <a:pt x="8429118" y="6116919"/>
                                </a:cubicBezTo>
                                <a:cubicBezTo>
                                  <a:pt x="8429118" y="6070084"/>
                                  <a:pt x="8467086" y="6032116"/>
                                  <a:pt x="8513921" y="6032116"/>
                                </a:cubicBezTo>
                                <a:close/>
                                <a:moveTo>
                                  <a:pt x="8121643" y="6032116"/>
                                </a:moveTo>
                                <a:cubicBezTo>
                                  <a:pt x="8168478" y="6032116"/>
                                  <a:pt x="8206446" y="6070084"/>
                                  <a:pt x="8206446" y="6116919"/>
                                </a:cubicBezTo>
                                <a:cubicBezTo>
                                  <a:pt x="8206446" y="6163754"/>
                                  <a:pt x="8168478" y="6201722"/>
                                  <a:pt x="8121643" y="6201722"/>
                                </a:cubicBezTo>
                                <a:cubicBezTo>
                                  <a:pt x="8074808" y="6201722"/>
                                  <a:pt x="8036840" y="6163754"/>
                                  <a:pt x="8036840" y="6116919"/>
                                </a:cubicBezTo>
                                <a:cubicBezTo>
                                  <a:pt x="8036840" y="6070084"/>
                                  <a:pt x="8074808" y="6032116"/>
                                  <a:pt x="8121643" y="6032116"/>
                                </a:cubicBezTo>
                                <a:close/>
                                <a:moveTo>
                                  <a:pt x="7729365" y="6032116"/>
                                </a:moveTo>
                                <a:cubicBezTo>
                                  <a:pt x="7776200" y="6032116"/>
                                  <a:pt x="7814168" y="6070084"/>
                                  <a:pt x="7814168" y="6116919"/>
                                </a:cubicBezTo>
                                <a:cubicBezTo>
                                  <a:pt x="7814168" y="6163754"/>
                                  <a:pt x="7776200" y="6201722"/>
                                  <a:pt x="7729365" y="6201722"/>
                                </a:cubicBezTo>
                                <a:cubicBezTo>
                                  <a:pt x="7682530" y="6201722"/>
                                  <a:pt x="7644562" y="6163754"/>
                                  <a:pt x="7644562" y="6116919"/>
                                </a:cubicBezTo>
                                <a:cubicBezTo>
                                  <a:pt x="7644562" y="6070084"/>
                                  <a:pt x="7682530" y="6032116"/>
                                  <a:pt x="7729365" y="6032116"/>
                                </a:cubicBezTo>
                                <a:close/>
                                <a:moveTo>
                                  <a:pt x="7337087" y="6032116"/>
                                </a:moveTo>
                                <a:cubicBezTo>
                                  <a:pt x="7383922" y="6032116"/>
                                  <a:pt x="7421890" y="6070084"/>
                                  <a:pt x="7421890" y="6116919"/>
                                </a:cubicBezTo>
                                <a:cubicBezTo>
                                  <a:pt x="7421890" y="6163754"/>
                                  <a:pt x="7383922" y="6201722"/>
                                  <a:pt x="7337087" y="6201722"/>
                                </a:cubicBezTo>
                                <a:cubicBezTo>
                                  <a:pt x="7290252" y="6201722"/>
                                  <a:pt x="7252284" y="6163754"/>
                                  <a:pt x="7252284" y="6116919"/>
                                </a:cubicBezTo>
                                <a:cubicBezTo>
                                  <a:pt x="7252284" y="6070084"/>
                                  <a:pt x="7290252" y="6032116"/>
                                  <a:pt x="7337087" y="6032116"/>
                                </a:cubicBezTo>
                                <a:close/>
                                <a:moveTo>
                                  <a:pt x="6944809" y="6032116"/>
                                </a:moveTo>
                                <a:cubicBezTo>
                                  <a:pt x="6991644" y="6032116"/>
                                  <a:pt x="7029612" y="6070084"/>
                                  <a:pt x="7029612" y="6116919"/>
                                </a:cubicBezTo>
                                <a:cubicBezTo>
                                  <a:pt x="7029612" y="6163754"/>
                                  <a:pt x="6991644" y="6201722"/>
                                  <a:pt x="6944809" y="6201722"/>
                                </a:cubicBezTo>
                                <a:cubicBezTo>
                                  <a:pt x="6897974" y="6201722"/>
                                  <a:pt x="6860006" y="6163754"/>
                                  <a:pt x="6860006" y="6116919"/>
                                </a:cubicBezTo>
                                <a:cubicBezTo>
                                  <a:pt x="6860006" y="6070084"/>
                                  <a:pt x="6897974" y="6032116"/>
                                  <a:pt x="6944809" y="6032116"/>
                                </a:cubicBezTo>
                                <a:close/>
                                <a:moveTo>
                                  <a:pt x="6552531" y="6032116"/>
                                </a:moveTo>
                                <a:cubicBezTo>
                                  <a:pt x="6599366" y="6032116"/>
                                  <a:pt x="6637334" y="6070084"/>
                                  <a:pt x="6637334" y="6116919"/>
                                </a:cubicBezTo>
                                <a:cubicBezTo>
                                  <a:pt x="6637334" y="6163754"/>
                                  <a:pt x="6599366" y="6201722"/>
                                  <a:pt x="6552531" y="6201722"/>
                                </a:cubicBezTo>
                                <a:cubicBezTo>
                                  <a:pt x="6505696" y="6201722"/>
                                  <a:pt x="6467728" y="6163754"/>
                                  <a:pt x="6467728" y="6116919"/>
                                </a:cubicBezTo>
                                <a:cubicBezTo>
                                  <a:pt x="6467728" y="6070084"/>
                                  <a:pt x="6505696" y="6032116"/>
                                  <a:pt x="6552531" y="6032116"/>
                                </a:cubicBezTo>
                                <a:close/>
                                <a:moveTo>
                                  <a:pt x="6160253" y="6032116"/>
                                </a:moveTo>
                                <a:cubicBezTo>
                                  <a:pt x="6207089" y="6032116"/>
                                  <a:pt x="6245056" y="6070084"/>
                                  <a:pt x="6245056" y="6116919"/>
                                </a:cubicBezTo>
                                <a:cubicBezTo>
                                  <a:pt x="6245056" y="6163754"/>
                                  <a:pt x="6207089" y="6201722"/>
                                  <a:pt x="6160253" y="6201722"/>
                                </a:cubicBezTo>
                                <a:cubicBezTo>
                                  <a:pt x="6113419" y="6201722"/>
                                  <a:pt x="6075451" y="6163754"/>
                                  <a:pt x="6075451" y="6116919"/>
                                </a:cubicBezTo>
                                <a:cubicBezTo>
                                  <a:pt x="6075451" y="6070084"/>
                                  <a:pt x="6113419" y="6032116"/>
                                  <a:pt x="6160253" y="6032116"/>
                                </a:cubicBezTo>
                                <a:close/>
                                <a:moveTo>
                                  <a:pt x="5767978" y="6032116"/>
                                </a:moveTo>
                                <a:cubicBezTo>
                                  <a:pt x="5814812" y="6032116"/>
                                  <a:pt x="5852780" y="6070084"/>
                                  <a:pt x="5852780" y="6116919"/>
                                </a:cubicBezTo>
                                <a:cubicBezTo>
                                  <a:pt x="5852780" y="6163754"/>
                                  <a:pt x="5814812" y="6201722"/>
                                  <a:pt x="5767978" y="6201722"/>
                                </a:cubicBezTo>
                                <a:cubicBezTo>
                                  <a:pt x="5721142" y="6201722"/>
                                  <a:pt x="5683176" y="6163754"/>
                                  <a:pt x="5683176" y="6116919"/>
                                </a:cubicBezTo>
                                <a:cubicBezTo>
                                  <a:pt x="5683176" y="6070084"/>
                                  <a:pt x="5721142" y="6032116"/>
                                  <a:pt x="5767978" y="6032116"/>
                                </a:cubicBezTo>
                                <a:close/>
                                <a:moveTo>
                                  <a:pt x="5375701" y="6032116"/>
                                </a:moveTo>
                                <a:cubicBezTo>
                                  <a:pt x="5422533" y="6032116"/>
                                  <a:pt x="5460501" y="6070084"/>
                                  <a:pt x="5460501" y="6116919"/>
                                </a:cubicBezTo>
                                <a:cubicBezTo>
                                  <a:pt x="5460501" y="6163754"/>
                                  <a:pt x="5422533" y="6201722"/>
                                  <a:pt x="5375701" y="6201722"/>
                                </a:cubicBezTo>
                                <a:cubicBezTo>
                                  <a:pt x="5328863" y="6201722"/>
                                  <a:pt x="5290896" y="6163754"/>
                                  <a:pt x="5290896" y="6116919"/>
                                </a:cubicBezTo>
                                <a:cubicBezTo>
                                  <a:pt x="5290896" y="6070084"/>
                                  <a:pt x="5328863" y="6032116"/>
                                  <a:pt x="5375701" y="6032116"/>
                                </a:cubicBezTo>
                                <a:close/>
                                <a:moveTo>
                                  <a:pt x="4983420" y="6032116"/>
                                </a:moveTo>
                                <a:cubicBezTo>
                                  <a:pt x="5030256" y="6032116"/>
                                  <a:pt x="5068224" y="6070084"/>
                                  <a:pt x="5068224" y="6116919"/>
                                </a:cubicBezTo>
                                <a:cubicBezTo>
                                  <a:pt x="5068224" y="6163754"/>
                                  <a:pt x="5030256" y="6201722"/>
                                  <a:pt x="4983420" y="6201722"/>
                                </a:cubicBezTo>
                                <a:cubicBezTo>
                                  <a:pt x="4936586" y="6201722"/>
                                  <a:pt x="4898619" y="6163754"/>
                                  <a:pt x="4898619" y="6116919"/>
                                </a:cubicBezTo>
                                <a:cubicBezTo>
                                  <a:pt x="4898619" y="6070084"/>
                                  <a:pt x="4936586" y="6032116"/>
                                  <a:pt x="4983420" y="6032116"/>
                                </a:cubicBezTo>
                                <a:close/>
                                <a:moveTo>
                                  <a:pt x="4591144" y="6032116"/>
                                </a:moveTo>
                                <a:cubicBezTo>
                                  <a:pt x="4637978" y="6032116"/>
                                  <a:pt x="4675947" y="6070084"/>
                                  <a:pt x="4675947" y="6116919"/>
                                </a:cubicBezTo>
                                <a:cubicBezTo>
                                  <a:pt x="4675947" y="6163754"/>
                                  <a:pt x="4637978" y="6201722"/>
                                  <a:pt x="4591144" y="6201722"/>
                                </a:cubicBezTo>
                                <a:cubicBezTo>
                                  <a:pt x="4544309" y="6201722"/>
                                  <a:pt x="4506341" y="6163754"/>
                                  <a:pt x="4506341" y="6116919"/>
                                </a:cubicBezTo>
                                <a:cubicBezTo>
                                  <a:pt x="4506341" y="6070084"/>
                                  <a:pt x="4544309" y="6032116"/>
                                  <a:pt x="4591144" y="6032116"/>
                                </a:cubicBezTo>
                                <a:close/>
                                <a:moveTo>
                                  <a:pt x="4198865" y="6032116"/>
                                </a:moveTo>
                                <a:cubicBezTo>
                                  <a:pt x="4245701" y="6032116"/>
                                  <a:pt x="4283667" y="6070084"/>
                                  <a:pt x="4283667" y="6116919"/>
                                </a:cubicBezTo>
                                <a:cubicBezTo>
                                  <a:pt x="4283667" y="6163754"/>
                                  <a:pt x="4245701" y="6201722"/>
                                  <a:pt x="4198865" y="6201722"/>
                                </a:cubicBezTo>
                                <a:cubicBezTo>
                                  <a:pt x="4152032" y="6201722"/>
                                  <a:pt x="4114063" y="6163754"/>
                                  <a:pt x="4114063" y="6116919"/>
                                </a:cubicBezTo>
                                <a:cubicBezTo>
                                  <a:pt x="4114063" y="6070084"/>
                                  <a:pt x="4152032" y="6032116"/>
                                  <a:pt x="4198865" y="6032116"/>
                                </a:cubicBezTo>
                                <a:close/>
                                <a:moveTo>
                                  <a:pt x="3806589" y="6032116"/>
                                </a:moveTo>
                                <a:cubicBezTo>
                                  <a:pt x="3853423" y="6032116"/>
                                  <a:pt x="3891392" y="6070084"/>
                                  <a:pt x="3891392" y="6116919"/>
                                </a:cubicBezTo>
                                <a:cubicBezTo>
                                  <a:pt x="3891392" y="6163754"/>
                                  <a:pt x="3853423" y="6201722"/>
                                  <a:pt x="3806589" y="6201722"/>
                                </a:cubicBezTo>
                                <a:cubicBezTo>
                                  <a:pt x="3759754" y="6201722"/>
                                  <a:pt x="3721786" y="6163754"/>
                                  <a:pt x="3721786" y="6116919"/>
                                </a:cubicBezTo>
                                <a:cubicBezTo>
                                  <a:pt x="3721786" y="6070084"/>
                                  <a:pt x="3759754" y="6032116"/>
                                  <a:pt x="3806589" y="6032116"/>
                                </a:cubicBezTo>
                                <a:close/>
                                <a:moveTo>
                                  <a:pt x="3414310" y="6032116"/>
                                </a:moveTo>
                                <a:cubicBezTo>
                                  <a:pt x="3461146" y="6032116"/>
                                  <a:pt x="3499114" y="6070084"/>
                                  <a:pt x="3499114" y="6116919"/>
                                </a:cubicBezTo>
                                <a:cubicBezTo>
                                  <a:pt x="3499114" y="6163754"/>
                                  <a:pt x="3461146" y="6201722"/>
                                  <a:pt x="3414310" y="6201722"/>
                                </a:cubicBezTo>
                                <a:cubicBezTo>
                                  <a:pt x="3367476" y="6201722"/>
                                  <a:pt x="3329507" y="6163754"/>
                                  <a:pt x="3329507" y="6116919"/>
                                </a:cubicBezTo>
                                <a:cubicBezTo>
                                  <a:pt x="3329507" y="6070084"/>
                                  <a:pt x="3367476" y="6032116"/>
                                  <a:pt x="3414310" y="6032116"/>
                                </a:cubicBezTo>
                                <a:close/>
                                <a:moveTo>
                                  <a:pt x="3022033" y="6032116"/>
                                </a:moveTo>
                                <a:cubicBezTo>
                                  <a:pt x="3068867" y="6032116"/>
                                  <a:pt x="3106836" y="6070084"/>
                                  <a:pt x="3106836" y="6116919"/>
                                </a:cubicBezTo>
                                <a:cubicBezTo>
                                  <a:pt x="3106836" y="6163754"/>
                                  <a:pt x="3068867" y="6201722"/>
                                  <a:pt x="3022033" y="6201722"/>
                                </a:cubicBezTo>
                                <a:cubicBezTo>
                                  <a:pt x="2975197" y="6201722"/>
                                  <a:pt x="2937229" y="6163754"/>
                                  <a:pt x="2937229" y="6116919"/>
                                </a:cubicBezTo>
                                <a:cubicBezTo>
                                  <a:pt x="2937229" y="6070084"/>
                                  <a:pt x="2975197" y="6032116"/>
                                  <a:pt x="3022033" y="6032116"/>
                                </a:cubicBezTo>
                                <a:close/>
                                <a:moveTo>
                                  <a:pt x="2629755" y="6032116"/>
                                </a:moveTo>
                                <a:cubicBezTo>
                                  <a:pt x="2676590" y="6032116"/>
                                  <a:pt x="2714558" y="6070084"/>
                                  <a:pt x="2714558" y="6116919"/>
                                </a:cubicBezTo>
                                <a:cubicBezTo>
                                  <a:pt x="2714558" y="6163754"/>
                                  <a:pt x="2676590" y="6201722"/>
                                  <a:pt x="2629755" y="6201722"/>
                                </a:cubicBezTo>
                                <a:cubicBezTo>
                                  <a:pt x="2582919" y="6201722"/>
                                  <a:pt x="2544951" y="6163754"/>
                                  <a:pt x="2544951" y="6116919"/>
                                </a:cubicBezTo>
                                <a:cubicBezTo>
                                  <a:pt x="2544951" y="6070084"/>
                                  <a:pt x="2582919" y="6032116"/>
                                  <a:pt x="2629755" y="6032116"/>
                                </a:cubicBezTo>
                                <a:close/>
                                <a:moveTo>
                                  <a:pt x="2237476" y="6032116"/>
                                </a:moveTo>
                                <a:cubicBezTo>
                                  <a:pt x="2284311" y="6032116"/>
                                  <a:pt x="2322279" y="6070084"/>
                                  <a:pt x="2322279" y="6116919"/>
                                </a:cubicBezTo>
                                <a:cubicBezTo>
                                  <a:pt x="2322279" y="6163754"/>
                                  <a:pt x="2284311" y="6201722"/>
                                  <a:pt x="2237476" y="6201722"/>
                                </a:cubicBezTo>
                                <a:cubicBezTo>
                                  <a:pt x="2190641" y="6201722"/>
                                  <a:pt x="2152673" y="6163754"/>
                                  <a:pt x="2152673" y="6116919"/>
                                </a:cubicBezTo>
                                <a:cubicBezTo>
                                  <a:pt x="2152673" y="6070084"/>
                                  <a:pt x="2190641" y="6032116"/>
                                  <a:pt x="2237476" y="6032116"/>
                                </a:cubicBezTo>
                                <a:close/>
                                <a:moveTo>
                                  <a:pt x="1845199" y="6032116"/>
                                </a:moveTo>
                                <a:cubicBezTo>
                                  <a:pt x="1892034" y="6032116"/>
                                  <a:pt x="1930002" y="6070084"/>
                                  <a:pt x="1930002" y="6116919"/>
                                </a:cubicBezTo>
                                <a:cubicBezTo>
                                  <a:pt x="1930002" y="6163754"/>
                                  <a:pt x="1892034" y="6201722"/>
                                  <a:pt x="1845199" y="6201722"/>
                                </a:cubicBezTo>
                                <a:cubicBezTo>
                                  <a:pt x="1798364" y="6201722"/>
                                  <a:pt x="1760396" y="6163754"/>
                                  <a:pt x="1760396" y="6116919"/>
                                </a:cubicBezTo>
                                <a:cubicBezTo>
                                  <a:pt x="1760396" y="6070084"/>
                                  <a:pt x="1798364" y="6032116"/>
                                  <a:pt x="1845199" y="6032116"/>
                                </a:cubicBezTo>
                                <a:close/>
                                <a:moveTo>
                                  <a:pt x="1452921" y="6032116"/>
                                </a:moveTo>
                                <a:cubicBezTo>
                                  <a:pt x="1499756" y="6032116"/>
                                  <a:pt x="1537724" y="6070084"/>
                                  <a:pt x="1537724" y="6116919"/>
                                </a:cubicBezTo>
                                <a:cubicBezTo>
                                  <a:pt x="1537724" y="6163754"/>
                                  <a:pt x="1499756" y="6201722"/>
                                  <a:pt x="1452921" y="6201722"/>
                                </a:cubicBezTo>
                                <a:cubicBezTo>
                                  <a:pt x="1406086" y="6201722"/>
                                  <a:pt x="1368118" y="6163754"/>
                                  <a:pt x="1368118" y="6116919"/>
                                </a:cubicBezTo>
                                <a:cubicBezTo>
                                  <a:pt x="1368118" y="6070084"/>
                                  <a:pt x="1406086" y="6032116"/>
                                  <a:pt x="1452921" y="6032116"/>
                                </a:cubicBezTo>
                                <a:close/>
                                <a:moveTo>
                                  <a:pt x="1060643" y="6032116"/>
                                </a:moveTo>
                                <a:cubicBezTo>
                                  <a:pt x="1107478" y="6032116"/>
                                  <a:pt x="1145446" y="6070084"/>
                                  <a:pt x="1145446" y="6116919"/>
                                </a:cubicBezTo>
                                <a:cubicBezTo>
                                  <a:pt x="1145446" y="6163754"/>
                                  <a:pt x="1107478" y="6201722"/>
                                  <a:pt x="1060643" y="6201722"/>
                                </a:cubicBezTo>
                                <a:cubicBezTo>
                                  <a:pt x="1013808" y="6201722"/>
                                  <a:pt x="975840" y="6163754"/>
                                  <a:pt x="975840" y="6116919"/>
                                </a:cubicBezTo>
                                <a:cubicBezTo>
                                  <a:pt x="975840" y="6070084"/>
                                  <a:pt x="1013808" y="6032116"/>
                                  <a:pt x="1060643" y="6032116"/>
                                </a:cubicBezTo>
                                <a:close/>
                                <a:moveTo>
                                  <a:pt x="668365" y="6032116"/>
                                </a:moveTo>
                                <a:cubicBezTo>
                                  <a:pt x="715200" y="6032116"/>
                                  <a:pt x="753168" y="6070084"/>
                                  <a:pt x="753168" y="6116919"/>
                                </a:cubicBezTo>
                                <a:cubicBezTo>
                                  <a:pt x="753168" y="6163754"/>
                                  <a:pt x="715200" y="6201722"/>
                                  <a:pt x="668365" y="6201722"/>
                                </a:cubicBezTo>
                                <a:cubicBezTo>
                                  <a:pt x="621530" y="6201722"/>
                                  <a:pt x="583562" y="6163754"/>
                                  <a:pt x="583562" y="6116919"/>
                                </a:cubicBezTo>
                                <a:cubicBezTo>
                                  <a:pt x="583562" y="6070084"/>
                                  <a:pt x="621530" y="6032116"/>
                                  <a:pt x="668365" y="6032116"/>
                                </a:cubicBezTo>
                                <a:close/>
                                <a:moveTo>
                                  <a:pt x="276087" y="6032116"/>
                                </a:moveTo>
                                <a:cubicBezTo>
                                  <a:pt x="322922" y="6032116"/>
                                  <a:pt x="360890" y="6070084"/>
                                  <a:pt x="360890" y="6116919"/>
                                </a:cubicBezTo>
                                <a:cubicBezTo>
                                  <a:pt x="360890" y="6163754"/>
                                  <a:pt x="322922" y="6201722"/>
                                  <a:pt x="276087" y="6201722"/>
                                </a:cubicBezTo>
                                <a:cubicBezTo>
                                  <a:pt x="229252" y="6201722"/>
                                  <a:pt x="191284" y="6163754"/>
                                  <a:pt x="191284" y="6116919"/>
                                </a:cubicBezTo>
                                <a:cubicBezTo>
                                  <a:pt x="191284" y="6070084"/>
                                  <a:pt x="229252" y="6032116"/>
                                  <a:pt x="276087" y="6032116"/>
                                </a:cubicBezTo>
                                <a:close/>
                                <a:moveTo>
                                  <a:pt x="12192000" y="5809902"/>
                                </a:moveTo>
                                <a:lnTo>
                                  <a:pt x="12192000" y="5972712"/>
                                </a:lnTo>
                                <a:lnTo>
                                  <a:pt x="12175821" y="5969446"/>
                                </a:lnTo>
                                <a:cubicBezTo>
                                  <a:pt x="12145384" y="5956572"/>
                                  <a:pt x="12124027" y="5926433"/>
                                  <a:pt x="12124027" y="5891307"/>
                                </a:cubicBezTo>
                                <a:cubicBezTo>
                                  <a:pt x="12124027" y="5856181"/>
                                  <a:pt x="12145384" y="5826042"/>
                                  <a:pt x="12175821" y="5813169"/>
                                </a:cubicBezTo>
                                <a:close/>
                                <a:moveTo>
                                  <a:pt x="11816547" y="5806504"/>
                                </a:moveTo>
                                <a:cubicBezTo>
                                  <a:pt x="11863382" y="5806504"/>
                                  <a:pt x="11901350" y="5844472"/>
                                  <a:pt x="11901350" y="5891307"/>
                                </a:cubicBezTo>
                                <a:cubicBezTo>
                                  <a:pt x="11901350" y="5938142"/>
                                  <a:pt x="11863382" y="5976110"/>
                                  <a:pt x="11816547" y="5976110"/>
                                </a:cubicBezTo>
                                <a:cubicBezTo>
                                  <a:pt x="11769712" y="5976110"/>
                                  <a:pt x="11731744" y="5938142"/>
                                  <a:pt x="11731744" y="5891307"/>
                                </a:cubicBezTo>
                                <a:cubicBezTo>
                                  <a:pt x="11731744" y="5844472"/>
                                  <a:pt x="11769712" y="5806504"/>
                                  <a:pt x="11816547" y="5806504"/>
                                </a:cubicBezTo>
                                <a:close/>
                                <a:moveTo>
                                  <a:pt x="11424269" y="5806504"/>
                                </a:moveTo>
                                <a:cubicBezTo>
                                  <a:pt x="11471104" y="5806504"/>
                                  <a:pt x="11509072" y="5844472"/>
                                  <a:pt x="11509072" y="5891307"/>
                                </a:cubicBezTo>
                                <a:cubicBezTo>
                                  <a:pt x="11509072" y="5938142"/>
                                  <a:pt x="11471104" y="5976110"/>
                                  <a:pt x="11424269" y="5976110"/>
                                </a:cubicBezTo>
                                <a:cubicBezTo>
                                  <a:pt x="11377434" y="5976110"/>
                                  <a:pt x="11339466" y="5938142"/>
                                  <a:pt x="11339466" y="5891307"/>
                                </a:cubicBezTo>
                                <a:cubicBezTo>
                                  <a:pt x="11339466" y="5844472"/>
                                  <a:pt x="11377434" y="5806504"/>
                                  <a:pt x="11424269" y="5806504"/>
                                </a:cubicBezTo>
                                <a:close/>
                                <a:moveTo>
                                  <a:pt x="11031991" y="5806504"/>
                                </a:moveTo>
                                <a:cubicBezTo>
                                  <a:pt x="11078826" y="5806504"/>
                                  <a:pt x="11116794" y="5844472"/>
                                  <a:pt x="11116794" y="5891307"/>
                                </a:cubicBezTo>
                                <a:cubicBezTo>
                                  <a:pt x="11116794" y="5938142"/>
                                  <a:pt x="11078826" y="5976110"/>
                                  <a:pt x="11031991" y="5976110"/>
                                </a:cubicBezTo>
                                <a:cubicBezTo>
                                  <a:pt x="10985156" y="5976110"/>
                                  <a:pt x="10947188" y="5938142"/>
                                  <a:pt x="10947188" y="5891307"/>
                                </a:cubicBezTo>
                                <a:cubicBezTo>
                                  <a:pt x="10947188" y="5844472"/>
                                  <a:pt x="10985156" y="5806504"/>
                                  <a:pt x="11031991" y="5806504"/>
                                </a:cubicBezTo>
                                <a:close/>
                                <a:moveTo>
                                  <a:pt x="10639713" y="5806504"/>
                                </a:moveTo>
                                <a:cubicBezTo>
                                  <a:pt x="10686548" y="5806504"/>
                                  <a:pt x="10724516" y="5844472"/>
                                  <a:pt x="10724516" y="5891307"/>
                                </a:cubicBezTo>
                                <a:cubicBezTo>
                                  <a:pt x="10724516" y="5938142"/>
                                  <a:pt x="10686548" y="5976110"/>
                                  <a:pt x="10639713" y="5976110"/>
                                </a:cubicBezTo>
                                <a:cubicBezTo>
                                  <a:pt x="10592878" y="5976110"/>
                                  <a:pt x="10554910" y="5938142"/>
                                  <a:pt x="10554910" y="5891307"/>
                                </a:cubicBezTo>
                                <a:cubicBezTo>
                                  <a:pt x="10554910" y="5844472"/>
                                  <a:pt x="10592878" y="5806504"/>
                                  <a:pt x="10639713" y="5806504"/>
                                </a:cubicBezTo>
                                <a:close/>
                                <a:moveTo>
                                  <a:pt x="10247435" y="5806504"/>
                                </a:moveTo>
                                <a:cubicBezTo>
                                  <a:pt x="10294270" y="5806504"/>
                                  <a:pt x="10332238" y="5844472"/>
                                  <a:pt x="10332238" y="5891307"/>
                                </a:cubicBezTo>
                                <a:cubicBezTo>
                                  <a:pt x="10332238" y="5938142"/>
                                  <a:pt x="10294270" y="5976110"/>
                                  <a:pt x="10247435" y="5976110"/>
                                </a:cubicBezTo>
                                <a:cubicBezTo>
                                  <a:pt x="10200600" y="5976110"/>
                                  <a:pt x="10162632" y="5938142"/>
                                  <a:pt x="10162632" y="5891307"/>
                                </a:cubicBezTo>
                                <a:cubicBezTo>
                                  <a:pt x="10162632" y="5844472"/>
                                  <a:pt x="10200600" y="5806504"/>
                                  <a:pt x="10247435" y="5806504"/>
                                </a:cubicBezTo>
                                <a:close/>
                                <a:moveTo>
                                  <a:pt x="9855157" y="5806504"/>
                                </a:moveTo>
                                <a:cubicBezTo>
                                  <a:pt x="9901992" y="5806504"/>
                                  <a:pt x="9939960" y="5844472"/>
                                  <a:pt x="9939960" y="5891307"/>
                                </a:cubicBezTo>
                                <a:cubicBezTo>
                                  <a:pt x="9939960" y="5938142"/>
                                  <a:pt x="9901992" y="5976110"/>
                                  <a:pt x="9855157" y="5976110"/>
                                </a:cubicBezTo>
                                <a:cubicBezTo>
                                  <a:pt x="9808322" y="5976110"/>
                                  <a:pt x="9770354" y="5938142"/>
                                  <a:pt x="9770354" y="5891307"/>
                                </a:cubicBezTo>
                                <a:cubicBezTo>
                                  <a:pt x="9770354" y="5844472"/>
                                  <a:pt x="9808322" y="5806504"/>
                                  <a:pt x="9855157" y="5806504"/>
                                </a:cubicBezTo>
                                <a:close/>
                                <a:moveTo>
                                  <a:pt x="9462879" y="5806504"/>
                                </a:moveTo>
                                <a:cubicBezTo>
                                  <a:pt x="9509714" y="5806504"/>
                                  <a:pt x="9547682" y="5844472"/>
                                  <a:pt x="9547682" y="5891307"/>
                                </a:cubicBezTo>
                                <a:cubicBezTo>
                                  <a:pt x="9547682" y="5938142"/>
                                  <a:pt x="9509714" y="5976110"/>
                                  <a:pt x="9462879" y="5976110"/>
                                </a:cubicBezTo>
                                <a:cubicBezTo>
                                  <a:pt x="9416044" y="5976110"/>
                                  <a:pt x="9378076" y="5938142"/>
                                  <a:pt x="9378076" y="5891307"/>
                                </a:cubicBezTo>
                                <a:cubicBezTo>
                                  <a:pt x="9378076" y="5844472"/>
                                  <a:pt x="9416044" y="5806504"/>
                                  <a:pt x="9462879" y="5806504"/>
                                </a:cubicBezTo>
                                <a:close/>
                                <a:moveTo>
                                  <a:pt x="9070601" y="5806504"/>
                                </a:moveTo>
                                <a:cubicBezTo>
                                  <a:pt x="9117436" y="5806504"/>
                                  <a:pt x="9155404" y="5844472"/>
                                  <a:pt x="9155404" y="5891307"/>
                                </a:cubicBezTo>
                                <a:cubicBezTo>
                                  <a:pt x="9155404" y="5938142"/>
                                  <a:pt x="9117436" y="5976110"/>
                                  <a:pt x="9070601" y="5976110"/>
                                </a:cubicBezTo>
                                <a:cubicBezTo>
                                  <a:pt x="9023766" y="5976110"/>
                                  <a:pt x="8985798" y="5938142"/>
                                  <a:pt x="8985798" y="5891307"/>
                                </a:cubicBezTo>
                                <a:cubicBezTo>
                                  <a:pt x="8985798" y="5844472"/>
                                  <a:pt x="9023766" y="5806504"/>
                                  <a:pt x="9070601" y="5806504"/>
                                </a:cubicBezTo>
                                <a:close/>
                                <a:moveTo>
                                  <a:pt x="8678323" y="5806504"/>
                                </a:moveTo>
                                <a:cubicBezTo>
                                  <a:pt x="8725158" y="5806504"/>
                                  <a:pt x="8763126" y="5844472"/>
                                  <a:pt x="8763126" y="5891307"/>
                                </a:cubicBezTo>
                                <a:cubicBezTo>
                                  <a:pt x="8763126" y="5938142"/>
                                  <a:pt x="8725158" y="5976110"/>
                                  <a:pt x="8678323" y="5976110"/>
                                </a:cubicBezTo>
                                <a:cubicBezTo>
                                  <a:pt x="8631488" y="5976110"/>
                                  <a:pt x="8593520" y="5938142"/>
                                  <a:pt x="8593520" y="5891307"/>
                                </a:cubicBezTo>
                                <a:cubicBezTo>
                                  <a:pt x="8593520" y="5844472"/>
                                  <a:pt x="8631488" y="5806504"/>
                                  <a:pt x="8678323" y="5806504"/>
                                </a:cubicBezTo>
                                <a:close/>
                                <a:moveTo>
                                  <a:pt x="8286045" y="5806504"/>
                                </a:moveTo>
                                <a:cubicBezTo>
                                  <a:pt x="8332880" y="5806504"/>
                                  <a:pt x="8370848" y="5844472"/>
                                  <a:pt x="8370848" y="5891307"/>
                                </a:cubicBezTo>
                                <a:cubicBezTo>
                                  <a:pt x="8370848" y="5938142"/>
                                  <a:pt x="8332880" y="5976110"/>
                                  <a:pt x="8286045" y="5976110"/>
                                </a:cubicBezTo>
                                <a:cubicBezTo>
                                  <a:pt x="8239210" y="5976110"/>
                                  <a:pt x="8201242" y="5938142"/>
                                  <a:pt x="8201242" y="5891307"/>
                                </a:cubicBezTo>
                                <a:cubicBezTo>
                                  <a:pt x="8201242" y="5844472"/>
                                  <a:pt x="8239210" y="5806504"/>
                                  <a:pt x="8286045" y="5806504"/>
                                </a:cubicBezTo>
                                <a:close/>
                                <a:moveTo>
                                  <a:pt x="7893767" y="5806504"/>
                                </a:moveTo>
                                <a:cubicBezTo>
                                  <a:pt x="7940602" y="5806504"/>
                                  <a:pt x="7978570" y="5844472"/>
                                  <a:pt x="7978570" y="5891307"/>
                                </a:cubicBezTo>
                                <a:cubicBezTo>
                                  <a:pt x="7978570" y="5938142"/>
                                  <a:pt x="7940602" y="5976110"/>
                                  <a:pt x="7893767" y="5976110"/>
                                </a:cubicBezTo>
                                <a:cubicBezTo>
                                  <a:pt x="7846932" y="5976110"/>
                                  <a:pt x="7808964" y="5938142"/>
                                  <a:pt x="7808964" y="5891307"/>
                                </a:cubicBezTo>
                                <a:cubicBezTo>
                                  <a:pt x="7808964" y="5844472"/>
                                  <a:pt x="7846932" y="5806504"/>
                                  <a:pt x="7893767" y="5806504"/>
                                </a:cubicBezTo>
                                <a:close/>
                                <a:moveTo>
                                  <a:pt x="7501489" y="5806504"/>
                                </a:moveTo>
                                <a:cubicBezTo>
                                  <a:pt x="7548324" y="5806504"/>
                                  <a:pt x="7586292" y="5844472"/>
                                  <a:pt x="7586292" y="5891307"/>
                                </a:cubicBezTo>
                                <a:cubicBezTo>
                                  <a:pt x="7586292" y="5938142"/>
                                  <a:pt x="7548324" y="5976110"/>
                                  <a:pt x="7501489" y="5976110"/>
                                </a:cubicBezTo>
                                <a:cubicBezTo>
                                  <a:pt x="7454654" y="5976110"/>
                                  <a:pt x="7416686" y="5938142"/>
                                  <a:pt x="7416686" y="5891307"/>
                                </a:cubicBezTo>
                                <a:cubicBezTo>
                                  <a:pt x="7416686" y="5844472"/>
                                  <a:pt x="7454654" y="5806504"/>
                                  <a:pt x="7501489" y="5806504"/>
                                </a:cubicBezTo>
                                <a:close/>
                                <a:moveTo>
                                  <a:pt x="7109211" y="5806504"/>
                                </a:moveTo>
                                <a:cubicBezTo>
                                  <a:pt x="7156046" y="5806504"/>
                                  <a:pt x="7194014" y="5844472"/>
                                  <a:pt x="7194014" y="5891307"/>
                                </a:cubicBezTo>
                                <a:cubicBezTo>
                                  <a:pt x="7194014" y="5938142"/>
                                  <a:pt x="7156046" y="5976110"/>
                                  <a:pt x="7109211" y="5976110"/>
                                </a:cubicBezTo>
                                <a:cubicBezTo>
                                  <a:pt x="7062376" y="5976110"/>
                                  <a:pt x="7024408" y="5938142"/>
                                  <a:pt x="7024408" y="5891307"/>
                                </a:cubicBezTo>
                                <a:cubicBezTo>
                                  <a:pt x="7024408" y="5844472"/>
                                  <a:pt x="7062376" y="5806504"/>
                                  <a:pt x="7109211" y="5806504"/>
                                </a:cubicBezTo>
                                <a:close/>
                                <a:moveTo>
                                  <a:pt x="6716933" y="5806504"/>
                                </a:moveTo>
                                <a:cubicBezTo>
                                  <a:pt x="6763768" y="5806504"/>
                                  <a:pt x="6801736" y="5844472"/>
                                  <a:pt x="6801736" y="5891307"/>
                                </a:cubicBezTo>
                                <a:cubicBezTo>
                                  <a:pt x="6801736" y="5938142"/>
                                  <a:pt x="6763768" y="5976110"/>
                                  <a:pt x="6716933" y="5976110"/>
                                </a:cubicBezTo>
                                <a:cubicBezTo>
                                  <a:pt x="6670098" y="5976110"/>
                                  <a:pt x="6632130" y="5938142"/>
                                  <a:pt x="6632130" y="5891307"/>
                                </a:cubicBezTo>
                                <a:cubicBezTo>
                                  <a:pt x="6632130" y="5844472"/>
                                  <a:pt x="6670098" y="5806504"/>
                                  <a:pt x="6716933" y="5806504"/>
                                </a:cubicBezTo>
                                <a:close/>
                                <a:moveTo>
                                  <a:pt x="6324655" y="5806504"/>
                                </a:moveTo>
                                <a:cubicBezTo>
                                  <a:pt x="6371490" y="5806504"/>
                                  <a:pt x="6409459" y="5844472"/>
                                  <a:pt x="6409459" y="5891307"/>
                                </a:cubicBezTo>
                                <a:cubicBezTo>
                                  <a:pt x="6409459" y="5938142"/>
                                  <a:pt x="6371490" y="5976110"/>
                                  <a:pt x="6324655" y="5976110"/>
                                </a:cubicBezTo>
                                <a:cubicBezTo>
                                  <a:pt x="6277820" y="5976110"/>
                                  <a:pt x="6239852" y="5938142"/>
                                  <a:pt x="6239852" y="5891307"/>
                                </a:cubicBezTo>
                                <a:cubicBezTo>
                                  <a:pt x="6239852" y="5844472"/>
                                  <a:pt x="6277820" y="5806504"/>
                                  <a:pt x="6324655" y="5806504"/>
                                </a:cubicBezTo>
                                <a:close/>
                                <a:moveTo>
                                  <a:pt x="5932381" y="5806504"/>
                                </a:moveTo>
                                <a:cubicBezTo>
                                  <a:pt x="5979215" y="5806504"/>
                                  <a:pt x="6017182" y="5844472"/>
                                  <a:pt x="6017182" y="5891307"/>
                                </a:cubicBezTo>
                                <a:cubicBezTo>
                                  <a:pt x="6017182" y="5938142"/>
                                  <a:pt x="5979215" y="5976110"/>
                                  <a:pt x="5932381" y="5976110"/>
                                </a:cubicBezTo>
                                <a:cubicBezTo>
                                  <a:pt x="5885544" y="5976110"/>
                                  <a:pt x="5847575" y="5938142"/>
                                  <a:pt x="5847575" y="5891307"/>
                                </a:cubicBezTo>
                                <a:cubicBezTo>
                                  <a:pt x="5847575" y="5844472"/>
                                  <a:pt x="5885544" y="5806504"/>
                                  <a:pt x="5932381" y="5806504"/>
                                </a:cubicBezTo>
                                <a:close/>
                                <a:moveTo>
                                  <a:pt x="5540103" y="5806504"/>
                                </a:moveTo>
                                <a:cubicBezTo>
                                  <a:pt x="5586938" y="5806504"/>
                                  <a:pt x="5624904" y="5844472"/>
                                  <a:pt x="5624904" y="5891307"/>
                                </a:cubicBezTo>
                                <a:cubicBezTo>
                                  <a:pt x="5624904" y="5938142"/>
                                  <a:pt x="5586938" y="5976110"/>
                                  <a:pt x="5540103" y="5976110"/>
                                </a:cubicBezTo>
                                <a:cubicBezTo>
                                  <a:pt x="5493265" y="5976110"/>
                                  <a:pt x="5455300" y="5938142"/>
                                  <a:pt x="5455300" y="5891307"/>
                                </a:cubicBezTo>
                                <a:cubicBezTo>
                                  <a:pt x="5455300" y="5844472"/>
                                  <a:pt x="5493265" y="5806504"/>
                                  <a:pt x="5540103" y="5806504"/>
                                </a:cubicBezTo>
                                <a:close/>
                                <a:moveTo>
                                  <a:pt x="5147824" y="5806504"/>
                                </a:moveTo>
                                <a:cubicBezTo>
                                  <a:pt x="5194659" y="5806504"/>
                                  <a:pt x="5232628" y="5844472"/>
                                  <a:pt x="5232628" y="5891307"/>
                                </a:cubicBezTo>
                                <a:cubicBezTo>
                                  <a:pt x="5232628" y="5938142"/>
                                  <a:pt x="5194659" y="5976110"/>
                                  <a:pt x="5147824" y="5976110"/>
                                </a:cubicBezTo>
                                <a:cubicBezTo>
                                  <a:pt x="5100989" y="5976110"/>
                                  <a:pt x="5063022" y="5938142"/>
                                  <a:pt x="5063022" y="5891307"/>
                                </a:cubicBezTo>
                                <a:cubicBezTo>
                                  <a:pt x="5063022" y="5844472"/>
                                  <a:pt x="5100989" y="5806504"/>
                                  <a:pt x="5147824" y="5806504"/>
                                </a:cubicBezTo>
                                <a:close/>
                                <a:moveTo>
                                  <a:pt x="4755545" y="5806504"/>
                                </a:moveTo>
                                <a:cubicBezTo>
                                  <a:pt x="4802381" y="5806504"/>
                                  <a:pt x="4840350" y="5844472"/>
                                  <a:pt x="4840350" y="5891307"/>
                                </a:cubicBezTo>
                                <a:cubicBezTo>
                                  <a:pt x="4840350" y="5938142"/>
                                  <a:pt x="4802381" y="5976110"/>
                                  <a:pt x="4755545" y="5976110"/>
                                </a:cubicBezTo>
                                <a:cubicBezTo>
                                  <a:pt x="4708709" y="5976110"/>
                                  <a:pt x="4670745" y="5938142"/>
                                  <a:pt x="4670745" y="5891307"/>
                                </a:cubicBezTo>
                                <a:cubicBezTo>
                                  <a:pt x="4670745" y="5844472"/>
                                  <a:pt x="4708709" y="5806504"/>
                                  <a:pt x="4755545" y="5806504"/>
                                </a:cubicBezTo>
                                <a:close/>
                                <a:moveTo>
                                  <a:pt x="4363267" y="5806504"/>
                                </a:moveTo>
                                <a:cubicBezTo>
                                  <a:pt x="4410106" y="5806504"/>
                                  <a:pt x="4448071" y="5844472"/>
                                  <a:pt x="4448071" y="5891307"/>
                                </a:cubicBezTo>
                                <a:cubicBezTo>
                                  <a:pt x="4448071" y="5938142"/>
                                  <a:pt x="4410106" y="5976110"/>
                                  <a:pt x="4363267" y="5976110"/>
                                </a:cubicBezTo>
                                <a:cubicBezTo>
                                  <a:pt x="4316434" y="5976110"/>
                                  <a:pt x="4278468" y="5938142"/>
                                  <a:pt x="4278468" y="5891307"/>
                                </a:cubicBezTo>
                                <a:cubicBezTo>
                                  <a:pt x="4278468" y="5844472"/>
                                  <a:pt x="4316434" y="5806504"/>
                                  <a:pt x="4363267" y="5806504"/>
                                </a:cubicBezTo>
                                <a:close/>
                                <a:moveTo>
                                  <a:pt x="3970992" y="5806504"/>
                                </a:moveTo>
                                <a:cubicBezTo>
                                  <a:pt x="4017827" y="5806504"/>
                                  <a:pt x="4055794" y="5844472"/>
                                  <a:pt x="4055794" y="5891307"/>
                                </a:cubicBezTo>
                                <a:cubicBezTo>
                                  <a:pt x="4055794" y="5938142"/>
                                  <a:pt x="4017827" y="5976110"/>
                                  <a:pt x="3970992" y="5976110"/>
                                </a:cubicBezTo>
                                <a:cubicBezTo>
                                  <a:pt x="3924156" y="5976110"/>
                                  <a:pt x="3886190" y="5938142"/>
                                  <a:pt x="3886190" y="5891307"/>
                                </a:cubicBezTo>
                                <a:cubicBezTo>
                                  <a:pt x="3886190" y="5844472"/>
                                  <a:pt x="3924156" y="5806504"/>
                                  <a:pt x="3970992" y="5806504"/>
                                </a:cubicBezTo>
                                <a:close/>
                                <a:moveTo>
                                  <a:pt x="3578714" y="5806504"/>
                                </a:moveTo>
                                <a:cubicBezTo>
                                  <a:pt x="3625549" y="5806504"/>
                                  <a:pt x="3663518" y="5844472"/>
                                  <a:pt x="3663518" y="5891307"/>
                                </a:cubicBezTo>
                                <a:cubicBezTo>
                                  <a:pt x="3663518" y="5938142"/>
                                  <a:pt x="3625549" y="5976110"/>
                                  <a:pt x="3578714" y="5976110"/>
                                </a:cubicBezTo>
                                <a:cubicBezTo>
                                  <a:pt x="3531880" y="5976110"/>
                                  <a:pt x="3493911" y="5938142"/>
                                  <a:pt x="3493911" y="5891307"/>
                                </a:cubicBezTo>
                                <a:cubicBezTo>
                                  <a:pt x="3493911" y="5844472"/>
                                  <a:pt x="3531880" y="5806504"/>
                                  <a:pt x="3578714" y="5806504"/>
                                </a:cubicBezTo>
                                <a:close/>
                                <a:moveTo>
                                  <a:pt x="3186437" y="5806504"/>
                                </a:moveTo>
                                <a:cubicBezTo>
                                  <a:pt x="3233272" y="5806504"/>
                                  <a:pt x="3271240" y="5844472"/>
                                  <a:pt x="3271240" y="5891307"/>
                                </a:cubicBezTo>
                                <a:cubicBezTo>
                                  <a:pt x="3271240" y="5938142"/>
                                  <a:pt x="3233272" y="5976110"/>
                                  <a:pt x="3186437" y="5976110"/>
                                </a:cubicBezTo>
                                <a:cubicBezTo>
                                  <a:pt x="3139602" y="5976110"/>
                                  <a:pt x="3101634" y="5938142"/>
                                  <a:pt x="3101634" y="5891307"/>
                                </a:cubicBezTo>
                                <a:cubicBezTo>
                                  <a:pt x="3101634" y="5844472"/>
                                  <a:pt x="3139602" y="5806504"/>
                                  <a:pt x="3186437" y="5806504"/>
                                </a:cubicBezTo>
                                <a:close/>
                                <a:moveTo>
                                  <a:pt x="2794159" y="5806504"/>
                                </a:moveTo>
                                <a:cubicBezTo>
                                  <a:pt x="2840994" y="5806504"/>
                                  <a:pt x="2878962" y="5844472"/>
                                  <a:pt x="2878962" y="5891307"/>
                                </a:cubicBezTo>
                                <a:cubicBezTo>
                                  <a:pt x="2878962" y="5938142"/>
                                  <a:pt x="2840994" y="5976110"/>
                                  <a:pt x="2794159" y="5976110"/>
                                </a:cubicBezTo>
                                <a:cubicBezTo>
                                  <a:pt x="2747324" y="5976110"/>
                                  <a:pt x="2709356" y="5938142"/>
                                  <a:pt x="2709356" y="5891307"/>
                                </a:cubicBezTo>
                                <a:cubicBezTo>
                                  <a:pt x="2709356" y="5844472"/>
                                  <a:pt x="2747324" y="5806504"/>
                                  <a:pt x="2794159" y="5806504"/>
                                </a:cubicBezTo>
                                <a:close/>
                                <a:moveTo>
                                  <a:pt x="2401881" y="5806504"/>
                                </a:moveTo>
                                <a:cubicBezTo>
                                  <a:pt x="2448716" y="5806504"/>
                                  <a:pt x="2486684" y="5844472"/>
                                  <a:pt x="2486684" y="5891307"/>
                                </a:cubicBezTo>
                                <a:cubicBezTo>
                                  <a:pt x="2486684" y="5938142"/>
                                  <a:pt x="2448716" y="5976110"/>
                                  <a:pt x="2401881" y="5976110"/>
                                </a:cubicBezTo>
                                <a:cubicBezTo>
                                  <a:pt x="2355046" y="5976110"/>
                                  <a:pt x="2317078" y="5938142"/>
                                  <a:pt x="2317078" y="5891307"/>
                                </a:cubicBezTo>
                                <a:cubicBezTo>
                                  <a:pt x="2317078" y="5844472"/>
                                  <a:pt x="2355046" y="5806504"/>
                                  <a:pt x="2401881" y="5806504"/>
                                </a:cubicBezTo>
                                <a:close/>
                                <a:moveTo>
                                  <a:pt x="2009602" y="5806504"/>
                                </a:moveTo>
                                <a:cubicBezTo>
                                  <a:pt x="2056437" y="5806504"/>
                                  <a:pt x="2094405" y="5844472"/>
                                  <a:pt x="2094405" y="5891307"/>
                                </a:cubicBezTo>
                                <a:cubicBezTo>
                                  <a:pt x="2094405" y="5938142"/>
                                  <a:pt x="2056437" y="5976110"/>
                                  <a:pt x="2009602" y="5976110"/>
                                </a:cubicBezTo>
                                <a:cubicBezTo>
                                  <a:pt x="1962767" y="5976110"/>
                                  <a:pt x="1924799" y="5938142"/>
                                  <a:pt x="1924799" y="5891307"/>
                                </a:cubicBezTo>
                                <a:cubicBezTo>
                                  <a:pt x="1924799" y="5844472"/>
                                  <a:pt x="1962767" y="5806504"/>
                                  <a:pt x="2009602" y="5806504"/>
                                </a:cubicBezTo>
                                <a:close/>
                                <a:moveTo>
                                  <a:pt x="1617324" y="5806504"/>
                                </a:moveTo>
                                <a:cubicBezTo>
                                  <a:pt x="1664159" y="5806504"/>
                                  <a:pt x="1702127" y="5844472"/>
                                  <a:pt x="1702127" y="5891307"/>
                                </a:cubicBezTo>
                                <a:cubicBezTo>
                                  <a:pt x="1702127" y="5938142"/>
                                  <a:pt x="1664159" y="5976110"/>
                                  <a:pt x="1617324" y="5976110"/>
                                </a:cubicBezTo>
                                <a:cubicBezTo>
                                  <a:pt x="1570489" y="5976110"/>
                                  <a:pt x="1532521" y="5938142"/>
                                  <a:pt x="1532521" y="5891307"/>
                                </a:cubicBezTo>
                                <a:cubicBezTo>
                                  <a:pt x="1532521" y="5844472"/>
                                  <a:pt x="1570489" y="5806504"/>
                                  <a:pt x="1617324" y="5806504"/>
                                </a:cubicBezTo>
                                <a:close/>
                                <a:moveTo>
                                  <a:pt x="1225047" y="5806504"/>
                                </a:moveTo>
                                <a:cubicBezTo>
                                  <a:pt x="1271882" y="5806504"/>
                                  <a:pt x="1309850" y="5844472"/>
                                  <a:pt x="1309850" y="5891307"/>
                                </a:cubicBezTo>
                                <a:cubicBezTo>
                                  <a:pt x="1309850" y="5938142"/>
                                  <a:pt x="1271882" y="5976110"/>
                                  <a:pt x="1225047" y="5976110"/>
                                </a:cubicBezTo>
                                <a:cubicBezTo>
                                  <a:pt x="1178212" y="5976110"/>
                                  <a:pt x="1140244" y="5938142"/>
                                  <a:pt x="1140244" y="5891307"/>
                                </a:cubicBezTo>
                                <a:cubicBezTo>
                                  <a:pt x="1140244" y="5844472"/>
                                  <a:pt x="1178212" y="5806504"/>
                                  <a:pt x="1225047" y="5806504"/>
                                </a:cubicBezTo>
                                <a:close/>
                                <a:moveTo>
                                  <a:pt x="832769" y="5806504"/>
                                </a:moveTo>
                                <a:cubicBezTo>
                                  <a:pt x="879604" y="5806504"/>
                                  <a:pt x="917572" y="5844472"/>
                                  <a:pt x="917572" y="5891307"/>
                                </a:cubicBezTo>
                                <a:cubicBezTo>
                                  <a:pt x="917572" y="5938142"/>
                                  <a:pt x="879604" y="5976110"/>
                                  <a:pt x="832769" y="5976110"/>
                                </a:cubicBezTo>
                                <a:cubicBezTo>
                                  <a:pt x="785934" y="5976110"/>
                                  <a:pt x="747966" y="5938142"/>
                                  <a:pt x="747966" y="5891307"/>
                                </a:cubicBezTo>
                                <a:cubicBezTo>
                                  <a:pt x="747966" y="5844472"/>
                                  <a:pt x="785934" y="5806504"/>
                                  <a:pt x="832769" y="5806504"/>
                                </a:cubicBezTo>
                                <a:close/>
                                <a:moveTo>
                                  <a:pt x="440491" y="5806504"/>
                                </a:moveTo>
                                <a:cubicBezTo>
                                  <a:pt x="487326" y="5806504"/>
                                  <a:pt x="525294" y="5844472"/>
                                  <a:pt x="525294" y="5891307"/>
                                </a:cubicBezTo>
                                <a:cubicBezTo>
                                  <a:pt x="525294" y="5938142"/>
                                  <a:pt x="487326" y="5976110"/>
                                  <a:pt x="440491" y="5976110"/>
                                </a:cubicBezTo>
                                <a:cubicBezTo>
                                  <a:pt x="393656" y="5976110"/>
                                  <a:pt x="355688" y="5938142"/>
                                  <a:pt x="355688" y="5891307"/>
                                </a:cubicBezTo>
                                <a:cubicBezTo>
                                  <a:pt x="355688" y="5844472"/>
                                  <a:pt x="393656" y="5806504"/>
                                  <a:pt x="440491" y="5806504"/>
                                </a:cubicBezTo>
                                <a:close/>
                                <a:moveTo>
                                  <a:pt x="48214" y="5806504"/>
                                </a:moveTo>
                                <a:cubicBezTo>
                                  <a:pt x="95049" y="5806504"/>
                                  <a:pt x="133017" y="5844472"/>
                                  <a:pt x="133017" y="5891307"/>
                                </a:cubicBezTo>
                                <a:cubicBezTo>
                                  <a:pt x="133017" y="5938142"/>
                                  <a:pt x="95049" y="5976110"/>
                                  <a:pt x="48214" y="5976110"/>
                                </a:cubicBezTo>
                                <a:cubicBezTo>
                                  <a:pt x="36505" y="5976110"/>
                                  <a:pt x="25351" y="5973737"/>
                                  <a:pt x="15205" y="5969446"/>
                                </a:cubicBezTo>
                                <a:lnTo>
                                  <a:pt x="0" y="5959194"/>
                                </a:lnTo>
                                <a:lnTo>
                                  <a:pt x="0" y="5823420"/>
                                </a:lnTo>
                                <a:lnTo>
                                  <a:pt x="15205" y="5813169"/>
                                </a:lnTo>
                                <a:cubicBezTo>
                                  <a:pt x="25351" y="5808877"/>
                                  <a:pt x="36505" y="5806504"/>
                                  <a:pt x="48214" y="5806504"/>
                                </a:cubicBezTo>
                                <a:close/>
                                <a:moveTo>
                                  <a:pt x="12039941" y="5580892"/>
                                </a:moveTo>
                                <a:cubicBezTo>
                                  <a:pt x="12086776" y="5580892"/>
                                  <a:pt x="12124744" y="5618860"/>
                                  <a:pt x="12124744" y="5665695"/>
                                </a:cubicBezTo>
                                <a:cubicBezTo>
                                  <a:pt x="12124744" y="5712530"/>
                                  <a:pt x="12086776" y="5750498"/>
                                  <a:pt x="12039941" y="5750498"/>
                                </a:cubicBezTo>
                                <a:cubicBezTo>
                                  <a:pt x="11993106" y="5750498"/>
                                  <a:pt x="11955138" y="5712530"/>
                                  <a:pt x="11955138" y="5665695"/>
                                </a:cubicBezTo>
                                <a:cubicBezTo>
                                  <a:pt x="11955138" y="5618860"/>
                                  <a:pt x="11993106" y="5580892"/>
                                  <a:pt x="12039941" y="5580892"/>
                                </a:cubicBezTo>
                                <a:close/>
                                <a:moveTo>
                                  <a:pt x="11647663" y="5580892"/>
                                </a:moveTo>
                                <a:cubicBezTo>
                                  <a:pt x="11694498" y="5580892"/>
                                  <a:pt x="11732466" y="5618860"/>
                                  <a:pt x="11732466" y="5665695"/>
                                </a:cubicBezTo>
                                <a:cubicBezTo>
                                  <a:pt x="11732466" y="5712530"/>
                                  <a:pt x="11694498" y="5750498"/>
                                  <a:pt x="11647663" y="5750498"/>
                                </a:cubicBezTo>
                                <a:cubicBezTo>
                                  <a:pt x="11600828" y="5750498"/>
                                  <a:pt x="11562860" y="5712530"/>
                                  <a:pt x="11562860" y="5665695"/>
                                </a:cubicBezTo>
                                <a:cubicBezTo>
                                  <a:pt x="11562860" y="5618860"/>
                                  <a:pt x="11600828" y="5580892"/>
                                  <a:pt x="11647663" y="5580892"/>
                                </a:cubicBezTo>
                                <a:close/>
                                <a:moveTo>
                                  <a:pt x="11255385" y="5580892"/>
                                </a:moveTo>
                                <a:cubicBezTo>
                                  <a:pt x="11302220" y="5580892"/>
                                  <a:pt x="11340188" y="5618860"/>
                                  <a:pt x="11340188" y="5665695"/>
                                </a:cubicBezTo>
                                <a:cubicBezTo>
                                  <a:pt x="11340188" y="5712530"/>
                                  <a:pt x="11302220" y="5750498"/>
                                  <a:pt x="11255385" y="5750498"/>
                                </a:cubicBezTo>
                                <a:cubicBezTo>
                                  <a:pt x="11208550" y="5750498"/>
                                  <a:pt x="11170582" y="5712530"/>
                                  <a:pt x="11170582" y="5665695"/>
                                </a:cubicBezTo>
                                <a:cubicBezTo>
                                  <a:pt x="11170582" y="5618860"/>
                                  <a:pt x="11208550" y="5580892"/>
                                  <a:pt x="11255385" y="5580892"/>
                                </a:cubicBezTo>
                                <a:close/>
                                <a:moveTo>
                                  <a:pt x="10863107" y="5580892"/>
                                </a:moveTo>
                                <a:cubicBezTo>
                                  <a:pt x="10909942" y="5580892"/>
                                  <a:pt x="10947910" y="5618860"/>
                                  <a:pt x="10947910" y="5665695"/>
                                </a:cubicBezTo>
                                <a:cubicBezTo>
                                  <a:pt x="10947910" y="5712530"/>
                                  <a:pt x="10909942" y="5750498"/>
                                  <a:pt x="10863107" y="5750498"/>
                                </a:cubicBezTo>
                                <a:cubicBezTo>
                                  <a:pt x="10816272" y="5750498"/>
                                  <a:pt x="10778304" y="5712530"/>
                                  <a:pt x="10778304" y="5665695"/>
                                </a:cubicBezTo>
                                <a:cubicBezTo>
                                  <a:pt x="10778304" y="5618860"/>
                                  <a:pt x="10816272" y="5580892"/>
                                  <a:pt x="10863107" y="5580892"/>
                                </a:cubicBezTo>
                                <a:close/>
                                <a:moveTo>
                                  <a:pt x="10470829" y="5580892"/>
                                </a:moveTo>
                                <a:cubicBezTo>
                                  <a:pt x="10517664" y="5580892"/>
                                  <a:pt x="10555632" y="5618860"/>
                                  <a:pt x="10555632" y="5665695"/>
                                </a:cubicBezTo>
                                <a:cubicBezTo>
                                  <a:pt x="10555632" y="5712530"/>
                                  <a:pt x="10517664" y="5750498"/>
                                  <a:pt x="10470829" y="5750498"/>
                                </a:cubicBezTo>
                                <a:cubicBezTo>
                                  <a:pt x="10423994" y="5750498"/>
                                  <a:pt x="10386026" y="5712530"/>
                                  <a:pt x="10386026" y="5665695"/>
                                </a:cubicBezTo>
                                <a:cubicBezTo>
                                  <a:pt x="10386026" y="5618860"/>
                                  <a:pt x="10423994" y="5580892"/>
                                  <a:pt x="10470829" y="5580892"/>
                                </a:cubicBezTo>
                                <a:close/>
                                <a:moveTo>
                                  <a:pt x="10078551" y="5580892"/>
                                </a:moveTo>
                                <a:cubicBezTo>
                                  <a:pt x="10125386" y="5580892"/>
                                  <a:pt x="10163354" y="5618860"/>
                                  <a:pt x="10163354" y="5665695"/>
                                </a:cubicBezTo>
                                <a:cubicBezTo>
                                  <a:pt x="10163354" y="5712530"/>
                                  <a:pt x="10125386" y="5750498"/>
                                  <a:pt x="10078551" y="5750498"/>
                                </a:cubicBezTo>
                                <a:cubicBezTo>
                                  <a:pt x="10031716" y="5750498"/>
                                  <a:pt x="9993748" y="5712530"/>
                                  <a:pt x="9993748" y="5665695"/>
                                </a:cubicBezTo>
                                <a:cubicBezTo>
                                  <a:pt x="9993748" y="5618860"/>
                                  <a:pt x="10031716" y="5580892"/>
                                  <a:pt x="10078551" y="5580892"/>
                                </a:cubicBezTo>
                                <a:close/>
                                <a:moveTo>
                                  <a:pt x="9686273" y="5580892"/>
                                </a:moveTo>
                                <a:cubicBezTo>
                                  <a:pt x="9733108" y="5580892"/>
                                  <a:pt x="9771076" y="5618860"/>
                                  <a:pt x="9771076" y="5665695"/>
                                </a:cubicBezTo>
                                <a:cubicBezTo>
                                  <a:pt x="9771076" y="5712530"/>
                                  <a:pt x="9733108" y="5750498"/>
                                  <a:pt x="9686273" y="5750498"/>
                                </a:cubicBezTo>
                                <a:cubicBezTo>
                                  <a:pt x="9639438" y="5750498"/>
                                  <a:pt x="9601470" y="5712530"/>
                                  <a:pt x="9601470" y="5665695"/>
                                </a:cubicBezTo>
                                <a:cubicBezTo>
                                  <a:pt x="9601470" y="5618860"/>
                                  <a:pt x="9639438" y="5580892"/>
                                  <a:pt x="9686273" y="5580892"/>
                                </a:cubicBezTo>
                                <a:close/>
                                <a:moveTo>
                                  <a:pt x="9293995" y="5580892"/>
                                </a:moveTo>
                                <a:cubicBezTo>
                                  <a:pt x="9340830" y="5580892"/>
                                  <a:pt x="9378798" y="5618860"/>
                                  <a:pt x="9378798" y="5665695"/>
                                </a:cubicBezTo>
                                <a:cubicBezTo>
                                  <a:pt x="9378798" y="5712530"/>
                                  <a:pt x="9340830" y="5750498"/>
                                  <a:pt x="9293995" y="5750498"/>
                                </a:cubicBezTo>
                                <a:cubicBezTo>
                                  <a:pt x="9247160" y="5750498"/>
                                  <a:pt x="9209192" y="5712530"/>
                                  <a:pt x="9209192" y="5665695"/>
                                </a:cubicBezTo>
                                <a:cubicBezTo>
                                  <a:pt x="9209192" y="5618860"/>
                                  <a:pt x="9247160" y="5580892"/>
                                  <a:pt x="9293995" y="5580892"/>
                                </a:cubicBezTo>
                                <a:close/>
                                <a:moveTo>
                                  <a:pt x="8901717" y="5580892"/>
                                </a:moveTo>
                                <a:cubicBezTo>
                                  <a:pt x="8948552" y="5580892"/>
                                  <a:pt x="8986520" y="5618860"/>
                                  <a:pt x="8986520" y="5665695"/>
                                </a:cubicBezTo>
                                <a:cubicBezTo>
                                  <a:pt x="8986520" y="5712530"/>
                                  <a:pt x="8948552" y="5750498"/>
                                  <a:pt x="8901717" y="5750498"/>
                                </a:cubicBezTo>
                                <a:cubicBezTo>
                                  <a:pt x="8854882" y="5750498"/>
                                  <a:pt x="8816914" y="5712530"/>
                                  <a:pt x="8816914" y="5665695"/>
                                </a:cubicBezTo>
                                <a:cubicBezTo>
                                  <a:pt x="8816914" y="5618860"/>
                                  <a:pt x="8854882" y="5580892"/>
                                  <a:pt x="8901717" y="5580892"/>
                                </a:cubicBezTo>
                                <a:close/>
                                <a:moveTo>
                                  <a:pt x="8509439" y="5580892"/>
                                </a:moveTo>
                                <a:cubicBezTo>
                                  <a:pt x="8556274" y="5580892"/>
                                  <a:pt x="8594242" y="5618860"/>
                                  <a:pt x="8594242" y="5665695"/>
                                </a:cubicBezTo>
                                <a:cubicBezTo>
                                  <a:pt x="8594242" y="5712530"/>
                                  <a:pt x="8556274" y="5750498"/>
                                  <a:pt x="8509439" y="5750498"/>
                                </a:cubicBezTo>
                                <a:cubicBezTo>
                                  <a:pt x="8462604" y="5750498"/>
                                  <a:pt x="8424636" y="5712530"/>
                                  <a:pt x="8424636" y="5665695"/>
                                </a:cubicBezTo>
                                <a:cubicBezTo>
                                  <a:pt x="8424636" y="5618860"/>
                                  <a:pt x="8462604" y="5580892"/>
                                  <a:pt x="8509439" y="5580892"/>
                                </a:cubicBezTo>
                                <a:close/>
                                <a:moveTo>
                                  <a:pt x="8117161" y="5580892"/>
                                </a:moveTo>
                                <a:cubicBezTo>
                                  <a:pt x="8163996" y="5580892"/>
                                  <a:pt x="8201964" y="5618860"/>
                                  <a:pt x="8201964" y="5665695"/>
                                </a:cubicBezTo>
                                <a:cubicBezTo>
                                  <a:pt x="8201964" y="5712530"/>
                                  <a:pt x="8163996" y="5750498"/>
                                  <a:pt x="8117161" y="5750498"/>
                                </a:cubicBezTo>
                                <a:cubicBezTo>
                                  <a:pt x="8070326" y="5750498"/>
                                  <a:pt x="8032358" y="5712530"/>
                                  <a:pt x="8032358" y="5665695"/>
                                </a:cubicBezTo>
                                <a:cubicBezTo>
                                  <a:pt x="8032358" y="5618860"/>
                                  <a:pt x="8070326" y="5580892"/>
                                  <a:pt x="8117161" y="5580892"/>
                                </a:cubicBezTo>
                                <a:close/>
                                <a:moveTo>
                                  <a:pt x="7724883" y="5580892"/>
                                </a:moveTo>
                                <a:cubicBezTo>
                                  <a:pt x="7771718" y="5580892"/>
                                  <a:pt x="7809686" y="5618860"/>
                                  <a:pt x="7809686" y="5665695"/>
                                </a:cubicBezTo>
                                <a:cubicBezTo>
                                  <a:pt x="7809686" y="5712530"/>
                                  <a:pt x="7771718" y="5750498"/>
                                  <a:pt x="7724883" y="5750498"/>
                                </a:cubicBezTo>
                                <a:cubicBezTo>
                                  <a:pt x="7678048" y="5750498"/>
                                  <a:pt x="7640080" y="5712530"/>
                                  <a:pt x="7640080" y="5665695"/>
                                </a:cubicBezTo>
                                <a:cubicBezTo>
                                  <a:pt x="7640080" y="5618860"/>
                                  <a:pt x="7678048" y="5580892"/>
                                  <a:pt x="7724883" y="5580892"/>
                                </a:cubicBezTo>
                                <a:close/>
                                <a:moveTo>
                                  <a:pt x="7332605" y="5580892"/>
                                </a:moveTo>
                                <a:cubicBezTo>
                                  <a:pt x="7379440" y="5580892"/>
                                  <a:pt x="7417408" y="5618860"/>
                                  <a:pt x="7417408" y="5665695"/>
                                </a:cubicBezTo>
                                <a:cubicBezTo>
                                  <a:pt x="7417408" y="5712530"/>
                                  <a:pt x="7379440" y="5750498"/>
                                  <a:pt x="7332605" y="5750498"/>
                                </a:cubicBezTo>
                                <a:cubicBezTo>
                                  <a:pt x="7285770" y="5750498"/>
                                  <a:pt x="7247802" y="5712530"/>
                                  <a:pt x="7247802" y="5665695"/>
                                </a:cubicBezTo>
                                <a:cubicBezTo>
                                  <a:pt x="7247802" y="5618860"/>
                                  <a:pt x="7285770" y="5580892"/>
                                  <a:pt x="7332605" y="5580892"/>
                                </a:cubicBezTo>
                                <a:close/>
                                <a:moveTo>
                                  <a:pt x="6940327" y="5580892"/>
                                </a:moveTo>
                                <a:cubicBezTo>
                                  <a:pt x="6987162" y="5580892"/>
                                  <a:pt x="7025130" y="5618860"/>
                                  <a:pt x="7025130" y="5665695"/>
                                </a:cubicBezTo>
                                <a:cubicBezTo>
                                  <a:pt x="7025130" y="5712530"/>
                                  <a:pt x="6987162" y="5750498"/>
                                  <a:pt x="6940327" y="5750498"/>
                                </a:cubicBezTo>
                                <a:cubicBezTo>
                                  <a:pt x="6893492" y="5750498"/>
                                  <a:pt x="6855524" y="5712530"/>
                                  <a:pt x="6855524" y="5665695"/>
                                </a:cubicBezTo>
                                <a:cubicBezTo>
                                  <a:pt x="6855524" y="5618860"/>
                                  <a:pt x="6893492" y="5580892"/>
                                  <a:pt x="6940327" y="5580892"/>
                                </a:cubicBezTo>
                                <a:close/>
                                <a:moveTo>
                                  <a:pt x="6548049" y="5580892"/>
                                </a:moveTo>
                                <a:cubicBezTo>
                                  <a:pt x="6594885" y="5580892"/>
                                  <a:pt x="6632852" y="5618860"/>
                                  <a:pt x="6632852" y="5665695"/>
                                </a:cubicBezTo>
                                <a:cubicBezTo>
                                  <a:pt x="6632852" y="5712530"/>
                                  <a:pt x="6594885" y="5750498"/>
                                  <a:pt x="6548049" y="5750498"/>
                                </a:cubicBezTo>
                                <a:cubicBezTo>
                                  <a:pt x="6501214" y="5750498"/>
                                  <a:pt x="6463246" y="5712530"/>
                                  <a:pt x="6463246" y="5665695"/>
                                </a:cubicBezTo>
                                <a:cubicBezTo>
                                  <a:pt x="6463246" y="5618860"/>
                                  <a:pt x="6501214" y="5580892"/>
                                  <a:pt x="6548049" y="5580892"/>
                                </a:cubicBezTo>
                                <a:close/>
                                <a:moveTo>
                                  <a:pt x="6155772" y="5580892"/>
                                </a:moveTo>
                                <a:cubicBezTo>
                                  <a:pt x="6202606" y="5580892"/>
                                  <a:pt x="6240574" y="5618860"/>
                                  <a:pt x="6240574" y="5665695"/>
                                </a:cubicBezTo>
                                <a:cubicBezTo>
                                  <a:pt x="6240574" y="5712530"/>
                                  <a:pt x="6202606" y="5750498"/>
                                  <a:pt x="6155772" y="5750498"/>
                                </a:cubicBezTo>
                                <a:cubicBezTo>
                                  <a:pt x="6108937" y="5750498"/>
                                  <a:pt x="6070969" y="5712530"/>
                                  <a:pt x="6070969" y="5665695"/>
                                </a:cubicBezTo>
                                <a:cubicBezTo>
                                  <a:pt x="6070969" y="5618860"/>
                                  <a:pt x="6108937" y="5580892"/>
                                  <a:pt x="6155772" y="5580892"/>
                                </a:cubicBezTo>
                                <a:close/>
                                <a:moveTo>
                                  <a:pt x="5763496" y="5580892"/>
                                </a:moveTo>
                                <a:cubicBezTo>
                                  <a:pt x="5810330" y="5580892"/>
                                  <a:pt x="5848298" y="5618860"/>
                                  <a:pt x="5848298" y="5665695"/>
                                </a:cubicBezTo>
                                <a:cubicBezTo>
                                  <a:pt x="5848298" y="5712530"/>
                                  <a:pt x="5810330" y="5750498"/>
                                  <a:pt x="5763496" y="5750498"/>
                                </a:cubicBezTo>
                                <a:cubicBezTo>
                                  <a:pt x="5716661" y="5750498"/>
                                  <a:pt x="5678694" y="5712530"/>
                                  <a:pt x="5678694" y="5665695"/>
                                </a:cubicBezTo>
                                <a:cubicBezTo>
                                  <a:pt x="5678694" y="5618860"/>
                                  <a:pt x="5716661" y="5580892"/>
                                  <a:pt x="5763496" y="5580892"/>
                                </a:cubicBezTo>
                                <a:close/>
                                <a:moveTo>
                                  <a:pt x="5371217" y="5580892"/>
                                </a:moveTo>
                                <a:cubicBezTo>
                                  <a:pt x="5418051" y="5580892"/>
                                  <a:pt x="5456021" y="5618860"/>
                                  <a:pt x="5456021" y="5665695"/>
                                </a:cubicBezTo>
                                <a:cubicBezTo>
                                  <a:pt x="5456021" y="5712530"/>
                                  <a:pt x="5418051" y="5750498"/>
                                  <a:pt x="5371217" y="5750498"/>
                                </a:cubicBezTo>
                                <a:cubicBezTo>
                                  <a:pt x="5324382" y="5750498"/>
                                  <a:pt x="5286415" y="5712530"/>
                                  <a:pt x="5286415" y="5665695"/>
                                </a:cubicBezTo>
                                <a:cubicBezTo>
                                  <a:pt x="5286415" y="5618860"/>
                                  <a:pt x="5324382" y="5580892"/>
                                  <a:pt x="5371217" y="5580892"/>
                                </a:cubicBezTo>
                                <a:close/>
                                <a:moveTo>
                                  <a:pt x="4978939" y="5580892"/>
                                </a:moveTo>
                                <a:cubicBezTo>
                                  <a:pt x="5025774" y="5580892"/>
                                  <a:pt x="5063742" y="5618860"/>
                                  <a:pt x="5063742" y="5665695"/>
                                </a:cubicBezTo>
                                <a:cubicBezTo>
                                  <a:pt x="5063742" y="5712530"/>
                                  <a:pt x="5025774" y="5750498"/>
                                  <a:pt x="4978939" y="5750498"/>
                                </a:cubicBezTo>
                                <a:cubicBezTo>
                                  <a:pt x="4932103" y="5750498"/>
                                  <a:pt x="4894138" y="5712530"/>
                                  <a:pt x="4894138" y="5665695"/>
                                </a:cubicBezTo>
                                <a:cubicBezTo>
                                  <a:pt x="4894138" y="5618860"/>
                                  <a:pt x="4932103" y="5580892"/>
                                  <a:pt x="4978939" y="5580892"/>
                                </a:cubicBezTo>
                                <a:close/>
                                <a:moveTo>
                                  <a:pt x="4586664" y="5580892"/>
                                </a:moveTo>
                                <a:cubicBezTo>
                                  <a:pt x="4633498" y="5580892"/>
                                  <a:pt x="4671466" y="5618860"/>
                                  <a:pt x="4671466" y="5665695"/>
                                </a:cubicBezTo>
                                <a:cubicBezTo>
                                  <a:pt x="4671466" y="5712530"/>
                                  <a:pt x="4633498" y="5750498"/>
                                  <a:pt x="4586664" y="5750498"/>
                                </a:cubicBezTo>
                                <a:cubicBezTo>
                                  <a:pt x="4539825" y="5750498"/>
                                  <a:pt x="4501858" y="5712530"/>
                                  <a:pt x="4501858" y="5665695"/>
                                </a:cubicBezTo>
                                <a:cubicBezTo>
                                  <a:pt x="4501858" y="5618860"/>
                                  <a:pt x="4539825" y="5580892"/>
                                  <a:pt x="4586664" y="5580892"/>
                                </a:cubicBezTo>
                                <a:close/>
                                <a:moveTo>
                                  <a:pt x="4194384" y="5580892"/>
                                </a:moveTo>
                                <a:cubicBezTo>
                                  <a:pt x="4241217" y="5580892"/>
                                  <a:pt x="4279187" y="5618860"/>
                                  <a:pt x="4279187" y="5665695"/>
                                </a:cubicBezTo>
                                <a:cubicBezTo>
                                  <a:pt x="4279187" y="5712530"/>
                                  <a:pt x="4241217" y="5750498"/>
                                  <a:pt x="4194384" y="5750498"/>
                                </a:cubicBezTo>
                                <a:cubicBezTo>
                                  <a:pt x="4147551" y="5750498"/>
                                  <a:pt x="4109582" y="5712530"/>
                                  <a:pt x="4109582" y="5665695"/>
                                </a:cubicBezTo>
                                <a:cubicBezTo>
                                  <a:pt x="4109582" y="5618860"/>
                                  <a:pt x="4147551" y="5580892"/>
                                  <a:pt x="4194384" y="5580892"/>
                                </a:cubicBezTo>
                                <a:close/>
                                <a:moveTo>
                                  <a:pt x="3802108" y="5580892"/>
                                </a:moveTo>
                                <a:cubicBezTo>
                                  <a:pt x="3848941" y="5580892"/>
                                  <a:pt x="3886910" y="5618860"/>
                                  <a:pt x="3886910" y="5665695"/>
                                </a:cubicBezTo>
                                <a:cubicBezTo>
                                  <a:pt x="3886910" y="5712530"/>
                                  <a:pt x="3848941" y="5750498"/>
                                  <a:pt x="3802108" y="5750498"/>
                                </a:cubicBezTo>
                                <a:cubicBezTo>
                                  <a:pt x="3755272" y="5750498"/>
                                  <a:pt x="3717304" y="5712530"/>
                                  <a:pt x="3717304" y="5665695"/>
                                </a:cubicBezTo>
                                <a:cubicBezTo>
                                  <a:pt x="3717304" y="5618860"/>
                                  <a:pt x="3755272" y="5580892"/>
                                  <a:pt x="3802108" y="5580892"/>
                                </a:cubicBezTo>
                                <a:close/>
                                <a:moveTo>
                                  <a:pt x="3409828" y="5580892"/>
                                </a:moveTo>
                                <a:cubicBezTo>
                                  <a:pt x="3456664" y="5580892"/>
                                  <a:pt x="3494632" y="5618860"/>
                                  <a:pt x="3494632" y="5665695"/>
                                </a:cubicBezTo>
                                <a:cubicBezTo>
                                  <a:pt x="3494632" y="5712530"/>
                                  <a:pt x="3456664" y="5750498"/>
                                  <a:pt x="3409828" y="5750498"/>
                                </a:cubicBezTo>
                                <a:cubicBezTo>
                                  <a:pt x="3362994" y="5750498"/>
                                  <a:pt x="3325025" y="5712530"/>
                                  <a:pt x="3325025" y="5665695"/>
                                </a:cubicBezTo>
                                <a:cubicBezTo>
                                  <a:pt x="3325025" y="5618860"/>
                                  <a:pt x="3362994" y="5580892"/>
                                  <a:pt x="3409828" y="5580892"/>
                                </a:cubicBezTo>
                                <a:close/>
                                <a:moveTo>
                                  <a:pt x="3017551" y="5580892"/>
                                </a:moveTo>
                                <a:cubicBezTo>
                                  <a:pt x="3064386" y="5580892"/>
                                  <a:pt x="3102355" y="5618860"/>
                                  <a:pt x="3102355" y="5665695"/>
                                </a:cubicBezTo>
                                <a:cubicBezTo>
                                  <a:pt x="3102355" y="5712530"/>
                                  <a:pt x="3064386" y="5750498"/>
                                  <a:pt x="3017551" y="5750498"/>
                                </a:cubicBezTo>
                                <a:cubicBezTo>
                                  <a:pt x="2970715" y="5750498"/>
                                  <a:pt x="2932747" y="5712530"/>
                                  <a:pt x="2932747" y="5665695"/>
                                </a:cubicBezTo>
                                <a:cubicBezTo>
                                  <a:pt x="2932747" y="5618860"/>
                                  <a:pt x="2970715" y="5580892"/>
                                  <a:pt x="3017551" y="5580892"/>
                                </a:cubicBezTo>
                                <a:close/>
                                <a:moveTo>
                                  <a:pt x="2625273" y="5580892"/>
                                </a:moveTo>
                                <a:cubicBezTo>
                                  <a:pt x="2672108" y="5580892"/>
                                  <a:pt x="2710076" y="5618860"/>
                                  <a:pt x="2710076" y="5665695"/>
                                </a:cubicBezTo>
                                <a:cubicBezTo>
                                  <a:pt x="2710076" y="5712530"/>
                                  <a:pt x="2672108" y="5750498"/>
                                  <a:pt x="2625273" y="5750498"/>
                                </a:cubicBezTo>
                                <a:cubicBezTo>
                                  <a:pt x="2578438" y="5750498"/>
                                  <a:pt x="2540469" y="5712530"/>
                                  <a:pt x="2540469" y="5665695"/>
                                </a:cubicBezTo>
                                <a:cubicBezTo>
                                  <a:pt x="2540469" y="5618860"/>
                                  <a:pt x="2578438" y="5580892"/>
                                  <a:pt x="2625273" y="5580892"/>
                                </a:cubicBezTo>
                                <a:close/>
                                <a:moveTo>
                                  <a:pt x="2232994" y="5580892"/>
                                </a:moveTo>
                                <a:cubicBezTo>
                                  <a:pt x="2279830" y="5580892"/>
                                  <a:pt x="2317797" y="5618860"/>
                                  <a:pt x="2317797" y="5665695"/>
                                </a:cubicBezTo>
                                <a:cubicBezTo>
                                  <a:pt x="2317797" y="5712530"/>
                                  <a:pt x="2279830" y="5750498"/>
                                  <a:pt x="2232994" y="5750498"/>
                                </a:cubicBezTo>
                                <a:cubicBezTo>
                                  <a:pt x="2186159" y="5750498"/>
                                  <a:pt x="2148192" y="5712530"/>
                                  <a:pt x="2148192" y="5665695"/>
                                </a:cubicBezTo>
                                <a:cubicBezTo>
                                  <a:pt x="2148192" y="5618860"/>
                                  <a:pt x="2186159" y="5580892"/>
                                  <a:pt x="2232994" y="5580892"/>
                                </a:cubicBezTo>
                                <a:close/>
                                <a:moveTo>
                                  <a:pt x="1840717" y="5580892"/>
                                </a:moveTo>
                                <a:cubicBezTo>
                                  <a:pt x="1887552" y="5580892"/>
                                  <a:pt x="1925520" y="5618860"/>
                                  <a:pt x="1925520" y="5665695"/>
                                </a:cubicBezTo>
                                <a:cubicBezTo>
                                  <a:pt x="1925520" y="5712530"/>
                                  <a:pt x="1887552" y="5750498"/>
                                  <a:pt x="1840717" y="5750498"/>
                                </a:cubicBezTo>
                                <a:cubicBezTo>
                                  <a:pt x="1793882" y="5750498"/>
                                  <a:pt x="1755914" y="5712530"/>
                                  <a:pt x="1755914" y="5665695"/>
                                </a:cubicBezTo>
                                <a:cubicBezTo>
                                  <a:pt x="1755914" y="5618860"/>
                                  <a:pt x="1793882" y="5580892"/>
                                  <a:pt x="1840717" y="5580892"/>
                                </a:cubicBezTo>
                                <a:close/>
                                <a:moveTo>
                                  <a:pt x="1448439" y="5580892"/>
                                </a:moveTo>
                                <a:cubicBezTo>
                                  <a:pt x="1495274" y="5580892"/>
                                  <a:pt x="1533242" y="5618860"/>
                                  <a:pt x="1533242" y="5665695"/>
                                </a:cubicBezTo>
                                <a:cubicBezTo>
                                  <a:pt x="1533242" y="5712530"/>
                                  <a:pt x="1495274" y="5750498"/>
                                  <a:pt x="1448439" y="5750498"/>
                                </a:cubicBezTo>
                                <a:cubicBezTo>
                                  <a:pt x="1401604" y="5750498"/>
                                  <a:pt x="1363636" y="5712530"/>
                                  <a:pt x="1363636" y="5665695"/>
                                </a:cubicBezTo>
                                <a:cubicBezTo>
                                  <a:pt x="1363636" y="5618860"/>
                                  <a:pt x="1401604" y="5580892"/>
                                  <a:pt x="1448439" y="5580892"/>
                                </a:cubicBezTo>
                                <a:close/>
                                <a:moveTo>
                                  <a:pt x="1056161" y="5580892"/>
                                </a:moveTo>
                                <a:cubicBezTo>
                                  <a:pt x="1102996" y="5580892"/>
                                  <a:pt x="1140964" y="5618860"/>
                                  <a:pt x="1140964" y="5665695"/>
                                </a:cubicBezTo>
                                <a:cubicBezTo>
                                  <a:pt x="1140964" y="5712530"/>
                                  <a:pt x="1102996" y="5750498"/>
                                  <a:pt x="1056161" y="5750498"/>
                                </a:cubicBezTo>
                                <a:cubicBezTo>
                                  <a:pt x="1009326" y="5750498"/>
                                  <a:pt x="971358" y="5712530"/>
                                  <a:pt x="971358" y="5665695"/>
                                </a:cubicBezTo>
                                <a:cubicBezTo>
                                  <a:pt x="971358" y="5618860"/>
                                  <a:pt x="1009326" y="5580892"/>
                                  <a:pt x="1056161" y="5580892"/>
                                </a:cubicBezTo>
                                <a:close/>
                                <a:moveTo>
                                  <a:pt x="663883" y="5580892"/>
                                </a:moveTo>
                                <a:cubicBezTo>
                                  <a:pt x="710718" y="5580892"/>
                                  <a:pt x="748686" y="5618860"/>
                                  <a:pt x="748686" y="5665695"/>
                                </a:cubicBezTo>
                                <a:cubicBezTo>
                                  <a:pt x="748686" y="5712530"/>
                                  <a:pt x="710718" y="5750498"/>
                                  <a:pt x="663883" y="5750498"/>
                                </a:cubicBezTo>
                                <a:cubicBezTo>
                                  <a:pt x="617048" y="5750498"/>
                                  <a:pt x="579080" y="5712530"/>
                                  <a:pt x="579080" y="5665695"/>
                                </a:cubicBezTo>
                                <a:cubicBezTo>
                                  <a:pt x="579080" y="5618860"/>
                                  <a:pt x="617048" y="5580892"/>
                                  <a:pt x="663883" y="5580892"/>
                                </a:cubicBezTo>
                                <a:close/>
                                <a:moveTo>
                                  <a:pt x="271605" y="5580892"/>
                                </a:moveTo>
                                <a:cubicBezTo>
                                  <a:pt x="318440" y="5580892"/>
                                  <a:pt x="356408" y="5618860"/>
                                  <a:pt x="356408" y="5665695"/>
                                </a:cubicBezTo>
                                <a:cubicBezTo>
                                  <a:pt x="356408" y="5712530"/>
                                  <a:pt x="318440" y="5750498"/>
                                  <a:pt x="271605" y="5750498"/>
                                </a:cubicBezTo>
                                <a:cubicBezTo>
                                  <a:pt x="224770" y="5750498"/>
                                  <a:pt x="186802" y="5712530"/>
                                  <a:pt x="186802" y="5665695"/>
                                </a:cubicBezTo>
                                <a:cubicBezTo>
                                  <a:pt x="186802" y="5618860"/>
                                  <a:pt x="224770" y="5580892"/>
                                  <a:pt x="271605" y="5580892"/>
                                </a:cubicBezTo>
                                <a:close/>
                                <a:moveTo>
                                  <a:pt x="12192000" y="5359437"/>
                                </a:moveTo>
                                <a:lnTo>
                                  <a:pt x="12192000" y="5520729"/>
                                </a:lnTo>
                                <a:lnTo>
                                  <a:pt x="12179580" y="5518222"/>
                                </a:lnTo>
                                <a:cubicBezTo>
                                  <a:pt x="12149143" y="5505348"/>
                                  <a:pt x="12127786" y="5475209"/>
                                  <a:pt x="12127786" y="5440083"/>
                                </a:cubicBezTo>
                                <a:cubicBezTo>
                                  <a:pt x="12127786" y="5404957"/>
                                  <a:pt x="12149143" y="5374818"/>
                                  <a:pt x="12179580" y="5361945"/>
                                </a:cubicBezTo>
                                <a:close/>
                                <a:moveTo>
                                  <a:pt x="11820306" y="5355280"/>
                                </a:moveTo>
                                <a:cubicBezTo>
                                  <a:pt x="11867141" y="5355280"/>
                                  <a:pt x="11905109" y="5393248"/>
                                  <a:pt x="11905109" y="5440083"/>
                                </a:cubicBezTo>
                                <a:cubicBezTo>
                                  <a:pt x="11905109" y="5486918"/>
                                  <a:pt x="11867141" y="5524886"/>
                                  <a:pt x="11820306" y="5524886"/>
                                </a:cubicBezTo>
                                <a:cubicBezTo>
                                  <a:pt x="11773471" y="5524886"/>
                                  <a:pt x="11735503" y="5486918"/>
                                  <a:pt x="11735503" y="5440083"/>
                                </a:cubicBezTo>
                                <a:cubicBezTo>
                                  <a:pt x="11735503" y="5393248"/>
                                  <a:pt x="11773471" y="5355280"/>
                                  <a:pt x="11820306" y="5355280"/>
                                </a:cubicBezTo>
                                <a:close/>
                                <a:moveTo>
                                  <a:pt x="11428028" y="5355280"/>
                                </a:moveTo>
                                <a:cubicBezTo>
                                  <a:pt x="11474863" y="5355280"/>
                                  <a:pt x="11512831" y="5393248"/>
                                  <a:pt x="11512831" y="5440083"/>
                                </a:cubicBezTo>
                                <a:cubicBezTo>
                                  <a:pt x="11512831" y="5486918"/>
                                  <a:pt x="11474863" y="5524886"/>
                                  <a:pt x="11428028" y="5524886"/>
                                </a:cubicBezTo>
                                <a:cubicBezTo>
                                  <a:pt x="11381193" y="5524886"/>
                                  <a:pt x="11343225" y="5486918"/>
                                  <a:pt x="11343225" y="5440083"/>
                                </a:cubicBezTo>
                                <a:cubicBezTo>
                                  <a:pt x="11343225" y="5393248"/>
                                  <a:pt x="11381193" y="5355280"/>
                                  <a:pt x="11428028" y="5355280"/>
                                </a:cubicBezTo>
                                <a:close/>
                                <a:moveTo>
                                  <a:pt x="11035750" y="5355280"/>
                                </a:moveTo>
                                <a:cubicBezTo>
                                  <a:pt x="11082585" y="5355280"/>
                                  <a:pt x="11120553" y="5393248"/>
                                  <a:pt x="11120553" y="5440083"/>
                                </a:cubicBezTo>
                                <a:cubicBezTo>
                                  <a:pt x="11120553" y="5486918"/>
                                  <a:pt x="11082585" y="5524886"/>
                                  <a:pt x="11035750" y="5524886"/>
                                </a:cubicBezTo>
                                <a:cubicBezTo>
                                  <a:pt x="10988915" y="5524886"/>
                                  <a:pt x="10950947" y="5486918"/>
                                  <a:pt x="10950947" y="5440083"/>
                                </a:cubicBezTo>
                                <a:cubicBezTo>
                                  <a:pt x="10950947" y="5393248"/>
                                  <a:pt x="10988915" y="5355280"/>
                                  <a:pt x="11035750" y="5355280"/>
                                </a:cubicBezTo>
                                <a:close/>
                                <a:moveTo>
                                  <a:pt x="10643472" y="5355280"/>
                                </a:moveTo>
                                <a:cubicBezTo>
                                  <a:pt x="10690307" y="5355280"/>
                                  <a:pt x="10728275" y="5393248"/>
                                  <a:pt x="10728275" y="5440083"/>
                                </a:cubicBezTo>
                                <a:cubicBezTo>
                                  <a:pt x="10728275" y="5486918"/>
                                  <a:pt x="10690307" y="5524886"/>
                                  <a:pt x="10643472" y="5524886"/>
                                </a:cubicBezTo>
                                <a:cubicBezTo>
                                  <a:pt x="10596637" y="5524886"/>
                                  <a:pt x="10558669" y="5486918"/>
                                  <a:pt x="10558669" y="5440083"/>
                                </a:cubicBezTo>
                                <a:cubicBezTo>
                                  <a:pt x="10558669" y="5393248"/>
                                  <a:pt x="10596637" y="5355280"/>
                                  <a:pt x="10643472" y="5355280"/>
                                </a:cubicBezTo>
                                <a:close/>
                                <a:moveTo>
                                  <a:pt x="10251194" y="5355280"/>
                                </a:moveTo>
                                <a:cubicBezTo>
                                  <a:pt x="10298029" y="5355280"/>
                                  <a:pt x="10335997" y="5393248"/>
                                  <a:pt x="10335997" y="5440083"/>
                                </a:cubicBezTo>
                                <a:cubicBezTo>
                                  <a:pt x="10335997" y="5486918"/>
                                  <a:pt x="10298029" y="5524886"/>
                                  <a:pt x="10251194" y="5524886"/>
                                </a:cubicBezTo>
                                <a:cubicBezTo>
                                  <a:pt x="10204359" y="5524886"/>
                                  <a:pt x="10166391" y="5486918"/>
                                  <a:pt x="10166391" y="5440083"/>
                                </a:cubicBezTo>
                                <a:cubicBezTo>
                                  <a:pt x="10166391" y="5393248"/>
                                  <a:pt x="10204359" y="5355280"/>
                                  <a:pt x="10251194" y="5355280"/>
                                </a:cubicBezTo>
                                <a:close/>
                                <a:moveTo>
                                  <a:pt x="9858916" y="5355280"/>
                                </a:moveTo>
                                <a:cubicBezTo>
                                  <a:pt x="9905751" y="5355280"/>
                                  <a:pt x="9943719" y="5393248"/>
                                  <a:pt x="9943719" y="5440083"/>
                                </a:cubicBezTo>
                                <a:cubicBezTo>
                                  <a:pt x="9943719" y="5486918"/>
                                  <a:pt x="9905751" y="5524886"/>
                                  <a:pt x="9858916" y="5524886"/>
                                </a:cubicBezTo>
                                <a:cubicBezTo>
                                  <a:pt x="9812081" y="5524886"/>
                                  <a:pt x="9774113" y="5486918"/>
                                  <a:pt x="9774113" y="5440083"/>
                                </a:cubicBezTo>
                                <a:cubicBezTo>
                                  <a:pt x="9774113" y="5393248"/>
                                  <a:pt x="9812081" y="5355280"/>
                                  <a:pt x="9858916" y="5355280"/>
                                </a:cubicBezTo>
                                <a:close/>
                                <a:moveTo>
                                  <a:pt x="9466638" y="5355280"/>
                                </a:moveTo>
                                <a:cubicBezTo>
                                  <a:pt x="9513473" y="5355280"/>
                                  <a:pt x="9551441" y="5393248"/>
                                  <a:pt x="9551441" y="5440083"/>
                                </a:cubicBezTo>
                                <a:cubicBezTo>
                                  <a:pt x="9551441" y="5486918"/>
                                  <a:pt x="9513473" y="5524886"/>
                                  <a:pt x="9466638" y="5524886"/>
                                </a:cubicBezTo>
                                <a:cubicBezTo>
                                  <a:pt x="9419803" y="5524886"/>
                                  <a:pt x="9381835" y="5486918"/>
                                  <a:pt x="9381835" y="5440083"/>
                                </a:cubicBezTo>
                                <a:cubicBezTo>
                                  <a:pt x="9381835" y="5393248"/>
                                  <a:pt x="9419803" y="5355280"/>
                                  <a:pt x="9466638" y="5355280"/>
                                </a:cubicBezTo>
                                <a:close/>
                                <a:moveTo>
                                  <a:pt x="9074360" y="5355280"/>
                                </a:moveTo>
                                <a:cubicBezTo>
                                  <a:pt x="9121195" y="5355280"/>
                                  <a:pt x="9159163" y="5393248"/>
                                  <a:pt x="9159163" y="5440083"/>
                                </a:cubicBezTo>
                                <a:cubicBezTo>
                                  <a:pt x="9159163" y="5486918"/>
                                  <a:pt x="9121195" y="5524886"/>
                                  <a:pt x="9074360" y="5524886"/>
                                </a:cubicBezTo>
                                <a:cubicBezTo>
                                  <a:pt x="9027525" y="5524886"/>
                                  <a:pt x="8989557" y="5486918"/>
                                  <a:pt x="8989557" y="5440083"/>
                                </a:cubicBezTo>
                                <a:cubicBezTo>
                                  <a:pt x="8989557" y="5393248"/>
                                  <a:pt x="9027525" y="5355280"/>
                                  <a:pt x="9074360" y="5355280"/>
                                </a:cubicBezTo>
                                <a:close/>
                                <a:moveTo>
                                  <a:pt x="8682082" y="5355280"/>
                                </a:moveTo>
                                <a:cubicBezTo>
                                  <a:pt x="8728917" y="5355280"/>
                                  <a:pt x="8766885" y="5393248"/>
                                  <a:pt x="8766885" y="5440083"/>
                                </a:cubicBezTo>
                                <a:cubicBezTo>
                                  <a:pt x="8766885" y="5486918"/>
                                  <a:pt x="8728917" y="5524886"/>
                                  <a:pt x="8682082" y="5524886"/>
                                </a:cubicBezTo>
                                <a:cubicBezTo>
                                  <a:pt x="8635247" y="5524886"/>
                                  <a:pt x="8597279" y="5486918"/>
                                  <a:pt x="8597279" y="5440083"/>
                                </a:cubicBezTo>
                                <a:cubicBezTo>
                                  <a:pt x="8597279" y="5393248"/>
                                  <a:pt x="8635247" y="5355280"/>
                                  <a:pt x="8682082" y="5355280"/>
                                </a:cubicBezTo>
                                <a:close/>
                                <a:moveTo>
                                  <a:pt x="8289804" y="5355280"/>
                                </a:moveTo>
                                <a:cubicBezTo>
                                  <a:pt x="8336639" y="5355280"/>
                                  <a:pt x="8374607" y="5393248"/>
                                  <a:pt x="8374607" y="5440083"/>
                                </a:cubicBezTo>
                                <a:cubicBezTo>
                                  <a:pt x="8374607" y="5486918"/>
                                  <a:pt x="8336639" y="5524886"/>
                                  <a:pt x="8289804" y="5524886"/>
                                </a:cubicBezTo>
                                <a:cubicBezTo>
                                  <a:pt x="8242969" y="5524886"/>
                                  <a:pt x="8205001" y="5486918"/>
                                  <a:pt x="8205001" y="5440083"/>
                                </a:cubicBezTo>
                                <a:cubicBezTo>
                                  <a:pt x="8205001" y="5393248"/>
                                  <a:pt x="8242969" y="5355280"/>
                                  <a:pt x="8289804" y="5355280"/>
                                </a:cubicBezTo>
                                <a:close/>
                                <a:moveTo>
                                  <a:pt x="7897526" y="5355280"/>
                                </a:moveTo>
                                <a:cubicBezTo>
                                  <a:pt x="7944361" y="5355280"/>
                                  <a:pt x="7982329" y="5393248"/>
                                  <a:pt x="7982329" y="5440083"/>
                                </a:cubicBezTo>
                                <a:cubicBezTo>
                                  <a:pt x="7982329" y="5486918"/>
                                  <a:pt x="7944361" y="5524886"/>
                                  <a:pt x="7897526" y="5524886"/>
                                </a:cubicBezTo>
                                <a:cubicBezTo>
                                  <a:pt x="7850691" y="5524886"/>
                                  <a:pt x="7812723" y="5486918"/>
                                  <a:pt x="7812723" y="5440083"/>
                                </a:cubicBezTo>
                                <a:cubicBezTo>
                                  <a:pt x="7812723" y="5393248"/>
                                  <a:pt x="7850691" y="5355280"/>
                                  <a:pt x="7897526" y="5355280"/>
                                </a:cubicBezTo>
                                <a:close/>
                                <a:moveTo>
                                  <a:pt x="7505248" y="5355280"/>
                                </a:moveTo>
                                <a:cubicBezTo>
                                  <a:pt x="7552083" y="5355280"/>
                                  <a:pt x="7590051" y="5393248"/>
                                  <a:pt x="7590051" y="5440083"/>
                                </a:cubicBezTo>
                                <a:cubicBezTo>
                                  <a:pt x="7590051" y="5486918"/>
                                  <a:pt x="7552083" y="5524886"/>
                                  <a:pt x="7505248" y="5524886"/>
                                </a:cubicBezTo>
                                <a:cubicBezTo>
                                  <a:pt x="7458413" y="5524886"/>
                                  <a:pt x="7420445" y="5486918"/>
                                  <a:pt x="7420445" y="5440083"/>
                                </a:cubicBezTo>
                                <a:cubicBezTo>
                                  <a:pt x="7420445" y="5393248"/>
                                  <a:pt x="7458413" y="5355280"/>
                                  <a:pt x="7505248" y="5355280"/>
                                </a:cubicBezTo>
                                <a:close/>
                                <a:moveTo>
                                  <a:pt x="7112970" y="5355280"/>
                                </a:moveTo>
                                <a:cubicBezTo>
                                  <a:pt x="7159805" y="5355280"/>
                                  <a:pt x="7197773" y="5393248"/>
                                  <a:pt x="7197773" y="5440083"/>
                                </a:cubicBezTo>
                                <a:cubicBezTo>
                                  <a:pt x="7197773" y="5486918"/>
                                  <a:pt x="7159805" y="5524886"/>
                                  <a:pt x="7112970" y="5524886"/>
                                </a:cubicBezTo>
                                <a:cubicBezTo>
                                  <a:pt x="7066135" y="5524886"/>
                                  <a:pt x="7028167" y="5486918"/>
                                  <a:pt x="7028167" y="5440083"/>
                                </a:cubicBezTo>
                                <a:cubicBezTo>
                                  <a:pt x="7028167" y="5393248"/>
                                  <a:pt x="7066135" y="5355280"/>
                                  <a:pt x="7112970" y="5355280"/>
                                </a:cubicBezTo>
                                <a:close/>
                                <a:moveTo>
                                  <a:pt x="6720692" y="5355280"/>
                                </a:moveTo>
                                <a:cubicBezTo>
                                  <a:pt x="6767527" y="5355280"/>
                                  <a:pt x="6805495" y="5393248"/>
                                  <a:pt x="6805495" y="5440083"/>
                                </a:cubicBezTo>
                                <a:cubicBezTo>
                                  <a:pt x="6805495" y="5486918"/>
                                  <a:pt x="6767527" y="5524886"/>
                                  <a:pt x="6720692" y="5524886"/>
                                </a:cubicBezTo>
                                <a:cubicBezTo>
                                  <a:pt x="6673857" y="5524886"/>
                                  <a:pt x="6635889" y="5486918"/>
                                  <a:pt x="6635889" y="5440083"/>
                                </a:cubicBezTo>
                                <a:cubicBezTo>
                                  <a:pt x="6635889" y="5393248"/>
                                  <a:pt x="6673857" y="5355280"/>
                                  <a:pt x="6720692" y="5355280"/>
                                </a:cubicBezTo>
                                <a:close/>
                                <a:moveTo>
                                  <a:pt x="6328414" y="5355280"/>
                                </a:moveTo>
                                <a:cubicBezTo>
                                  <a:pt x="6375249" y="5355280"/>
                                  <a:pt x="6413217" y="5393248"/>
                                  <a:pt x="6413217" y="5440083"/>
                                </a:cubicBezTo>
                                <a:cubicBezTo>
                                  <a:pt x="6413217" y="5486918"/>
                                  <a:pt x="6375249" y="5524886"/>
                                  <a:pt x="6328414" y="5524886"/>
                                </a:cubicBezTo>
                                <a:cubicBezTo>
                                  <a:pt x="6281579" y="5524886"/>
                                  <a:pt x="6243611" y="5486918"/>
                                  <a:pt x="6243611" y="5440083"/>
                                </a:cubicBezTo>
                                <a:cubicBezTo>
                                  <a:pt x="6243611" y="5393248"/>
                                  <a:pt x="6281579" y="5355280"/>
                                  <a:pt x="6328414" y="5355280"/>
                                </a:cubicBezTo>
                                <a:close/>
                                <a:moveTo>
                                  <a:pt x="5936140" y="5355280"/>
                                </a:moveTo>
                                <a:cubicBezTo>
                                  <a:pt x="5982974" y="5355280"/>
                                  <a:pt x="6020941" y="5393248"/>
                                  <a:pt x="6020941" y="5440083"/>
                                </a:cubicBezTo>
                                <a:cubicBezTo>
                                  <a:pt x="6020941" y="5486918"/>
                                  <a:pt x="5982974" y="5524886"/>
                                  <a:pt x="5936140" y="5524886"/>
                                </a:cubicBezTo>
                                <a:cubicBezTo>
                                  <a:pt x="5889303" y="5524886"/>
                                  <a:pt x="5851334" y="5486918"/>
                                  <a:pt x="5851334" y="5440083"/>
                                </a:cubicBezTo>
                                <a:cubicBezTo>
                                  <a:pt x="5851334" y="5393248"/>
                                  <a:pt x="5889303" y="5355280"/>
                                  <a:pt x="5936140" y="5355280"/>
                                </a:cubicBezTo>
                                <a:close/>
                                <a:moveTo>
                                  <a:pt x="5543863" y="5355280"/>
                                </a:moveTo>
                                <a:cubicBezTo>
                                  <a:pt x="5590695" y="5355280"/>
                                  <a:pt x="5628664" y="5393248"/>
                                  <a:pt x="5628664" y="5440083"/>
                                </a:cubicBezTo>
                                <a:cubicBezTo>
                                  <a:pt x="5628664" y="5486918"/>
                                  <a:pt x="5590695" y="5524886"/>
                                  <a:pt x="5543863" y="5524886"/>
                                </a:cubicBezTo>
                                <a:cubicBezTo>
                                  <a:pt x="5497026" y="5524886"/>
                                  <a:pt x="5459060" y="5486918"/>
                                  <a:pt x="5459060" y="5440083"/>
                                </a:cubicBezTo>
                                <a:cubicBezTo>
                                  <a:pt x="5459060" y="5393248"/>
                                  <a:pt x="5497026" y="5355280"/>
                                  <a:pt x="5543863" y="5355280"/>
                                </a:cubicBezTo>
                                <a:close/>
                                <a:moveTo>
                                  <a:pt x="5151585" y="5355280"/>
                                </a:moveTo>
                                <a:cubicBezTo>
                                  <a:pt x="5198418" y="5355280"/>
                                  <a:pt x="5236388" y="5393248"/>
                                  <a:pt x="5236388" y="5440083"/>
                                </a:cubicBezTo>
                                <a:cubicBezTo>
                                  <a:pt x="5236388" y="5486918"/>
                                  <a:pt x="5198418" y="5524886"/>
                                  <a:pt x="5151585" y="5524886"/>
                                </a:cubicBezTo>
                                <a:cubicBezTo>
                                  <a:pt x="5104749" y="5524886"/>
                                  <a:pt x="5066782" y="5486918"/>
                                  <a:pt x="5066782" y="5440083"/>
                                </a:cubicBezTo>
                                <a:cubicBezTo>
                                  <a:pt x="5066782" y="5393248"/>
                                  <a:pt x="5104749" y="5355280"/>
                                  <a:pt x="5151585" y="5355280"/>
                                </a:cubicBezTo>
                                <a:close/>
                                <a:moveTo>
                                  <a:pt x="4759305" y="5355280"/>
                                </a:moveTo>
                                <a:cubicBezTo>
                                  <a:pt x="4806140" y="5355280"/>
                                  <a:pt x="4844109" y="5393248"/>
                                  <a:pt x="4844109" y="5440083"/>
                                </a:cubicBezTo>
                                <a:cubicBezTo>
                                  <a:pt x="4844109" y="5486918"/>
                                  <a:pt x="4806140" y="5524886"/>
                                  <a:pt x="4759305" y="5524886"/>
                                </a:cubicBezTo>
                                <a:cubicBezTo>
                                  <a:pt x="4712472" y="5524886"/>
                                  <a:pt x="4674503" y="5486918"/>
                                  <a:pt x="4674503" y="5440083"/>
                                </a:cubicBezTo>
                                <a:cubicBezTo>
                                  <a:pt x="4674503" y="5393248"/>
                                  <a:pt x="4712472" y="5355280"/>
                                  <a:pt x="4759305" y="5355280"/>
                                </a:cubicBezTo>
                                <a:close/>
                                <a:moveTo>
                                  <a:pt x="4367030" y="5355280"/>
                                </a:moveTo>
                                <a:cubicBezTo>
                                  <a:pt x="4413865" y="5355280"/>
                                  <a:pt x="4451833" y="5393248"/>
                                  <a:pt x="4451833" y="5440083"/>
                                </a:cubicBezTo>
                                <a:cubicBezTo>
                                  <a:pt x="4451833" y="5486918"/>
                                  <a:pt x="4413865" y="5524886"/>
                                  <a:pt x="4367030" y="5524886"/>
                                </a:cubicBezTo>
                                <a:cubicBezTo>
                                  <a:pt x="4320190" y="5524886"/>
                                  <a:pt x="4282223" y="5486918"/>
                                  <a:pt x="4282223" y="5440083"/>
                                </a:cubicBezTo>
                                <a:cubicBezTo>
                                  <a:pt x="4282223" y="5393248"/>
                                  <a:pt x="4320190" y="5355280"/>
                                  <a:pt x="4367030" y="5355280"/>
                                </a:cubicBezTo>
                                <a:close/>
                                <a:moveTo>
                                  <a:pt x="3974751" y="5355280"/>
                                </a:moveTo>
                                <a:cubicBezTo>
                                  <a:pt x="4021586" y="5355280"/>
                                  <a:pt x="4059554" y="5393248"/>
                                  <a:pt x="4059554" y="5440083"/>
                                </a:cubicBezTo>
                                <a:cubicBezTo>
                                  <a:pt x="4059554" y="5486918"/>
                                  <a:pt x="4021586" y="5524886"/>
                                  <a:pt x="3974751" y="5524886"/>
                                </a:cubicBezTo>
                                <a:cubicBezTo>
                                  <a:pt x="3927916" y="5524886"/>
                                  <a:pt x="3889950" y="5486918"/>
                                  <a:pt x="3889950" y="5440083"/>
                                </a:cubicBezTo>
                                <a:cubicBezTo>
                                  <a:pt x="3889950" y="5393248"/>
                                  <a:pt x="3927916" y="5355280"/>
                                  <a:pt x="3974751" y="5355280"/>
                                </a:cubicBezTo>
                                <a:close/>
                                <a:moveTo>
                                  <a:pt x="3582474" y="5355280"/>
                                </a:moveTo>
                                <a:cubicBezTo>
                                  <a:pt x="3629309" y="5355280"/>
                                  <a:pt x="3667277" y="5393248"/>
                                  <a:pt x="3667277" y="5440083"/>
                                </a:cubicBezTo>
                                <a:cubicBezTo>
                                  <a:pt x="3667277" y="5486918"/>
                                  <a:pt x="3629309" y="5524886"/>
                                  <a:pt x="3582474" y="5524886"/>
                                </a:cubicBezTo>
                                <a:cubicBezTo>
                                  <a:pt x="3535640" y="5524886"/>
                                  <a:pt x="3497670" y="5486918"/>
                                  <a:pt x="3497670" y="5440083"/>
                                </a:cubicBezTo>
                                <a:cubicBezTo>
                                  <a:pt x="3497670" y="5393248"/>
                                  <a:pt x="3535640" y="5355280"/>
                                  <a:pt x="3582474" y="5355280"/>
                                </a:cubicBezTo>
                                <a:close/>
                                <a:moveTo>
                                  <a:pt x="3190197" y="5355280"/>
                                </a:moveTo>
                                <a:cubicBezTo>
                                  <a:pt x="3237032" y="5355280"/>
                                  <a:pt x="3275000" y="5393248"/>
                                  <a:pt x="3275000" y="5440083"/>
                                </a:cubicBezTo>
                                <a:cubicBezTo>
                                  <a:pt x="3275000" y="5486918"/>
                                  <a:pt x="3237032" y="5524886"/>
                                  <a:pt x="3190197" y="5524886"/>
                                </a:cubicBezTo>
                                <a:cubicBezTo>
                                  <a:pt x="3143362" y="5524886"/>
                                  <a:pt x="3105393" y="5486918"/>
                                  <a:pt x="3105393" y="5440083"/>
                                </a:cubicBezTo>
                                <a:cubicBezTo>
                                  <a:pt x="3105393" y="5393248"/>
                                  <a:pt x="3143362" y="5355280"/>
                                  <a:pt x="3190197" y="5355280"/>
                                </a:cubicBezTo>
                                <a:close/>
                                <a:moveTo>
                                  <a:pt x="2797918" y="5355280"/>
                                </a:moveTo>
                                <a:cubicBezTo>
                                  <a:pt x="2844754" y="5355280"/>
                                  <a:pt x="2882721" y="5393248"/>
                                  <a:pt x="2882721" y="5440083"/>
                                </a:cubicBezTo>
                                <a:cubicBezTo>
                                  <a:pt x="2882721" y="5486918"/>
                                  <a:pt x="2844754" y="5524886"/>
                                  <a:pt x="2797918" y="5524886"/>
                                </a:cubicBezTo>
                                <a:cubicBezTo>
                                  <a:pt x="2751084" y="5524886"/>
                                  <a:pt x="2713115" y="5486918"/>
                                  <a:pt x="2713115" y="5440083"/>
                                </a:cubicBezTo>
                                <a:cubicBezTo>
                                  <a:pt x="2713115" y="5393248"/>
                                  <a:pt x="2751084" y="5355280"/>
                                  <a:pt x="2797918" y="5355280"/>
                                </a:cubicBezTo>
                                <a:close/>
                                <a:moveTo>
                                  <a:pt x="2405641" y="5355280"/>
                                </a:moveTo>
                                <a:cubicBezTo>
                                  <a:pt x="2452476" y="5355280"/>
                                  <a:pt x="2490444" y="5393248"/>
                                  <a:pt x="2490444" y="5440083"/>
                                </a:cubicBezTo>
                                <a:cubicBezTo>
                                  <a:pt x="2490444" y="5486918"/>
                                  <a:pt x="2452476" y="5524886"/>
                                  <a:pt x="2405641" y="5524886"/>
                                </a:cubicBezTo>
                                <a:cubicBezTo>
                                  <a:pt x="2358806" y="5524886"/>
                                  <a:pt x="2320838" y="5486918"/>
                                  <a:pt x="2320838" y="5440083"/>
                                </a:cubicBezTo>
                                <a:cubicBezTo>
                                  <a:pt x="2320838" y="5393248"/>
                                  <a:pt x="2358806" y="5355280"/>
                                  <a:pt x="2405641" y="5355280"/>
                                </a:cubicBezTo>
                                <a:close/>
                                <a:moveTo>
                                  <a:pt x="2013361" y="5355280"/>
                                </a:moveTo>
                                <a:cubicBezTo>
                                  <a:pt x="2060196" y="5355280"/>
                                  <a:pt x="2098164" y="5393248"/>
                                  <a:pt x="2098164" y="5440083"/>
                                </a:cubicBezTo>
                                <a:cubicBezTo>
                                  <a:pt x="2098164" y="5486918"/>
                                  <a:pt x="2060196" y="5524886"/>
                                  <a:pt x="2013361" y="5524886"/>
                                </a:cubicBezTo>
                                <a:cubicBezTo>
                                  <a:pt x="1966526" y="5524886"/>
                                  <a:pt x="1928558" y="5486918"/>
                                  <a:pt x="1928558" y="5440083"/>
                                </a:cubicBezTo>
                                <a:cubicBezTo>
                                  <a:pt x="1928558" y="5393248"/>
                                  <a:pt x="1966526" y="5355280"/>
                                  <a:pt x="2013361" y="5355280"/>
                                </a:cubicBezTo>
                                <a:close/>
                                <a:moveTo>
                                  <a:pt x="1621083" y="5355280"/>
                                </a:moveTo>
                                <a:cubicBezTo>
                                  <a:pt x="1667918" y="5355280"/>
                                  <a:pt x="1705886" y="5393248"/>
                                  <a:pt x="1705886" y="5440083"/>
                                </a:cubicBezTo>
                                <a:cubicBezTo>
                                  <a:pt x="1705886" y="5486918"/>
                                  <a:pt x="1667918" y="5524886"/>
                                  <a:pt x="1621083" y="5524886"/>
                                </a:cubicBezTo>
                                <a:cubicBezTo>
                                  <a:pt x="1574248" y="5524886"/>
                                  <a:pt x="1536280" y="5486918"/>
                                  <a:pt x="1536280" y="5440083"/>
                                </a:cubicBezTo>
                                <a:cubicBezTo>
                                  <a:pt x="1536280" y="5393248"/>
                                  <a:pt x="1574248" y="5355280"/>
                                  <a:pt x="1621083" y="5355280"/>
                                </a:cubicBezTo>
                                <a:close/>
                                <a:moveTo>
                                  <a:pt x="1228806" y="5355280"/>
                                </a:moveTo>
                                <a:cubicBezTo>
                                  <a:pt x="1275641" y="5355280"/>
                                  <a:pt x="1313609" y="5393248"/>
                                  <a:pt x="1313609" y="5440083"/>
                                </a:cubicBezTo>
                                <a:cubicBezTo>
                                  <a:pt x="1313609" y="5486918"/>
                                  <a:pt x="1275641" y="5524886"/>
                                  <a:pt x="1228806" y="5524886"/>
                                </a:cubicBezTo>
                                <a:cubicBezTo>
                                  <a:pt x="1181971" y="5524886"/>
                                  <a:pt x="1144003" y="5486918"/>
                                  <a:pt x="1144003" y="5440083"/>
                                </a:cubicBezTo>
                                <a:cubicBezTo>
                                  <a:pt x="1144003" y="5393248"/>
                                  <a:pt x="1181971" y="5355280"/>
                                  <a:pt x="1228806" y="5355280"/>
                                </a:cubicBezTo>
                                <a:close/>
                                <a:moveTo>
                                  <a:pt x="836528" y="5355280"/>
                                </a:moveTo>
                                <a:cubicBezTo>
                                  <a:pt x="883363" y="5355280"/>
                                  <a:pt x="921331" y="5393248"/>
                                  <a:pt x="921331" y="5440083"/>
                                </a:cubicBezTo>
                                <a:cubicBezTo>
                                  <a:pt x="921331" y="5486918"/>
                                  <a:pt x="883363" y="5524886"/>
                                  <a:pt x="836528" y="5524886"/>
                                </a:cubicBezTo>
                                <a:cubicBezTo>
                                  <a:pt x="789693" y="5524886"/>
                                  <a:pt x="751725" y="5486918"/>
                                  <a:pt x="751725" y="5440083"/>
                                </a:cubicBezTo>
                                <a:cubicBezTo>
                                  <a:pt x="751725" y="5393248"/>
                                  <a:pt x="789693" y="5355280"/>
                                  <a:pt x="836528" y="5355280"/>
                                </a:cubicBezTo>
                                <a:close/>
                                <a:moveTo>
                                  <a:pt x="444250" y="5355280"/>
                                </a:moveTo>
                                <a:cubicBezTo>
                                  <a:pt x="491085" y="5355280"/>
                                  <a:pt x="529053" y="5393248"/>
                                  <a:pt x="529053" y="5440083"/>
                                </a:cubicBezTo>
                                <a:cubicBezTo>
                                  <a:pt x="529053" y="5486918"/>
                                  <a:pt x="491085" y="5524886"/>
                                  <a:pt x="444250" y="5524886"/>
                                </a:cubicBezTo>
                                <a:cubicBezTo>
                                  <a:pt x="397415" y="5524886"/>
                                  <a:pt x="359447" y="5486918"/>
                                  <a:pt x="359447" y="5440083"/>
                                </a:cubicBezTo>
                                <a:cubicBezTo>
                                  <a:pt x="359447" y="5393248"/>
                                  <a:pt x="397415" y="5355280"/>
                                  <a:pt x="444250" y="5355280"/>
                                </a:cubicBezTo>
                                <a:close/>
                                <a:moveTo>
                                  <a:pt x="51973" y="5355280"/>
                                </a:moveTo>
                                <a:cubicBezTo>
                                  <a:pt x="98808" y="5355280"/>
                                  <a:pt x="136776" y="5393248"/>
                                  <a:pt x="136776" y="5440083"/>
                                </a:cubicBezTo>
                                <a:cubicBezTo>
                                  <a:pt x="136776" y="5486918"/>
                                  <a:pt x="98808" y="5524886"/>
                                  <a:pt x="51973" y="5524886"/>
                                </a:cubicBezTo>
                                <a:cubicBezTo>
                                  <a:pt x="40264" y="5524886"/>
                                  <a:pt x="29110" y="5522513"/>
                                  <a:pt x="18964" y="5518222"/>
                                </a:cubicBezTo>
                                <a:lnTo>
                                  <a:pt x="0" y="5505436"/>
                                </a:lnTo>
                                <a:lnTo>
                                  <a:pt x="0" y="5374730"/>
                                </a:lnTo>
                                <a:lnTo>
                                  <a:pt x="18964" y="5361945"/>
                                </a:lnTo>
                                <a:cubicBezTo>
                                  <a:pt x="29110" y="5357653"/>
                                  <a:pt x="40264" y="5355280"/>
                                  <a:pt x="51973" y="5355280"/>
                                </a:cubicBezTo>
                                <a:close/>
                                <a:moveTo>
                                  <a:pt x="12044423" y="5129669"/>
                                </a:moveTo>
                                <a:cubicBezTo>
                                  <a:pt x="12091258" y="5129669"/>
                                  <a:pt x="12129226" y="5167636"/>
                                  <a:pt x="12129226" y="5214471"/>
                                </a:cubicBezTo>
                                <a:cubicBezTo>
                                  <a:pt x="12129226" y="5261306"/>
                                  <a:pt x="12091258" y="5299274"/>
                                  <a:pt x="12044423" y="5299274"/>
                                </a:cubicBezTo>
                                <a:cubicBezTo>
                                  <a:pt x="11997588" y="5299274"/>
                                  <a:pt x="11959620" y="5261306"/>
                                  <a:pt x="11959620" y="5214471"/>
                                </a:cubicBezTo>
                                <a:cubicBezTo>
                                  <a:pt x="11959620" y="5167636"/>
                                  <a:pt x="11997588" y="5129669"/>
                                  <a:pt x="12044423" y="5129669"/>
                                </a:cubicBezTo>
                                <a:close/>
                                <a:moveTo>
                                  <a:pt x="11652145" y="5129669"/>
                                </a:moveTo>
                                <a:cubicBezTo>
                                  <a:pt x="11698980" y="5129669"/>
                                  <a:pt x="11736948" y="5167636"/>
                                  <a:pt x="11736948" y="5214471"/>
                                </a:cubicBezTo>
                                <a:cubicBezTo>
                                  <a:pt x="11736948" y="5261306"/>
                                  <a:pt x="11698980" y="5299274"/>
                                  <a:pt x="11652145" y="5299274"/>
                                </a:cubicBezTo>
                                <a:cubicBezTo>
                                  <a:pt x="11605310" y="5299274"/>
                                  <a:pt x="11567342" y="5261306"/>
                                  <a:pt x="11567342" y="5214471"/>
                                </a:cubicBezTo>
                                <a:cubicBezTo>
                                  <a:pt x="11567342" y="5167636"/>
                                  <a:pt x="11605310" y="5129669"/>
                                  <a:pt x="11652145" y="5129669"/>
                                </a:cubicBezTo>
                                <a:close/>
                                <a:moveTo>
                                  <a:pt x="11259867" y="5129669"/>
                                </a:moveTo>
                                <a:cubicBezTo>
                                  <a:pt x="11306702" y="5129669"/>
                                  <a:pt x="11344670" y="5167636"/>
                                  <a:pt x="11344670" y="5214471"/>
                                </a:cubicBezTo>
                                <a:cubicBezTo>
                                  <a:pt x="11344670" y="5261306"/>
                                  <a:pt x="11306702" y="5299274"/>
                                  <a:pt x="11259867" y="5299274"/>
                                </a:cubicBezTo>
                                <a:cubicBezTo>
                                  <a:pt x="11213032" y="5299274"/>
                                  <a:pt x="11175064" y="5261306"/>
                                  <a:pt x="11175064" y="5214471"/>
                                </a:cubicBezTo>
                                <a:cubicBezTo>
                                  <a:pt x="11175064" y="5167636"/>
                                  <a:pt x="11213032" y="5129669"/>
                                  <a:pt x="11259867" y="5129669"/>
                                </a:cubicBezTo>
                                <a:close/>
                                <a:moveTo>
                                  <a:pt x="10867589" y="5129669"/>
                                </a:moveTo>
                                <a:cubicBezTo>
                                  <a:pt x="10914424" y="5129669"/>
                                  <a:pt x="10952392" y="5167636"/>
                                  <a:pt x="10952392" y="5214471"/>
                                </a:cubicBezTo>
                                <a:cubicBezTo>
                                  <a:pt x="10952392" y="5261306"/>
                                  <a:pt x="10914424" y="5299274"/>
                                  <a:pt x="10867589" y="5299274"/>
                                </a:cubicBezTo>
                                <a:cubicBezTo>
                                  <a:pt x="10820754" y="5299274"/>
                                  <a:pt x="10782786" y="5261306"/>
                                  <a:pt x="10782786" y="5214471"/>
                                </a:cubicBezTo>
                                <a:cubicBezTo>
                                  <a:pt x="10782786" y="5167636"/>
                                  <a:pt x="10820754" y="5129669"/>
                                  <a:pt x="10867589" y="5129669"/>
                                </a:cubicBezTo>
                                <a:close/>
                                <a:moveTo>
                                  <a:pt x="10475311" y="5129669"/>
                                </a:moveTo>
                                <a:cubicBezTo>
                                  <a:pt x="10522146" y="5129669"/>
                                  <a:pt x="10560114" y="5167636"/>
                                  <a:pt x="10560114" y="5214471"/>
                                </a:cubicBezTo>
                                <a:cubicBezTo>
                                  <a:pt x="10560114" y="5261306"/>
                                  <a:pt x="10522146" y="5299274"/>
                                  <a:pt x="10475311" y="5299274"/>
                                </a:cubicBezTo>
                                <a:cubicBezTo>
                                  <a:pt x="10428476" y="5299274"/>
                                  <a:pt x="10390508" y="5261306"/>
                                  <a:pt x="10390508" y="5214471"/>
                                </a:cubicBezTo>
                                <a:cubicBezTo>
                                  <a:pt x="10390508" y="5167636"/>
                                  <a:pt x="10428476" y="5129669"/>
                                  <a:pt x="10475311" y="5129669"/>
                                </a:cubicBezTo>
                                <a:close/>
                                <a:moveTo>
                                  <a:pt x="10083033" y="5129669"/>
                                </a:moveTo>
                                <a:cubicBezTo>
                                  <a:pt x="10129868" y="5129669"/>
                                  <a:pt x="10167836" y="5167636"/>
                                  <a:pt x="10167836" y="5214471"/>
                                </a:cubicBezTo>
                                <a:cubicBezTo>
                                  <a:pt x="10167836" y="5261306"/>
                                  <a:pt x="10129868" y="5299274"/>
                                  <a:pt x="10083033" y="5299274"/>
                                </a:cubicBezTo>
                                <a:cubicBezTo>
                                  <a:pt x="10036198" y="5299274"/>
                                  <a:pt x="9998230" y="5261306"/>
                                  <a:pt x="9998230" y="5214471"/>
                                </a:cubicBezTo>
                                <a:cubicBezTo>
                                  <a:pt x="9998230" y="5167636"/>
                                  <a:pt x="10036198" y="5129669"/>
                                  <a:pt x="10083033" y="5129669"/>
                                </a:cubicBezTo>
                                <a:close/>
                                <a:moveTo>
                                  <a:pt x="9690755" y="5129669"/>
                                </a:moveTo>
                                <a:cubicBezTo>
                                  <a:pt x="9737590" y="5129669"/>
                                  <a:pt x="9775558" y="5167636"/>
                                  <a:pt x="9775558" y="5214471"/>
                                </a:cubicBezTo>
                                <a:cubicBezTo>
                                  <a:pt x="9775558" y="5261306"/>
                                  <a:pt x="9737590" y="5299274"/>
                                  <a:pt x="9690755" y="5299274"/>
                                </a:cubicBezTo>
                                <a:cubicBezTo>
                                  <a:pt x="9643920" y="5299274"/>
                                  <a:pt x="9605952" y="5261306"/>
                                  <a:pt x="9605952" y="5214471"/>
                                </a:cubicBezTo>
                                <a:cubicBezTo>
                                  <a:pt x="9605952" y="5167636"/>
                                  <a:pt x="9643920" y="5129669"/>
                                  <a:pt x="9690755" y="5129669"/>
                                </a:cubicBezTo>
                                <a:close/>
                                <a:moveTo>
                                  <a:pt x="9298477" y="5129669"/>
                                </a:moveTo>
                                <a:cubicBezTo>
                                  <a:pt x="9345312" y="5129669"/>
                                  <a:pt x="9383280" y="5167636"/>
                                  <a:pt x="9383280" y="5214471"/>
                                </a:cubicBezTo>
                                <a:cubicBezTo>
                                  <a:pt x="9383280" y="5261306"/>
                                  <a:pt x="9345312" y="5299274"/>
                                  <a:pt x="9298477" y="5299274"/>
                                </a:cubicBezTo>
                                <a:cubicBezTo>
                                  <a:pt x="9251642" y="5299274"/>
                                  <a:pt x="9213674" y="5261306"/>
                                  <a:pt x="9213674" y="5214471"/>
                                </a:cubicBezTo>
                                <a:cubicBezTo>
                                  <a:pt x="9213674" y="5167636"/>
                                  <a:pt x="9251642" y="5129669"/>
                                  <a:pt x="9298477" y="5129669"/>
                                </a:cubicBezTo>
                                <a:close/>
                                <a:moveTo>
                                  <a:pt x="8906199" y="5129669"/>
                                </a:moveTo>
                                <a:cubicBezTo>
                                  <a:pt x="8953034" y="5129669"/>
                                  <a:pt x="8991002" y="5167636"/>
                                  <a:pt x="8991002" y="5214471"/>
                                </a:cubicBezTo>
                                <a:cubicBezTo>
                                  <a:pt x="8991002" y="5261306"/>
                                  <a:pt x="8953034" y="5299274"/>
                                  <a:pt x="8906199" y="5299274"/>
                                </a:cubicBezTo>
                                <a:cubicBezTo>
                                  <a:pt x="8859364" y="5299274"/>
                                  <a:pt x="8821396" y="5261306"/>
                                  <a:pt x="8821396" y="5214471"/>
                                </a:cubicBezTo>
                                <a:cubicBezTo>
                                  <a:pt x="8821396" y="5167636"/>
                                  <a:pt x="8859364" y="5129669"/>
                                  <a:pt x="8906199" y="5129669"/>
                                </a:cubicBezTo>
                                <a:close/>
                                <a:moveTo>
                                  <a:pt x="8513921" y="5129669"/>
                                </a:moveTo>
                                <a:cubicBezTo>
                                  <a:pt x="8560756" y="5129669"/>
                                  <a:pt x="8598724" y="5167636"/>
                                  <a:pt x="8598724" y="5214471"/>
                                </a:cubicBezTo>
                                <a:cubicBezTo>
                                  <a:pt x="8598724" y="5261306"/>
                                  <a:pt x="8560756" y="5299274"/>
                                  <a:pt x="8513921" y="5299274"/>
                                </a:cubicBezTo>
                                <a:cubicBezTo>
                                  <a:pt x="8467086" y="5299274"/>
                                  <a:pt x="8429118" y="5261306"/>
                                  <a:pt x="8429118" y="5214471"/>
                                </a:cubicBezTo>
                                <a:cubicBezTo>
                                  <a:pt x="8429118" y="5167636"/>
                                  <a:pt x="8467086" y="5129669"/>
                                  <a:pt x="8513921" y="5129669"/>
                                </a:cubicBezTo>
                                <a:close/>
                                <a:moveTo>
                                  <a:pt x="8121643" y="5129669"/>
                                </a:moveTo>
                                <a:cubicBezTo>
                                  <a:pt x="8168478" y="5129669"/>
                                  <a:pt x="8206446" y="5167636"/>
                                  <a:pt x="8206446" y="5214471"/>
                                </a:cubicBezTo>
                                <a:cubicBezTo>
                                  <a:pt x="8206446" y="5261306"/>
                                  <a:pt x="8168478" y="5299274"/>
                                  <a:pt x="8121643" y="5299274"/>
                                </a:cubicBezTo>
                                <a:cubicBezTo>
                                  <a:pt x="8074808" y="5299274"/>
                                  <a:pt x="8036840" y="5261306"/>
                                  <a:pt x="8036840" y="5214471"/>
                                </a:cubicBezTo>
                                <a:cubicBezTo>
                                  <a:pt x="8036840" y="5167636"/>
                                  <a:pt x="8074808" y="5129669"/>
                                  <a:pt x="8121643" y="5129669"/>
                                </a:cubicBezTo>
                                <a:close/>
                                <a:moveTo>
                                  <a:pt x="7729365" y="5129669"/>
                                </a:moveTo>
                                <a:cubicBezTo>
                                  <a:pt x="7776200" y="5129669"/>
                                  <a:pt x="7814168" y="5167636"/>
                                  <a:pt x="7814168" y="5214471"/>
                                </a:cubicBezTo>
                                <a:cubicBezTo>
                                  <a:pt x="7814168" y="5261306"/>
                                  <a:pt x="7776200" y="5299274"/>
                                  <a:pt x="7729365" y="5299274"/>
                                </a:cubicBezTo>
                                <a:cubicBezTo>
                                  <a:pt x="7682530" y="5299274"/>
                                  <a:pt x="7644562" y="5261306"/>
                                  <a:pt x="7644562" y="5214471"/>
                                </a:cubicBezTo>
                                <a:cubicBezTo>
                                  <a:pt x="7644562" y="5167636"/>
                                  <a:pt x="7682530" y="5129669"/>
                                  <a:pt x="7729365" y="5129669"/>
                                </a:cubicBezTo>
                                <a:close/>
                                <a:moveTo>
                                  <a:pt x="7337087" y="5129669"/>
                                </a:moveTo>
                                <a:cubicBezTo>
                                  <a:pt x="7383922" y="5129669"/>
                                  <a:pt x="7421890" y="5167636"/>
                                  <a:pt x="7421890" y="5214471"/>
                                </a:cubicBezTo>
                                <a:cubicBezTo>
                                  <a:pt x="7421890" y="5261306"/>
                                  <a:pt x="7383922" y="5299274"/>
                                  <a:pt x="7337087" y="5299274"/>
                                </a:cubicBezTo>
                                <a:cubicBezTo>
                                  <a:pt x="7290252" y="5299274"/>
                                  <a:pt x="7252284" y="5261306"/>
                                  <a:pt x="7252284" y="5214471"/>
                                </a:cubicBezTo>
                                <a:cubicBezTo>
                                  <a:pt x="7252284" y="5167636"/>
                                  <a:pt x="7290252" y="5129669"/>
                                  <a:pt x="7337087" y="5129669"/>
                                </a:cubicBezTo>
                                <a:close/>
                                <a:moveTo>
                                  <a:pt x="6944809" y="5129669"/>
                                </a:moveTo>
                                <a:cubicBezTo>
                                  <a:pt x="6991644" y="5129669"/>
                                  <a:pt x="7029612" y="5167636"/>
                                  <a:pt x="7029612" y="5214471"/>
                                </a:cubicBezTo>
                                <a:cubicBezTo>
                                  <a:pt x="7029612" y="5261306"/>
                                  <a:pt x="6991644" y="5299274"/>
                                  <a:pt x="6944809" y="5299274"/>
                                </a:cubicBezTo>
                                <a:cubicBezTo>
                                  <a:pt x="6897974" y="5299274"/>
                                  <a:pt x="6860006" y="5261306"/>
                                  <a:pt x="6860006" y="5214471"/>
                                </a:cubicBezTo>
                                <a:cubicBezTo>
                                  <a:pt x="6860006" y="5167636"/>
                                  <a:pt x="6897974" y="5129669"/>
                                  <a:pt x="6944809" y="5129669"/>
                                </a:cubicBezTo>
                                <a:close/>
                                <a:moveTo>
                                  <a:pt x="6552531" y="5129669"/>
                                </a:moveTo>
                                <a:cubicBezTo>
                                  <a:pt x="6599366" y="5129669"/>
                                  <a:pt x="6637334" y="5167636"/>
                                  <a:pt x="6637334" y="5214471"/>
                                </a:cubicBezTo>
                                <a:cubicBezTo>
                                  <a:pt x="6637334" y="5261306"/>
                                  <a:pt x="6599366" y="5299274"/>
                                  <a:pt x="6552531" y="5299274"/>
                                </a:cubicBezTo>
                                <a:cubicBezTo>
                                  <a:pt x="6505696" y="5299274"/>
                                  <a:pt x="6467728" y="5261306"/>
                                  <a:pt x="6467728" y="5214471"/>
                                </a:cubicBezTo>
                                <a:cubicBezTo>
                                  <a:pt x="6467728" y="5167636"/>
                                  <a:pt x="6505696" y="5129669"/>
                                  <a:pt x="6552531" y="5129669"/>
                                </a:cubicBezTo>
                                <a:close/>
                                <a:moveTo>
                                  <a:pt x="6160253" y="5129669"/>
                                </a:moveTo>
                                <a:cubicBezTo>
                                  <a:pt x="6207089" y="5129669"/>
                                  <a:pt x="6245056" y="5167636"/>
                                  <a:pt x="6245056" y="5214471"/>
                                </a:cubicBezTo>
                                <a:cubicBezTo>
                                  <a:pt x="6245056" y="5261306"/>
                                  <a:pt x="6207089" y="5299274"/>
                                  <a:pt x="6160253" y="5299274"/>
                                </a:cubicBezTo>
                                <a:cubicBezTo>
                                  <a:pt x="6113419" y="5299274"/>
                                  <a:pt x="6075451" y="5261306"/>
                                  <a:pt x="6075451" y="5214471"/>
                                </a:cubicBezTo>
                                <a:cubicBezTo>
                                  <a:pt x="6075451" y="5167636"/>
                                  <a:pt x="6113419" y="5129669"/>
                                  <a:pt x="6160253" y="5129669"/>
                                </a:cubicBezTo>
                                <a:close/>
                                <a:moveTo>
                                  <a:pt x="5767978" y="5129669"/>
                                </a:moveTo>
                                <a:cubicBezTo>
                                  <a:pt x="5814812" y="5129669"/>
                                  <a:pt x="5852780" y="5167636"/>
                                  <a:pt x="5852780" y="5214471"/>
                                </a:cubicBezTo>
                                <a:cubicBezTo>
                                  <a:pt x="5852780" y="5261306"/>
                                  <a:pt x="5814812" y="5299274"/>
                                  <a:pt x="5767978" y="5299274"/>
                                </a:cubicBezTo>
                                <a:cubicBezTo>
                                  <a:pt x="5721142" y="5299274"/>
                                  <a:pt x="5683176" y="5261306"/>
                                  <a:pt x="5683176" y="5214471"/>
                                </a:cubicBezTo>
                                <a:cubicBezTo>
                                  <a:pt x="5683176" y="5167636"/>
                                  <a:pt x="5721142" y="5129669"/>
                                  <a:pt x="5767978" y="5129669"/>
                                </a:cubicBezTo>
                                <a:close/>
                                <a:moveTo>
                                  <a:pt x="5375702" y="5129669"/>
                                </a:moveTo>
                                <a:cubicBezTo>
                                  <a:pt x="5422534" y="5129669"/>
                                  <a:pt x="5460505" y="5167636"/>
                                  <a:pt x="5460505" y="5214471"/>
                                </a:cubicBezTo>
                                <a:cubicBezTo>
                                  <a:pt x="5460505" y="5261306"/>
                                  <a:pt x="5422534" y="5299274"/>
                                  <a:pt x="5375702" y="5299274"/>
                                </a:cubicBezTo>
                                <a:cubicBezTo>
                                  <a:pt x="5328863" y="5299274"/>
                                  <a:pt x="5290897" y="5261306"/>
                                  <a:pt x="5290897" y="5214471"/>
                                </a:cubicBezTo>
                                <a:cubicBezTo>
                                  <a:pt x="5290897" y="5167636"/>
                                  <a:pt x="5328863" y="5129669"/>
                                  <a:pt x="5375702" y="5129669"/>
                                </a:cubicBezTo>
                                <a:close/>
                                <a:moveTo>
                                  <a:pt x="4983420" y="5129669"/>
                                </a:moveTo>
                                <a:cubicBezTo>
                                  <a:pt x="5030257" y="5129669"/>
                                  <a:pt x="5068224" y="5167636"/>
                                  <a:pt x="5068224" y="5214471"/>
                                </a:cubicBezTo>
                                <a:cubicBezTo>
                                  <a:pt x="5068224" y="5261306"/>
                                  <a:pt x="5030257" y="5299274"/>
                                  <a:pt x="4983420" y="5299274"/>
                                </a:cubicBezTo>
                                <a:cubicBezTo>
                                  <a:pt x="4936586" y="5299274"/>
                                  <a:pt x="4898619" y="5261306"/>
                                  <a:pt x="4898619" y="5214471"/>
                                </a:cubicBezTo>
                                <a:cubicBezTo>
                                  <a:pt x="4898619" y="5167636"/>
                                  <a:pt x="4936586" y="5129669"/>
                                  <a:pt x="4983420" y="5129669"/>
                                </a:cubicBezTo>
                                <a:close/>
                                <a:moveTo>
                                  <a:pt x="4591144" y="5129669"/>
                                </a:moveTo>
                                <a:cubicBezTo>
                                  <a:pt x="4637980" y="5129669"/>
                                  <a:pt x="4675947" y="5167636"/>
                                  <a:pt x="4675947" y="5214471"/>
                                </a:cubicBezTo>
                                <a:cubicBezTo>
                                  <a:pt x="4675947" y="5261306"/>
                                  <a:pt x="4637980" y="5299274"/>
                                  <a:pt x="4591144" y="5299274"/>
                                </a:cubicBezTo>
                                <a:cubicBezTo>
                                  <a:pt x="4544309" y="5299274"/>
                                  <a:pt x="4506341" y="5261306"/>
                                  <a:pt x="4506341" y="5214471"/>
                                </a:cubicBezTo>
                                <a:cubicBezTo>
                                  <a:pt x="4506341" y="5167636"/>
                                  <a:pt x="4544309" y="5129669"/>
                                  <a:pt x="4591144" y="5129669"/>
                                </a:cubicBezTo>
                                <a:close/>
                                <a:moveTo>
                                  <a:pt x="4198867" y="5129669"/>
                                </a:moveTo>
                                <a:cubicBezTo>
                                  <a:pt x="4245701" y="5129669"/>
                                  <a:pt x="4283667" y="5167636"/>
                                  <a:pt x="4283667" y="5214471"/>
                                </a:cubicBezTo>
                                <a:cubicBezTo>
                                  <a:pt x="4283667" y="5261306"/>
                                  <a:pt x="4245701" y="5299274"/>
                                  <a:pt x="4198867" y="5299274"/>
                                </a:cubicBezTo>
                                <a:cubicBezTo>
                                  <a:pt x="4152033" y="5299274"/>
                                  <a:pt x="4114063" y="5261306"/>
                                  <a:pt x="4114063" y="5214471"/>
                                </a:cubicBezTo>
                                <a:cubicBezTo>
                                  <a:pt x="4114063" y="5167636"/>
                                  <a:pt x="4152033" y="5129669"/>
                                  <a:pt x="4198867" y="5129669"/>
                                </a:cubicBezTo>
                                <a:close/>
                                <a:moveTo>
                                  <a:pt x="3806590" y="5129669"/>
                                </a:moveTo>
                                <a:cubicBezTo>
                                  <a:pt x="3853424" y="5129669"/>
                                  <a:pt x="3891393" y="5167636"/>
                                  <a:pt x="3891393" y="5214471"/>
                                </a:cubicBezTo>
                                <a:cubicBezTo>
                                  <a:pt x="3891393" y="5261306"/>
                                  <a:pt x="3853424" y="5299274"/>
                                  <a:pt x="3806590" y="5299274"/>
                                </a:cubicBezTo>
                                <a:cubicBezTo>
                                  <a:pt x="3759755" y="5299274"/>
                                  <a:pt x="3721787" y="5261306"/>
                                  <a:pt x="3721787" y="5214471"/>
                                </a:cubicBezTo>
                                <a:cubicBezTo>
                                  <a:pt x="3721787" y="5167636"/>
                                  <a:pt x="3759755" y="5129669"/>
                                  <a:pt x="3806590" y="5129669"/>
                                </a:cubicBezTo>
                                <a:close/>
                                <a:moveTo>
                                  <a:pt x="3414311" y="5129669"/>
                                </a:moveTo>
                                <a:cubicBezTo>
                                  <a:pt x="3461146" y="5129669"/>
                                  <a:pt x="3499115" y="5167636"/>
                                  <a:pt x="3499115" y="5214471"/>
                                </a:cubicBezTo>
                                <a:cubicBezTo>
                                  <a:pt x="3499115" y="5261306"/>
                                  <a:pt x="3461146" y="5299274"/>
                                  <a:pt x="3414311" y="5299274"/>
                                </a:cubicBezTo>
                                <a:cubicBezTo>
                                  <a:pt x="3367477" y="5299274"/>
                                  <a:pt x="3329508" y="5261306"/>
                                  <a:pt x="3329508" y="5214471"/>
                                </a:cubicBezTo>
                                <a:cubicBezTo>
                                  <a:pt x="3329508" y="5167636"/>
                                  <a:pt x="3367477" y="5129669"/>
                                  <a:pt x="3414311" y="5129669"/>
                                </a:cubicBezTo>
                                <a:close/>
                                <a:moveTo>
                                  <a:pt x="3022034" y="5129669"/>
                                </a:moveTo>
                                <a:cubicBezTo>
                                  <a:pt x="3068868" y="5129669"/>
                                  <a:pt x="3106837" y="5167636"/>
                                  <a:pt x="3106837" y="5214471"/>
                                </a:cubicBezTo>
                                <a:cubicBezTo>
                                  <a:pt x="3106837" y="5261306"/>
                                  <a:pt x="3068868" y="5299274"/>
                                  <a:pt x="3022034" y="5299274"/>
                                </a:cubicBezTo>
                                <a:cubicBezTo>
                                  <a:pt x="2975198" y="5299274"/>
                                  <a:pt x="2937230" y="5261306"/>
                                  <a:pt x="2937230" y="5214471"/>
                                </a:cubicBezTo>
                                <a:cubicBezTo>
                                  <a:pt x="2937230" y="5167636"/>
                                  <a:pt x="2975198" y="5129669"/>
                                  <a:pt x="3022034" y="5129669"/>
                                </a:cubicBezTo>
                                <a:close/>
                                <a:moveTo>
                                  <a:pt x="2629756" y="5129669"/>
                                </a:moveTo>
                                <a:cubicBezTo>
                                  <a:pt x="2676591" y="5129669"/>
                                  <a:pt x="2714559" y="5167636"/>
                                  <a:pt x="2714559" y="5214471"/>
                                </a:cubicBezTo>
                                <a:cubicBezTo>
                                  <a:pt x="2714559" y="5261306"/>
                                  <a:pt x="2676591" y="5299274"/>
                                  <a:pt x="2629756" y="5299274"/>
                                </a:cubicBezTo>
                                <a:cubicBezTo>
                                  <a:pt x="2582920" y="5299274"/>
                                  <a:pt x="2544952" y="5261306"/>
                                  <a:pt x="2544952" y="5214471"/>
                                </a:cubicBezTo>
                                <a:cubicBezTo>
                                  <a:pt x="2544952" y="5167636"/>
                                  <a:pt x="2582920" y="5129669"/>
                                  <a:pt x="2629756" y="5129669"/>
                                </a:cubicBezTo>
                                <a:close/>
                                <a:moveTo>
                                  <a:pt x="2237477" y="5129669"/>
                                </a:moveTo>
                                <a:cubicBezTo>
                                  <a:pt x="2284312" y="5129669"/>
                                  <a:pt x="2322280" y="5167636"/>
                                  <a:pt x="2322280" y="5214471"/>
                                </a:cubicBezTo>
                                <a:cubicBezTo>
                                  <a:pt x="2322280" y="5261306"/>
                                  <a:pt x="2284312" y="5299274"/>
                                  <a:pt x="2237477" y="5299274"/>
                                </a:cubicBezTo>
                                <a:cubicBezTo>
                                  <a:pt x="2190642" y="5299274"/>
                                  <a:pt x="2152674" y="5261306"/>
                                  <a:pt x="2152674" y="5214471"/>
                                </a:cubicBezTo>
                                <a:cubicBezTo>
                                  <a:pt x="2152674" y="5167636"/>
                                  <a:pt x="2190642" y="5129669"/>
                                  <a:pt x="2237477" y="5129669"/>
                                </a:cubicBezTo>
                                <a:close/>
                                <a:moveTo>
                                  <a:pt x="1845199" y="5129669"/>
                                </a:moveTo>
                                <a:cubicBezTo>
                                  <a:pt x="1892034" y="5129669"/>
                                  <a:pt x="1930002" y="5167636"/>
                                  <a:pt x="1930002" y="5214471"/>
                                </a:cubicBezTo>
                                <a:cubicBezTo>
                                  <a:pt x="1930002" y="5261306"/>
                                  <a:pt x="1892034" y="5299274"/>
                                  <a:pt x="1845199" y="5299274"/>
                                </a:cubicBezTo>
                                <a:cubicBezTo>
                                  <a:pt x="1798364" y="5299274"/>
                                  <a:pt x="1760396" y="5261306"/>
                                  <a:pt x="1760396" y="5214471"/>
                                </a:cubicBezTo>
                                <a:cubicBezTo>
                                  <a:pt x="1760396" y="5167636"/>
                                  <a:pt x="1798364" y="5129669"/>
                                  <a:pt x="1845199" y="5129669"/>
                                </a:cubicBezTo>
                                <a:close/>
                                <a:moveTo>
                                  <a:pt x="1452921" y="5129669"/>
                                </a:moveTo>
                                <a:cubicBezTo>
                                  <a:pt x="1499756" y="5129669"/>
                                  <a:pt x="1537724" y="5167636"/>
                                  <a:pt x="1537724" y="5214471"/>
                                </a:cubicBezTo>
                                <a:cubicBezTo>
                                  <a:pt x="1537724" y="5261306"/>
                                  <a:pt x="1499756" y="5299274"/>
                                  <a:pt x="1452921" y="5299274"/>
                                </a:cubicBezTo>
                                <a:cubicBezTo>
                                  <a:pt x="1406086" y="5299274"/>
                                  <a:pt x="1368118" y="5261306"/>
                                  <a:pt x="1368118" y="5214471"/>
                                </a:cubicBezTo>
                                <a:cubicBezTo>
                                  <a:pt x="1368118" y="5167636"/>
                                  <a:pt x="1406086" y="5129669"/>
                                  <a:pt x="1452921" y="5129669"/>
                                </a:cubicBezTo>
                                <a:close/>
                                <a:moveTo>
                                  <a:pt x="1060643" y="5129669"/>
                                </a:moveTo>
                                <a:cubicBezTo>
                                  <a:pt x="1107478" y="5129669"/>
                                  <a:pt x="1145447" y="5167636"/>
                                  <a:pt x="1145447" y="5214471"/>
                                </a:cubicBezTo>
                                <a:cubicBezTo>
                                  <a:pt x="1145447" y="5261306"/>
                                  <a:pt x="1107478" y="5299274"/>
                                  <a:pt x="1060643" y="5299274"/>
                                </a:cubicBezTo>
                                <a:cubicBezTo>
                                  <a:pt x="1013808" y="5299274"/>
                                  <a:pt x="975841" y="5261306"/>
                                  <a:pt x="975841" y="5214471"/>
                                </a:cubicBezTo>
                                <a:cubicBezTo>
                                  <a:pt x="975841" y="5167636"/>
                                  <a:pt x="1013808" y="5129669"/>
                                  <a:pt x="1060643" y="5129669"/>
                                </a:cubicBezTo>
                                <a:close/>
                                <a:moveTo>
                                  <a:pt x="668365" y="5129669"/>
                                </a:moveTo>
                                <a:cubicBezTo>
                                  <a:pt x="715200" y="5129669"/>
                                  <a:pt x="753169" y="5167636"/>
                                  <a:pt x="753169" y="5214471"/>
                                </a:cubicBezTo>
                                <a:cubicBezTo>
                                  <a:pt x="753169" y="5261306"/>
                                  <a:pt x="715200" y="5299274"/>
                                  <a:pt x="668365" y="5299274"/>
                                </a:cubicBezTo>
                                <a:cubicBezTo>
                                  <a:pt x="621530" y="5299274"/>
                                  <a:pt x="583563" y="5261306"/>
                                  <a:pt x="583563" y="5214471"/>
                                </a:cubicBezTo>
                                <a:cubicBezTo>
                                  <a:pt x="583563" y="5167636"/>
                                  <a:pt x="621530" y="5129669"/>
                                  <a:pt x="668365" y="5129669"/>
                                </a:cubicBezTo>
                                <a:close/>
                                <a:moveTo>
                                  <a:pt x="276087" y="5129669"/>
                                </a:moveTo>
                                <a:cubicBezTo>
                                  <a:pt x="322923" y="5129669"/>
                                  <a:pt x="360890" y="5167636"/>
                                  <a:pt x="360890" y="5214471"/>
                                </a:cubicBezTo>
                                <a:cubicBezTo>
                                  <a:pt x="360890" y="5261306"/>
                                  <a:pt x="322923" y="5299274"/>
                                  <a:pt x="276087" y="5299274"/>
                                </a:cubicBezTo>
                                <a:cubicBezTo>
                                  <a:pt x="229252" y="5299274"/>
                                  <a:pt x="191284" y="5261306"/>
                                  <a:pt x="191284" y="5214471"/>
                                </a:cubicBezTo>
                                <a:cubicBezTo>
                                  <a:pt x="191284" y="5167636"/>
                                  <a:pt x="229252" y="5129669"/>
                                  <a:pt x="276087" y="5129669"/>
                                </a:cubicBezTo>
                                <a:close/>
                                <a:moveTo>
                                  <a:pt x="12192000" y="4907455"/>
                                </a:moveTo>
                                <a:lnTo>
                                  <a:pt x="12192000" y="5070265"/>
                                </a:lnTo>
                                <a:lnTo>
                                  <a:pt x="12175821" y="5066999"/>
                                </a:lnTo>
                                <a:cubicBezTo>
                                  <a:pt x="12145384" y="5054125"/>
                                  <a:pt x="12124027" y="5023986"/>
                                  <a:pt x="12124027" y="4988860"/>
                                </a:cubicBezTo>
                                <a:cubicBezTo>
                                  <a:pt x="12124027" y="4953733"/>
                                  <a:pt x="12145384" y="4923595"/>
                                  <a:pt x="12175821" y="4910721"/>
                                </a:cubicBezTo>
                                <a:close/>
                                <a:moveTo>
                                  <a:pt x="11816547" y="4904057"/>
                                </a:moveTo>
                                <a:cubicBezTo>
                                  <a:pt x="11863382" y="4904057"/>
                                  <a:pt x="11901350" y="4942024"/>
                                  <a:pt x="11901350" y="4988860"/>
                                </a:cubicBezTo>
                                <a:cubicBezTo>
                                  <a:pt x="11901350" y="5035694"/>
                                  <a:pt x="11863382" y="5073663"/>
                                  <a:pt x="11816547" y="5073663"/>
                                </a:cubicBezTo>
                                <a:cubicBezTo>
                                  <a:pt x="11769712" y="5073663"/>
                                  <a:pt x="11731744" y="5035694"/>
                                  <a:pt x="11731744" y="4988860"/>
                                </a:cubicBezTo>
                                <a:cubicBezTo>
                                  <a:pt x="11731744" y="4942024"/>
                                  <a:pt x="11769712" y="4904057"/>
                                  <a:pt x="11816547" y="4904057"/>
                                </a:cubicBezTo>
                                <a:close/>
                                <a:moveTo>
                                  <a:pt x="11424269" y="4904057"/>
                                </a:moveTo>
                                <a:cubicBezTo>
                                  <a:pt x="11471104" y="4904057"/>
                                  <a:pt x="11509072" y="4942024"/>
                                  <a:pt x="11509072" y="4988860"/>
                                </a:cubicBezTo>
                                <a:cubicBezTo>
                                  <a:pt x="11509072" y="5035694"/>
                                  <a:pt x="11471104" y="5073663"/>
                                  <a:pt x="11424269" y="5073663"/>
                                </a:cubicBezTo>
                                <a:cubicBezTo>
                                  <a:pt x="11377434" y="5073663"/>
                                  <a:pt x="11339466" y="5035694"/>
                                  <a:pt x="11339466" y="4988860"/>
                                </a:cubicBezTo>
                                <a:cubicBezTo>
                                  <a:pt x="11339466" y="4942024"/>
                                  <a:pt x="11377434" y="4904057"/>
                                  <a:pt x="11424269" y="4904057"/>
                                </a:cubicBezTo>
                                <a:close/>
                                <a:moveTo>
                                  <a:pt x="11031991" y="4904057"/>
                                </a:moveTo>
                                <a:cubicBezTo>
                                  <a:pt x="11078826" y="4904057"/>
                                  <a:pt x="11116794" y="4942024"/>
                                  <a:pt x="11116794" y="4988860"/>
                                </a:cubicBezTo>
                                <a:cubicBezTo>
                                  <a:pt x="11116794" y="5035694"/>
                                  <a:pt x="11078826" y="5073663"/>
                                  <a:pt x="11031991" y="5073663"/>
                                </a:cubicBezTo>
                                <a:cubicBezTo>
                                  <a:pt x="10985156" y="5073663"/>
                                  <a:pt x="10947188" y="5035694"/>
                                  <a:pt x="10947188" y="4988860"/>
                                </a:cubicBezTo>
                                <a:cubicBezTo>
                                  <a:pt x="10947188" y="4942024"/>
                                  <a:pt x="10985156" y="4904057"/>
                                  <a:pt x="11031991" y="4904057"/>
                                </a:cubicBezTo>
                                <a:close/>
                                <a:moveTo>
                                  <a:pt x="10639713" y="4904057"/>
                                </a:moveTo>
                                <a:cubicBezTo>
                                  <a:pt x="10686548" y="4904057"/>
                                  <a:pt x="10724516" y="4942024"/>
                                  <a:pt x="10724516" y="4988860"/>
                                </a:cubicBezTo>
                                <a:cubicBezTo>
                                  <a:pt x="10724516" y="5035694"/>
                                  <a:pt x="10686548" y="5073663"/>
                                  <a:pt x="10639713" y="5073663"/>
                                </a:cubicBezTo>
                                <a:cubicBezTo>
                                  <a:pt x="10592878" y="5073663"/>
                                  <a:pt x="10554910" y="5035694"/>
                                  <a:pt x="10554910" y="4988860"/>
                                </a:cubicBezTo>
                                <a:cubicBezTo>
                                  <a:pt x="10554910" y="4942024"/>
                                  <a:pt x="10592878" y="4904057"/>
                                  <a:pt x="10639713" y="4904057"/>
                                </a:cubicBezTo>
                                <a:close/>
                                <a:moveTo>
                                  <a:pt x="10247435" y="4904057"/>
                                </a:moveTo>
                                <a:cubicBezTo>
                                  <a:pt x="10294270" y="4904057"/>
                                  <a:pt x="10332238" y="4942024"/>
                                  <a:pt x="10332238" y="4988860"/>
                                </a:cubicBezTo>
                                <a:cubicBezTo>
                                  <a:pt x="10332238" y="5035694"/>
                                  <a:pt x="10294270" y="5073663"/>
                                  <a:pt x="10247435" y="5073663"/>
                                </a:cubicBezTo>
                                <a:cubicBezTo>
                                  <a:pt x="10200600" y="5073663"/>
                                  <a:pt x="10162632" y="5035694"/>
                                  <a:pt x="10162632" y="4988860"/>
                                </a:cubicBezTo>
                                <a:cubicBezTo>
                                  <a:pt x="10162632" y="4942024"/>
                                  <a:pt x="10200600" y="4904057"/>
                                  <a:pt x="10247435" y="4904057"/>
                                </a:cubicBezTo>
                                <a:close/>
                                <a:moveTo>
                                  <a:pt x="9855157" y="4904057"/>
                                </a:moveTo>
                                <a:cubicBezTo>
                                  <a:pt x="9901992" y="4904057"/>
                                  <a:pt x="9939960" y="4942024"/>
                                  <a:pt x="9939960" y="4988860"/>
                                </a:cubicBezTo>
                                <a:cubicBezTo>
                                  <a:pt x="9939960" y="5035694"/>
                                  <a:pt x="9901992" y="5073663"/>
                                  <a:pt x="9855157" y="5073663"/>
                                </a:cubicBezTo>
                                <a:cubicBezTo>
                                  <a:pt x="9808322" y="5073663"/>
                                  <a:pt x="9770354" y="5035694"/>
                                  <a:pt x="9770354" y="4988860"/>
                                </a:cubicBezTo>
                                <a:cubicBezTo>
                                  <a:pt x="9770354" y="4942024"/>
                                  <a:pt x="9808322" y="4904057"/>
                                  <a:pt x="9855157" y="4904057"/>
                                </a:cubicBezTo>
                                <a:close/>
                                <a:moveTo>
                                  <a:pt x="9462879" y="4904057"/>
                                </a:moveTo>
                                <a:cubicBezTo>
                                  <a:pt x="9509714" y="4904057"/>
                                  <a:pt x="9547682" y="4942024"/>
                                  <a:pt x="9547682" y="4988860"/>
                                </a:cubicBezTo>
                                <a:cubicBezTo>
                                  <a:pt x="9547682" y="5035694"/>
                                  <a:pt x="9509714" y="5073663"/>
                                  <a:pt x="9462879" y="5073663"/>
                                </a:cubicBezTo>
                                <a:cubicBezTo>
                                  <a:pt x="9416044" y="5073663"/>
                                  <a:pt x="9378076" y="5035694"/>
                                  <a:pt x="9378076" y="4988860"/>
                                </a:cubicBezTo>
                                <a:cubicBezTo>
                                  <a:pt x="9378076" y="4942024"/>
                                  <a:pt x="9416044" y="4904057"/>
                                  <a:pt x="9462879" y="4904057"/>
                                </a:cubicBezTo>
                                <a:close/>
                                <a:moveTo>
                                  <a:pt x="9070601" y="4904057"/>
                                </a:moveTo>
                                <a:cubicBezTo>
                                  <a:pt x="9117436" y="4904057"/>
                                  <a:pt x="9155404" y="4942024"/>
                                  <a:pt x="9155404" y="4988860"/>
                                </a:cubicBezTo>
                                <a:cubicBezTo>
                                  <a:pt x="9155404" y="5035694"/>
                                  <a:pt x="9117436" y="5073663"/>
                                  <a:pt x="9070601" y="5073663"/>
                                </a:cubicBezTo>
                                <a:cubicBezTo>
                                  <a:pt x="9023766" y="5073663"/>
                                  <a:pt x="8985798" y="5035694"/>
                                  <a:pt x="8985798" y="4988860"/>
                                </a:cubicBezTo>
                                <a:cubicBezTo>
                                  <a:pt x="8985798" y="4942024"/>
                                  <a:pt x="9023766" y="4904057"/>
                                  <a:pt x="9070601" y="4904057"/>
                                </a:cubicBezTo>
                                <a:close/>
                                <a:moveTo>
                                  <a:pt x="8678323" y="4904057"/>
                                </a:moveTo>
                                <a:cubicBezTo>
                                  <a:pt x="8725158" y="4904057"/>
                                  <a:pt x="8763126" y="4942024"/>
                                  <a:pt x="8763126" y="4988860"/>
                                </a:cubicBezTo>
                                <a:cubicBezTo>
                                  <a:pt x="8763126" y="5035694"/>
                                  <a:pt x="8725158" y="5073663"/>
                                  <a:pt x="8678323" y="5073663"/>
                                </a:cubicBezTo>
                                <a:cubicBezTo>
                                  <a:pt x="8631488" y="5073663"/>
                                  <a:pt x="8593520" y="5035694"/>
                                  <a:pt x="8593520" y="4988860"/>
                                </a:cubicBezTo>
                                <a:cubicBezTo>
                                  <a:pt x="8593520" y="4942024"/>
                                  <a:pt x="8631488" y="4904057"/>
                                  <a:pt x="8678323" y="4904057"/>
                                </a:cubicBezTo>
                                <a:close/>
                                <a:moveTo>
                                  <a:pt x="8286045" y="4904057"/>
                                </a:moveTo>
                                <a:cubicBezTo>
                                  <a:pt x="8332880" y="4904057"/>
                                  <a:pt x="8370848" y="4942024"/>
                                  <a:pt x="8370848" y="4988860"/>
                                </a:cubicBezTo>
                                <a:cubicBezTo>
                                  <a:pt x="8370848" y="5035694"/>
                                  <a:pt x="8332880" y="5073663"/>
                                  <a:pt x="8286045" y="5073663"/>
                                </a:cubicBezTo>
                                <a:cubicBezTo>
                                  <a:pt x="8239210" y="5073663"/>
                                  <a:pt x="8201242" y="5035694"/>
                                  <a:pt x="8201242" y="4988860"/>
                                </a:cubicBezTo>
                                <a:cubicBezTo>
                                  <a:pt x="8201242" y="4942024"/>
                                  <a:pt x="8239210" y="4904057"/>
                                  <a:pt x="8286045" y="4904057"/>
                                </a:cubicBezTo>
                                <a:close/>
                                <a:moveTo>
                                  <a:pt x="7893767" y="4904057"/>
                                </a:moveTo>
                                <a:cubicBezTo>
                                  <a:pt x="7940602" y="4904057"/>
                                  <a:pt x="7978570" y="4942024"/>
                                  <a:pt x="7978570" y="4988860"/>
                                </a:cubicBezTo>
                                <a:cubicBezTo>
                                  <a:pt x="7978570" y="5035694"/>
                                  <a:pt x="7940602" y="5073663"/>
                                  <a:pt x="7893767" y="5073663"/>
                                </a:cubicBezTo>
                                <a:cubicBezTo>
                                  <a:pt x="7846932" y="5073663"/>
                                  <a:pt x="7808964" y="5035694"/>
                                  <a:pt x="7808964" y="4988860"/>
                                </a:cubicBezTo>
                                <a:cubicBezTo>
                                  <a:pt x="7808964" y="4942024"/>
                                  <a:pt x="7846932" y="4904057"/>
                                  <a:pt x="7893767" y="4904057"/>
                                </a:cubicBezTo>
                                <a:close/>
                                <a:moveTo>
                                  <a:pt x="7501489" y="4904057"/>
                                </a:moveTo>
                                <a:cubicBezTo>
                                  <a:pt x="7548324" y="4904057"/>
                                  <a:pt x="7586292" y="4942024"/>
                                  <a:pt x="7586292" y="4988860"/>
                                </a:cubicBezTo>
                                <a:cubicBezTo>
                                  <a:pt x="7586292" y="5035694"/>
                                  <a:pt x="7548324" y="5073663"/>
                                  <a:pt x="7501489" y="5073663"/>
                                </a:cubicBezTo>
                                <a:cubicBezTo>
                                  <a:pt x="7454654" y="5073663"/>
                                  <a:pt x="7416686" y="5035694"/>
                                  <a:pt x="7416686" y="4988860"/>
                                </a:cubicBezTo>
                                <a:cubicBezTo>
                                  <a:pt x="7416686" y="4942024"/>
                                  <a:pt x="7454654" y="4904057"/>
                                  <a:pt x="7501489" y="4904057"/>
                                </a:cubicBezTo>
                                <a:close/>
                                <a:moveTo>
                                  <a:pt x="7109211" y="4904057"/>
                                </a:moveTo>
                                <a:cubicBezTo>
                                  <a:pt x="7156046" y="4904057"/>
                                  <a:pt x="7194014" y="4942024"/>
                                  <a:pt x="7194014" y="4988860"/>
                                </a:cubicBezTo>
                                <a:cubicBezTo>
                                  <a:pt x="7194014" y="5035694"/>
                                  <a:pt x="7156046" y="5073663"/>
                                  <a:pt x="7109211" y="5073663"/>
                                </a:cubicBezTo>
                                <a:cubicBezTo>
                                  <a:pt x="7062376" y="5073663"/>
                                  <a:pt x="7024408" y="5035694"/>
                                  <a:pt x="7024408" y="4988860"/>
                                </a:cubicBezTo>
                                <a:cubicBezTo>
                                  <a:pt x="7024408" y="4942024"/>
                                  <a:pt x="7062376" y="4904057"/>
                                  <a:pt x="7109211" y="4904057"/>
                                </a:cubicBezTo>
                                <a:close/>
                                <a:moveTo>
                                  <a:pt x="6716933" y="4904057"/>
                                </a:moveTo>
                                <a:cubicBezTo>
                                  <a:pt x="6763768" y="4904057"/>
                                  <a:pt x="6801736" y="4942024"/>
                                  <a:pt x="6801736" y="4988860"/>
                                </a:cubicBezTo>
                                <a:cubicBezTo>
                                  <a:pt x="6801736" y="5035694"/>
                                  <a:pt x="6763768" y="5073663"/>
                                  <a:pt x="6716933" y="5073663"/>
                                </a:cubicBezTo>
                                <a:cubicBezTo>
                                  <a:pt x="6670098" y="5073663"/>
                                  <a:pt x="6632130" y="5035694"/>
                                  <a:pt x="6632130" y="4988860"/>
                                </a:cubicBezTo>
                                <a:cubicBezTo>
                                  <a:pt x="6632130" y="4942024"/>
                                  <a:pt x="6670098" y="4904057"/>
                                  <a:pt x="6716933" y="4904057"/>
                                </a:cubicBezTo>
                                <a:close/>
                                <a:moveTo>
                                  <a:pt x="6324655" y="4904057"/>
                                </a:moveTo>
                                <a:cubicBezTo>
                                  <a:pt x="6371490" y="4904057"/>
                                  <a:pt x="6409459" y="4942024"/>
                                  <a:pt x="6409459" y="4988860"/>
                                </a:cubicBezTo>
                                <a:cubicBezTo>
                                  <a:pt x="6409459" y="5035694"/>
                                  <a:pt x="6371490" y="5073663"/>
                                  <a:pt x="6324655" y="5073663"/>
                                </a:cubicBezTo>
                                <a:cubicBezTo>
                                  <a:pt x="6277820" y="5073663"/>
                                  <a:pt x="6239852" y="5035694"/>
                                  <a:pt x="6239852" y="4988860"/>
                                </a:cubicBezTo>
                                <a:cubicBezTo>
                                  <a:pt x="6239852" y="4942024"/>
                                  <a:pt x="6277820" y="4904057"/>
                                  <a:pt x="6324655" y="4904057"/>
                                </a:cubicBezTo>
                                <a:close/>
                                <a:moveTo>
                                  <a:pt x="5932381" y="4904057"/>
                                </a:moveTo>
                                <a:cubicBezTo>
                                  <a:pt x="5979215" y="4904057"/>
                                  <a:pt x="6017182" y="4942024"/>
                                  <a:pt x="6017182" y="4988860"/>
                                </a:cubicBezTo>
                                <a:cubicBezTo>
                                  <a:pt x="6017182" y="5035694"/>
                                  <a:pt x="5979215" y="5073663"/>
                                  <a:pt x="5932381" y="5073663"/>
                                </a:cubicBezTo>
                                <a:cubicBezTo>
                                  <a:pt x="5885544" y="5073663"/>
                                  <a:pt x="5847575" y="5035694"/>
                                  <a:pt x="5847575" y="4988860"/>
                                </a:cubicBezTo>
                                <a:cubicBezTo>
                                  <a:pt x="5847575" y="4942024"/>
                                  <a:pt x="5885544" y="4904057"/>
                                  <a:pt x="5932381" y="4904057"/>
                                </a:cubicBezTo>
                                <a:close/>
                                <a:moveTo>
                                  <a:pt x="5540103" y="4904057"/>
                                </a:moveTo>
                                <a:cubicBezTo>
                                  <a:pt x="5586938" y="4904057"/>
                                  <a:pt x="5624908" y="4942024"/>
                                  <a:pt x="5624908" y="4988860"/>
                                </a:cubicBezTo>
                                <a:cubicBezTo>
                                  <a:pt x="5624908" y="5035694"/>
                                  <a:pt x="5586938" y="5073663"/>
                                  <a:pt x="5540103" y="5073663"/>
                                </a:cubicBezTo>
                                <a:cubicBezTo>
                                  <a:pt x="5493267" y="5073663"/>
                                  <a:pt x="5455300" y="5035694"/>
                                  <a:pt x="5455300" y="4988860"/>
                                </a:cubicBezTo>
                                <a:cubicBezTo>
                                  <a:pt x="5455300" y="4942024"/>
                                  <a:pt x="5493267" y="4904057"/>
                                  <a:pt x="5540103" y="4904057"/>
                                </a:cubicBezTo>
                                <a:close/>
                                <a:moveTo>
                                  <a:pt x="5147826" y="4904057"/>
                                </a:moveTo>
                                <a:cubicBezTo>
                                  <a:pt x="5194662" y="4904057"/>
                                  <a:pt x="5232628" y="4942024"/>
                                  <a:pt x="5232628" y="4988860"/>
                                </a:cubicBezTo>
                                <a:cubicBezTo>
                                  <a:pt x="5232628" y="5035694"/>
                                  <a:pt x="5194662" y="5073663"/>
                                  <a:pt x="5147826" y="5073663"/>
                                </a:cubicBezTo>
                                <a:cubicBezTo>
                                  <a:pt x="5100989" y="5073663"/>
                                  <a:pt x="5063022" y="5035694"/>
                                  <a:pt x="5063022" y="4988860"/>
                                </a:cubicBezTo>
                                <a:cubicBezTo>
                                  <a:pt x="5063022" y="4942024"/>
                                  <a:pt x="5100989" y="4904057"/>
                                  <a:pt x="5147826" y="4904057"/>
                                </a:cubicBezTo>
                                <a:close/>
                                <a:moveTo>
                                  <a:pt x="4755547" y="4904057"/>
                                </a:moveTo>
                                <a:cubicBezTo>
                                  <a:pt x="4802381" y="4904057"/>
                                  <a:pt x="4840350" y="4942024"/>
                                  <a:pt x="4840350" y="4988860"/>
                                </a:cubicBezTo>
                                <a:cubicBezTo>
                                  <a:pt x="4840350" y="5035694"/>
                                  <a:pt x="4802381" y="5073663"/>
                                  <a:pt x="4755547" y="5073663"/>
                                </a:cubicBezTo>
                                <a:cubicBezTo>
                                  <a:pt x="4708712" y="5073663"/>
                                  <a:pt x="4670745" y="5035694"/>
                                  <a:pt x="4670745" y="4988860"/>
                                </a:cubicBezTo>
                                <a:cubicBezTo>
                                  <a:pt x="4670745" y="4942024"/>
                                  <a:pt x="4708712" y="4904057"/>
                                  <a:pt x="4755547" y="4904057"/>
                                </a:cubicBezTo>
                                <a:close/>
                                <a:moveTo>
                                  <a:pt x="4363267" y="4904057"/>
                                </a:moveTo>
                                <a:cubicBezTo>
                                  <a:pt x="4410106" y="4904057"/>
                                  <a:pt x="4448071" y="4942024"/>
                                  <a:pt x="4448071" y="4988860"/>
                                </a:cubicBezTo>
                                <a:cubicBezTo>
                                  <a:pt x="4448071" y="5035694"/>
                                  <a:pt x="4410106" y="5073663"/>
                                  <a:pt x="4363267" y="5073663"/>
                                </a:cubicBezTo>
                                <a:cubicBezTo>
                                  <a:pt x="4316437" y="5073663"/>
                                  <a:pt x="4278469" y="5035694"/>
                                  <a:pt x="4278469" y="4988860"/>
                                </a:cubicBezTo>
                                <a:cubicBezTo>
                                  <a:pt x="4278469" y="4942024"/>
                                  <a:pt x="4316437" y="4904057"/>
                                  <a:pt x="4363267" y="4904057"/>
                                </a:cubicBezTo>
                                <a:close/>
                                <a:moveTo>
                                  <a:pt x="3970993" y="4904057"/>
                                </a:moveTo>
                                <a:cubicBezTo>
                                  <a:pt x="4017828" y="4904057"/>
                                  <a:pt x="4055795" y="4942024"/>
                                  <a:pt x="4055795" y="4988860"/>
                                </a:cubicBezTo>
                                <a:cubicBezTo>
                                  <a:pt x="4055795" y="5035694"/>
                                  <a:pt x="4017828" y="5073663"/>
                                  <a:pt x="3970993" y="5073663"/>
                                </a:cubicBezTo>
                                <a:cubicBezTo>
                                  <a:pt x="3924157" y="5073663"/>
                                  <a:pt x="3886191" y="5035694"/>
                                  <a:pt x="3886191" y="4988860"/>
                                </a:cubicBezTo>
                                <a:cubicBezTo>
                                  <a:pt x="3886191" y="4942024"/>
                                  <a:pt x="3924157" y="4904057"/>
                                  <a:pt x="3970993" y="4904057"/>
                                </a:cubicBezTo>
                                <a:close/>
                                <a:moveTo>
                                  <a:pt x="3578715" y="4904057"/>
                                </a:moveTo>
                                <a:cubicBezTo>
                                  <a:pt x="3625550" y="4904057"/>
                                  <a:pt x="3663519" y="4942024"/>
                                  <a:pt x="3663519" y="4988860"/>
                                </a:cubicBezTo>
                                <a:cubicBezTo>
                                  <a:pt x="3663519" y="5035694"/>
                                  <a:pt x="3625550" y="5073663"/>
                                  <a:pt x="3578715" y="5073663"/>
                                </a:cubicBezTo>
                                <a:cubicBezTo>
                                  <a:pt x="3531881" y="5073663"/>
                                  <a:pt x="3493912" y="5035694"/>
                                  <a:pt x="3493912" y="4988860"/>
                                </a:cubicBezTo>
                                <a:cubicBezTo>
                                  <a:pt x="3493912" y="4942024"/>
                                  <a:pt x="3531881" y="4904057"/>
                                  <a:pt x="3578715" y="4904057"/>
                                </a:cubicBezTo>
                                <a:close/>
                                <a:moveTo>
                                  <a:pt x="3186438" y="4904057"/>
                                </a:moveTo>
                                <a:cubicBezTo>
                                  <a:pt x="3233273" y="4904057"/>
                                  <a:pt x="3271241" y="4942024"/>
                                  <a:pt x="3271241" y="4988860"/>
                                </a:cubicBezTo>
                                <a:cubicBezTo>
                                  <a:pt x="3271241" y="5035694"/>
                                  <a:pt x="3233273" y="5073663"/>
                                  <a:pt x="3186438" y="5073663"/>
                                </a:cubicBezTo>
                                <a:cubicBezTo>
                                  <a:pt x="3139603" y="5073663"/>
                                  <a:pt x="3101635" y="5035694"/>
                                  <a:pt x="3101635" y="4988860"/>
                                </a:cubicBezTo>
                                <a:cubicBezTo>
                                  <a:pt x="3101635" y="4942024"/>
                                  <a:pt x="3139603" y="4904057"/>
                                  <a:pt x="3186438" y="4904057"/>
                                </a:cubicBezTo>
                                <a:close/>
                                <a:moveTo>
                                  <a:pt x="2794160" y="4904057"/>
                                </a:moveTo>
                                <a:cubicBezTo>
                                  <a:pt x="2840995" y="4904057"/>
                                  <a:pt x="2878963" y="4942024"/>
                                  <a:pt x="2878963" y="4988860"/>
                                </a:cubicBezTo>
                                <a:cubicBezTo>
                                  <a:pt x="2878963" y="5035694"/>
                                  <a:pt x="2840995" y="5073663"/>
                                  <a:pt x="2794160" y="5073663"/>
                                </a:cubicBezTo>
                                <a:cubicBezTo>
                                  <a:pt x="2747325" y="5073663"/>
                                  <a:pt x="2709357" y="5035694"/>
                                  <a:pt x="2709357" y="4988860"/>
                                </a:cubicBezTo>
                                <a:cubicBezTo>
                                  <a:pt x="2709357" y="4942024"/>
                                  <a:pt x="2747325" y="4904057"/>
                                  <a:pt x="2794160" y="4904057"/>
                                </a:cubicBezTo>
                                <a:close/>
                                <a:moveTo>
                                  <a:pt x="2401882" y="4904057"/>
                                </a:moveTo>
                                <a:cubicBezTo>
                                  <a:pt x="2448717" y="4904057"/>
                                  <a:pt x="2486685" y="4942024"/>
                                  <a:pt x="2486685" y="4988860"/>
                                </a:cubicBezTo>
                                <a:cubicBezTo>
                                  <a:pt x="2486685" y="5035694"/>
                                  <a:pt x="2448717" y="5073663"/>
                                  <a:pt x="2401882" y="5073663"/>
                                </a:cubicBezTo>
                                <a:cubicBezTo>
                                  <a:pt x="2355047" y="5073663"/>
                                  <a:pt x="2317079" y="5035694"/>
                                  <a:pt x="2317079" y="4988860"/>
                                </a:cubicBezTo>
                                <a:cubicBezTo>
                                  <a:pt x="2317079" y="4942024"/>
                                  <a:pt x="2355047" y="4904057"/>
                                  <a:pt x="2401882" y="4904057"/>
                                </a:cubicBezTo>
                                <a:close/>
                                <a:moveTo>
                                  <a:pt x="2009603" y="4904057"/>
                                </a:moveTo>
                                <a:cubicBezTo>
                                  <a:pt x="2056438" y="4904057"/>
                                  <a:pt x="2094406" y="4942024"/>
                                  <a:pt x="2094406" y="4988860"/>
                                </a:cubicBezTo>
                                <a:cubicBezTo>
                                  <a:pt x="2094406" y="5035694"/>
                                  <a:pt x="2056438" y="5073663"/>
                                  <a:pt x="2009603" y="5073663"/>
                                </a:cubicBezTo>
                                <a:cubicBezTo>
                                  <a:pt x="1962768" y="5073663"/>
                                  <a:pt x="1924799" y="5035694"/>
                                  <a:pt x="1924799" y="4988860"/>
                                </a:cubicBezTo>
                                <a:cubicBezTo>
                                  <a:pt x="1924799" y="4942024"/>
                                  <a:pt x="1962768" y="4904057"/>
                                  <a:pt x="2009603" y="4904057"/>
                                </a:cubicBezTo>
                                <a:close/>
                                <a:moveTo>
                                  <a:pt x="1617325" y="4904057"/>
                                </a:moveTo>
                                <a:cubicBezTo>
                                  <a:pt x="1664160" y="4904057"/>
                                  <a:pt x="1702127" y="4942024"/>
                                  <a:pt x="1702127" y="4988860"/>
                                </a:cubicBezTo>
                                <a:cubicBezTo>
                                  <a:pt x="1702127" y="5035694"/>
                                  <a:pt x="1664160" y="5073663"/>
                                  <a:pt x="1617325" y="5073663"/>
                                </a:cubicBezTo>
                                <a:cubicBezTo>
                                  <a:pt x="1570490" y="5073663"/>
                                  <a:pt x="1532522" y="5035694"/>
                                  <a:pt x="1532522" y="4988860"/>
                                </a:cubicBezTo>
                                <a:cubicBezTo>
                                  <a:pt x="1532522" y="4942024"/>
                                  <a:pt x="1570490" y="4904057"/>
                                  <a:pt x="1617325" y="4904057"/>
                                </a:cubicBezTo>
                                <a:close/>
                                <a:moveTo>
                                  <a:pt x="1225048" y="4904057"/>
                                </a:moveTo>
                                <a:cubicBezTo>
                                  <a:pt x="1271883" y="4904057"/>
                                  <a:pt x="1309851" y="4942024"/>
                                  <a:pt x="1309851" y="4988860"/>
                                </a:cubicBezTo>
                                <a:cubicBezTo>
                                  <a:pt x="1309851" y="5035694"/>
                                  <a:pt x="1271883" y="5073663"/>
                                  <a:pt x="1225048" y="5073663"/>
                                </a:cubicBezTo>
                                <a:cubicBezTo>
                                  <a:pt x="1178213" y="5073663"/>
                                  <a:pt x="1140245" y="5035694"/>
                                  <a:pt x="1140245" y="4988860"/>
                                </a:cubicBezTo>
                                <a:cubicBezTo>
                                  <a:pt x="1140245" y="4942024"/>
                                  <a:pt x="1178213" y="4904057"/>
                                  <a:pt x="1225048" y="4904057"/>
                                </a:cubicBezTo>
                                <a:close/>
                                <a:moveTo>
                                  <a:pt x="832770" y="4904057"/>
                                </a:moveTo>
                                <a:cubicBezTo>
                                  <a:pt x="879605" y="4904057"/>
                                  <a:pt x="917573" y="4942024"/>
                                  <a:pt x="917573" y="4988860"/>
                                </a:cubicBezTo>
                                <a:cubicBezTo>
                                  <a:pt x="917573" y="5035694"/>
                                  <a:pt x="879605" y="5073663"/>
                                  <a:pt x="832770" y="5073663"/>
                                </a:cubicBezTo>
                                <a:cubicBezTo>
                                  <a:pt x="785935" y="5073663"/>
                                  <a:pt x="747967" y="5035694"/>
                                  <a:pt x="747967" y="4988860"/>
                                </a:cubicBezTo>
                                <a:cubicBezTo>
                                  <a:pt x="747967" y="4942024"/>
                                  <a:pt x="785935" y="4904057"/>
                                  <a:pt x="832770" y="4904057"/>
                                </a:cubicBezTo>
                                <a:close/>
                                <a:moveTo>
                                  <a:pt x="440492" y="4904057"/>
                                </a:moveTo>
                                <a:cubicBezTo>
                                  <a:pt x="487327" y="4904057"/>
                                  <a:pt x="525295" y="4942024"/>
                                  <a:pt x="525295" y="4988860"/>
                                </a:cubicBezTo>
                                <a:cubicBezTo>
                                  <a:pt x="525295" y="5035694"/>
                                  <a:pt x="487327" y="5073663"/>
                                  <a:pt x="440492" y="5073663"/>
                                </a:cubicBezTo>
                                <a:cubicBezTo>
                                  <a:pt x="393657" y="5073663"/>
                                  <a:pt x="355689" y="5035694"/>
                                  <a:pt x="355689" y="4988860"/>
                                </a:cubicBezTo>
                                <a:cubicBezTo>
                                  <a:pt x="355689" y="4942024"/>
                                  <a:pt x="393657" y="4904057"/>
                                  <a:pt x="440492" y="4904057"/>
                                </a:cubicBezTo>
                                <a:close/>
                                <a:moveTo>
                                  <a:pt x="48215" y="4904057"/>
                                </a:moveTo>
                                <a:cubicBezTo>
                                  <a:pt x="95050" y="4904057"/>
                                  <a:pt x="133018" y="4942024"/>
                                  <a:pt x="133018" y="4988860"/>
                                </a:cubicBezTo>
                                <a:cubicBezTo>
                                  <a:pt x="133018" y="5035694"/>
                                  <a:pt x="95050" y="5073663"/>
                                  <a:pt x="48215" y="5073663"/>
                                </a:cubicBezTo>
                                <a:cubicBezTo>
                                  <a:pt x="36506" y="5073663"/>
                                  <a:pt x="25352" y="5071290"/>
                                  <a:pt x="15206" y="5066999"/>
                                </a:cubicBezTo>
                                <a:lnTo>
                                  <a:pt x="0" y="5056746"/>
                                </a:lnTo>
                                <a:lnTo>
                                  <a:pt x="0" y="4920973"/>
                                </a:lnTo>
                                <a:lnTo>
                                  <a:pt x="15206" y="4910721"/>
                                </a:lnTo>
                                <a:cubicBezTo>
                                  <a:pt x="25352" y="4906430"/>
                                  <a:pt x="36506" y="4904057"/>
                                  <a:pt x="48215" y="4904057"/>
                                </a:cubicBezTo>
                                <a:close/>
                                <a:moveTo>
                                  <a:pt x="12039941" y="4678444"/>
                                </a:moveTo>
                                <a:cubicBezTo>
                                  <a:pt x="12086776" y="4678444"/>
                                  <a:pt x="12124744" y="4716412"/>
                                  <a:pt x="12124744" y="4763247"/>
                                </a:cubicBezTo>
                                <a:cubicBezTo>
                                  <a:pt x="12124744" y="4810082"/>
                                  <a:pt x="12086776" y="4848051"/>
                                  <a:pt x="12039941" y="4848051"/>
                                </a:cubicBezTo>
                                <a:cubicBezTo>
                                  <a:pt x="11993106" y="4848051"/>
                                  <a:pt x="11955138" y="4810082"/>
                                  <a:pt x="11955138" y="4763247"/>
                                </a:cubicBezTo>
                                <a:cubicBezTo>
                                  <a:pt x="11955138" y="4716412"/>
                                  <a:pt x="11993106" y="4678444"/>
                                  <a:pt x="12039941" y="4678444"/>
                                </a:cubicBezTo>
                                <a:close/>
                                <a:moveTo>
                                  <a:pt x="11647663" y="4678444"/>
                                </a:moveTo>
                                <a:cubicBezTo>
                                  <a:pt x="11694498" y="4678444"/>
                                  <a:pt x="11732466" y="4716412"/>
                                  <a:pt x="11732466" y="4763247"/>
                                </a:cubicBezTo>
                                <a:cubicBezTo>
                                  <a:pt x="11732466" y="4810082"/>
                                  <a:pt x="11694498" y="4848051"/>
                                  <a:pt x="11647663" y="4848051"/>
                                </a:cubicBezTo>
                                <a:cubicBezTo>
                                  <a:pt x="11600828" y="4848051"/>
                                  <a:pt x="11562860" y="4810082"/>
                                  <a:pt x="11562860" y="4763247"/>
                                </a:cubicBezTo>
                                <a:cubicBezTo>
                                  <a:pt x="11562860" y="4716412"/>
                                  <a:pt x="11600828" y="4678444"/>
                                  <a:pt x="11647663" y="4678444"/>
                                </a:cubicBezTo>
                                <a:close/>
                                <a:moveTo>
                                  <a:pt x="11255385" y="4678444"/>
                                </a:moveTo>
                                <a:cubicBezTo>
                                  <a:pt x="11302220" y="4678444"/>
                                  <a:pt x="11340188" y="4716412"/>
                                  <a:pt x="11340188" y="4763247"/>
                                </a:cubicBezTo>
                                <a:cubicBezTo>
                                  <a:pt x="11340188" y="4810082"/>
                                  <a:pt x="11302220" y="4848051"/>
                                  <a:pt x="11255385" y="4848051"/>
                                </a:cubicBezTo>
                                <a:cubicBezTo>
                                  <a:pt x="11208550" y="4848051"/>
                                  <a:pt x="11170582" y="4810082"/>
                                  <a:pt x="11170582" y="4763247"/>
                                </a:cubicBezTo>
                                <a:cubicBezTo>
                                  <a:pt x="11170582" y="4716412"/>
                                  <a:pt x="11208550" y="4678444"/>
                                  <a:pt x="11255385" y="4678444"/>
                                </a:cubicBezTo>
                                <a:close/>
                                <a:moveTo>
                                  <a:pt x="10863107" y="4678444"/>
                                </a:moveTo>
                                <a:cubicBezTo>
                                  <a:pt x="10909942" y="4678444"/>
                                  <a:pt x="10947910" y="4716412"/>
                                  <a:pt x="10947910" y="4763247"/>
                                </a:cubicBezTo>
                                <a:cubicBezTo>
                                  <a:pt x="10947910" y="4810082"/>
                                  <a:pt x="10909942" y="4848051"/>
                                  <a:pt x="10863107" y="4848051"/>
                                </a:cubicBezTo>
                                <a:cubicBezTo>
                                  <a:pt x="10816272" y="4848051"/>
                                  <a:pt x="10778304" y="4810082"/>
                                  <a:pt x="10778304" y="4763247"/>
                                </a:cubicBezTo>
                                <a:cubicBezTo>
                                  <a:pt x="10778304" y="4716412"/>
                                  <a:pt x="10816272" y="4678444"/>
                                  <a:pt x="10863107" y="4678444"/>
                                </a:cubicBezTo>
                                <a:close/>
                                <a:moveTo>
                                  <a:pt x="10470829" y="4678444"/>
                                </a:moveTo>
                                <a:cubicBezTo>
                                  <a:pt x="10517664" y="4678444"/>
                                  <a:pt x="10555632" y="4716412"/>
                                  <a:pt x="10555632" y="4763247"/>
                                </a:cubicBezTo>
                                <a:cubicBezTo>
                                  <a:pt x="10555632" y="4810082"/>
                                  <a:pt x="10517664" y="4848051"/>
                                  <a:pt x="10470829" y="4848051"/>
                                </a:cubicBezTo>
                                <a:cubicBezTo>
                                  <a:pt x="10423994" y="4848051"/>
                                  <a:pt x="10386026" y="4810082"/>
                                  <a:pt x="10386026" y="4763247"/>
                                </a:cubicBezTo>
                                <a:cubicBezTo>
                                  <a:pt x="10386026" y="4716412"/>
                                  <a:pt x="10423994" y="4678444"/>
                                  <a:pt x="10470829" y="4678444"/>
                                </a:cubicBezTo>
                                <a:close/>
                                <a:moveTo>
                                  <a:pt x="10078551" y="4678444"/>
                                </a:moveTo>
                                <a:cubicBezTo>
                                  <a:pt x="10125386" y="4678444"/>
                                  <a:pt x="10163354" y="4716412"/>
                                  <a:pt x="10163354" y="4763247"/>
                                </a:cubicBezTo>
                                <a:cubicBezTo>
                                  <a:pt x="10163354" y="4810082"/>
                                  <a:pt x="10125386" y="4848051"/>
                                  <a:pt x="10078551" y="4848051"/>
                                </a:cubicBezTo>
                                <a:cubicBezTo>
                                  <a:pt x="10031716" y="4848051"/>
                                  <a:pt x="9993748" y="4810082"/>
                                  <a:pt x="9993748" y="4763247"/>
                                </a:cubicBezTo>
                                <a:cubicBezTo>
                                  <a:pt x="9993748" y="4716412"/>
                                  <a:pt x="10031716" y="4678444"/>
                                  <a:pt x="10078551" y="4678444"/>
                                </a:cubicBezTo>
                                <a:close/>
                                <a:moveTo>
                                  <a:pt x="9686273" y="4678444"/>
                                </a:moveTo>
                                <a:cubicBezTo>
                                  <a:pt x="9733108" y="4678444"/>
                                  <a:pt x="9771076" y="4716412"/>
                                  <a:pt x="9771076" y="4763247"/>
                                </a:cubicBezTo>
                                <a:cubicBezTo>
                                  <a:pt x="9771076" y="4810082"/>
                                  <a:pt x="9733108" y="4848051"/>
                                  <a:pt x="9686273" y="4848051"/>
                                </a:cubicBezTo>
                                <a:cubicBezTo>
                                  <a:pt x="9639438" y="4848051"/>
                                  <a:pt x="9601470" y="4810082"/>
                                  <a:pt x="9601470" y="4763247"/>
                                </a:cubicBezTo>
                                <a:cubicBezTo>
                                  <a:pt x="9601470" y="4716412"/>
                                  <a:pt x="9639438" y="4678444"/>
                                  <a:pt x="9686273" y="4678444"/>
                                </a:cubicBezTo>
                                <a:close/>
                                <a:moveTo>
                                  <a:pt x="9293995" y="4678444"/>
                                </a:moveTo>
                                <a:cubicBezTo>
                                  <a:pt x="9340830" y="4678444"/>
                                  <a:pt x="9378798" y="4716412"/>
                                  <a:pt x="9378798" y="4763247"/>
                                </a:cubicBezTo>
                                <a:cubicBezTo>
                                  <a:pt x="9378798" y="4810082"/>
                                  <a:pt x="9340830" y="4848051"/>
                                  <a:pt x="9293995" y="4848051"/>
                                </a:cubicBezTo>
                                <a:cubicBezTo>
                                  <a:pt x="9247160" y="4848051"/>
                                  <a:pt x="9209192" y="4810082"/>
                                  <a:pt x="9209192" y="4763247"/>
                                </a:cubicBezTo>
                                <a:cubicBezTo>
                                  <a:pt x="9209192" y="4716412"/>
                                  <a:pt x="9247160" y="4678444"/>
                                  <a:pt x="9293995" y="4678444"/>
                                </a:cubicBezTo>
                                <a:close/>
                                <a:moveTo>
                                  <a:pt x="8901717" y="4678444"/>
                                </a:moveTo>
                                <a:cubicBezTo>
                                  <a:pt x="8948552" y="4678444"/>
                                  <a:pt x="8986520" y="4716412"/>
                                  <a:pt x="8986520" y="4763247"/>
                                </a:cubicBezTo>
                                <a:cubicBezTo>
                                  <a:pt x="8986520" y="4810082"/>
                                  <a:pt x="8948552" y="4848051"/>
                                  <a:pt x="8901717" y="4848051"/>
                                </a:cubicBezTo>
                                <a:cubicBezTo>
                                  <a:pt x="8854882" y="4848051"/>
                                  <a:pt x="8816914" y="4810082"/>
                                  <a:pt x="8816914" y="4763247"/>
                                </a:cubicBezTo>
                                <a:cubicBezTo>
                                  <a:pt x="8816914" y="4716412"/>
                                  <a:pt x="8854882" y="4678444"/>
                                  <a:pt x="8901717" y="4678444"/>
                                </a:cubicBezTo>
                                <a:close/>
                                <a:moveTo>
                                  <a:pt x="8509439" y="4678444"/>
                                </a:moveTo>
                                <a:cubicBezTo>
                                  <a:pt x="8556274" y="4678444"/>
                                  <a:pt x="8594242" y="4716412"/>
                                  <a:pt x="8594242" y="4763247"/>
                                </a:cubicBezTo>
                                <a:cubicBezTo>
                                  <a:pt x="8594242" y="4810082"/>
                                  <a:pt x="8556274" y="4848051"/>
                                  <a:pt x="8509439" y="4848051"/>
                                </a:cubicBezTo>
                                <a:cubicBezTo>
                                  <a:pt x="8462604" y="4848051"/>
                                  <a:pt x="8424636" y="4810082"/>
                                  <a:pt x="8424636" y="4763247"/>
                                </a:cubicBezTo>
                                <a:cubicBezTo>
                                  <a:pt x="8424636" y="4716412"/>
                                  <a:pt x="8462604" y="4678444"/>
                                  <a:pt x="8509439" y="4678444"/>
                                </a:cubicBezTo>
                                <a:close/>
                                <a:moveTo>
                                  <a:pt x="8117161" y="4678444"/>
                                </a:moveTo>
                                <a:cubicBezTo>
                                  <a:pt x="8163996" y="4678444"/>
                                  <a:pt x="8201964" y="4716412"/>
                                  <a:pt x="8201964" y="4763247"/>
                                </a:cubicBezTo>
                                <a:cubicBezTo>
                                  <a:pt x="8201964" y="4810082"/>
                                  <a:pt x="8163996" y="4848051"/>
                                  <a:pt x="8117161" y="4848051"/>
                                </a:cubicBezTo>
                                <a:cubicBezTo>
                                  <a:pt x="8070326" y="4848051"/>
                                  <a:pt x="8032358" y="4810082"/>
                                  <a:pt x="8032358" y="4763247"/>
                                </a:cubicBezTo>
                                <a:cubicBezTo>
                                  <a:pt x="8032358" y="4716412"/>
                                  <a:pt x="8070326" y="4678444"/>
                                  <a:pt x="8117161" y="4678444"/>
                                </a:cubicBezTo>
                                <a:close/>
                                <a:moveTo>
                                  <a:pt x="7724883" y="4678444"/>
                                </a:moveTo>
                                <a:cubicBezTo>
                                  <a:pt x="7771718" y="4678444"/>
                                  <a:pt x="7809686" y="4716412"/>
                                  <a:pt x="7809686" y="4763247"/>
                                </a:cubicBezTo>
                                <a:cubicBezTo>
                                  <a:pt x="7809686" y="4810082"/>
                                  <a:pt x="7771718" y="4848051"/>
                                  <a:pt x="7724883" y="4848051"/>
                                </a:cubicBezTo>
                                <a:cubicBezTo>
                                  <a:pt x="7678048" y="4848051"/>
                                  <a:pt x="7640080" y="4810082"/>
                                  <a:pt x="7640080" y="4763247"/>
                                </a:cubicBezTo>
                                <a:cubicBezTo>
                                  <a:pt x="7640080" y="4716412"/>
                                  <a:pt x="7678048" y="4678444"/>
                                  <a:pt x="7724883" y="4678444"/>
                                </a:cubicBezTo>
                                <a:close/>
                                <a:moveTo>
                                  <a:pt x="7332605" y="4678444"/>
                                </a:moveTo>
                                <a:cubicBezTo>
                                  <a:pt x="7379440" y="4678444"/>
                                  <a:pt x="7417408" y="4716412"/>
                                  <a:pt x="7417408" y="4763247"/>
                                </a:cubicBezTo>
                                <a:cubicBezTo>
                                  <a:pt x="7417408" y="4810082"/>
                                  <a:pt x="7379440" y="4848051"/>
                                  <a:pt x="7332605" y="4848051"/>
                                </a:cubicBezTo>
                                <a:cubicBezTo>
                                  <a:pt x="7285770" y="4848051"/>
                                  <a:pt x="7247802" y="4810082"/>
                                  <a:pt x="7247802" y="4763247"/>
                                </a:cubicBezTo>
                                <a:cubicBezTo>
                                  <a:pt x="7247802" y="4716412"/>
                                  <a:pt x="7285770" y="4678444"/>
                                  <a:pt x="7332605" y="4678444"/>
                                </a:cubicBezTo>
                                <a:close/>
                                <a:moveTo>
                                  <a:pt x="6940327" y="4678444"/>
                                </a:moveTo>
                                <a:cubicBezTo>
                                  <a:pt x="6987162" y="4678444"/>
                                  <a:pt x="7025130" y="4716412"/>
                                  <a:pt x="7025130" y="4763247"/>
                                </a:cubicBezTo>
                                <a:cubicBezTo>
                                  <a:pt x="7025130" y="4810082"/>
                                  <a:pt x="6987162" y="4848051"/>
                                  <a:pt x="6940327" y="4848051"/>
                                </a:cubicBezTo>
                                <a:cubicBezTo>
                                  <a:pt x="6893492" y="4848051"/>
                                  <a:pt x="6855524" y="4810082"/>
                                  <a:pt x="6855524" y="4763247"/>
                                </a:cubicBezTo>
                                <a:cubicBezTo>
                                  <a:pt x="6855524" y="4716412"/>
                                  <a:pt x="6893492" y="4678444"/>
                                  <a:pt x="6940327" y="4678444"/>
                                </a:cubicBezTo>
                                <a:close/>
                                <a:moveTo>
                                  <a:pt x="6548049" y="4678444"/>
                                </a:moveTo>
                                <a:cubicBezTo>
                                  <a:pt x="6594885" y="4678444"/>
                                  <a:pt x="6632852" y="4716412"/>
                                  <a:pt x="6632852" y="4763247"/>
                                </a:cubicBezTo>
                                <a:cubicBezTo>
                                  <a:pt x="6632852" y="4810082"/>
                                  <a:pt x="6594885" y="4848051"/>
                                  <a:pt x="6548049" y="4848051"/>
                                </a:cubicBezTo>
                                <a:cubicBezTo>
                                  <a:pt x="6501214" y="4848051"/>
                                  <a:pt x="6463246" y="4810082"/>
                                  <a:pt x="6463246" y="4763247"/>
                                </a:cubicBezTo>
                                <a:cubicBezTo>
                                  <a:pt x="6463246" y="4716412"/>
                                  <a:pt x="6501214" y="4678444"/>
                                  <a:pt x="6548049" y="4678444"/>
                                </a:cubicBezTo>
                                <a:close/>
                                <a:moveTo>
                                  <a:pt x="6155772" y="4678444"/>
                                </a:moveTo>
                                <a:cubicBezTo>
                                  <a:pt x="6202606" y="4678444"/>
                                  <a:pt x="6240574" y="4716412"/>
                                  <a:pt x="6240574" y="4763247"/>
                                </a:cubicBezTo>
                                <a:cubicBezTo>
                                  <a:pt x="6240574" y="4810082"/>
                                  <a:pt x="6202606" y="4848051"/>
                                  <a:pt x="6155772" y="4848051"/>
                                </a:cubicBezTo>
                                <a:cubicBezTo>
                                  <a:pt x="6108937" y="4848051"/>
                                  <a:pt x="6070970" y="4810082"/>
                                  <a:pt x="6070970" y="4763247"/>
                                </a:cubicBezTo>
                                <a:cubicBezTo>
                                  <a:pt x="6070970" y="4716412"/>
                                  <a:pt x="6108937" y="4678444"/>
                                  <a:pt x="6155772" y="4678444"/>
                                </a:cubicBezTo>
                                <a:close/>
                                <a:moveTo>
                                  <a:pt x="5763496" y="4678444"/>
                                </a:moveTo>
                                <a:cubicBezTo>
                                  <a:pt x="5810330" y="4678444"/>
                                  <a:pt x="5848298" y="4716412"/>
                                  <a:pt x="5848298" y="4763247"/>
                                </a:cubicBezTo>
                                <a:cubicBezTo>
                                  <a:pt x="5848298" y="4810082"/>
                                  <a:pt x="5810330" y="4848051"/>
                                  <a:pt x="5763496" y="4848051"/>
                                </a:cubicBezTo>
                                <a:cubicBezTo>
                                  <a:pt x="5716661" y="4848051"/>
                                  <a:pt x="5678694" y="4810082"/>
                                  <a:pt x="5678694" y="4763247"/>
                                </a:cubicBezTo>
                                <a:cubicBezTo>
                                  <a:pt x="5678694" y="4716412"/>
                                  <a:pt x="5716661" y="4678444"/>
                                  <a:pt x="5763496" y="4678444"/>
                                </a:cubicBezTo>
                                <a:close/>
                                <a:moveTo>
                                  <a:pt x="5371219" y="4678444"/>
                                </a:moveTo>
                                <a:cubicBezTo>
                                  <a:pt x="5418055" y="4678444"/>
                                  <a:pt x="5456021" y="4716412"/>
                                  <a:pt x="5456021" y="4763247"/>
                                </a:cubicBezTo>
                                <a:cubicBezTo>
                                  <a:pt x="5456021" y="4810082"/>
                                  <a:pt x="5418055" y="4848051"/>
                                  <a:pt x="5371219" y="4848051"/>
                                </a:cubicBezTo>
                                <a:cubicBezTo>
                                  <a:pt x="5324384" y="4848051"/>
                                  <a:pt x="5286415" y="4810082"/>
                                  <a:pt x="5286415" y="4763247"/>
                                </a:cubicBezTo>
                                <a:cubicBezTo>
                                  <a:pt x="5286415" y="4716412"/>
                                  <a:pt x="5324384" y="4678444"/>
                                  <a:pt x="5371219" y="4678444"/>
                                </a:cubicBezTo>
                                <a:close/>
                                <a:moveTo>
                                  <a:pt x="4978939" y="4678444"/>
                                </a:moveTo>
                                <a:cubicBezTo>
                                  <a:pt x="5025776" y="4678444"/>
                                  <a:pt x="5063742" y="4716412"/>
                                  <a:pt x="5063742" y="4763247"/>
                                </a:cubicBezTo>
                                <a:cubicBezTo>
                                  <a:pt x="5063742" y="4810082"/>
                                  <a:pt x="5025776" y="4848051"/>
                                  <a:pt x="4978939" y="4848051"/>
                                </a:cubicBezTo>
                                <a:cubicBezTo>
                                  <a:pt x="4932105" y="4848051"/>
                                  <a:pt x="4894138" y="4810082"/>
                                  <a:pt x="4894138" y="4763247"/>
                                </a:cubicBezTo>
                                <a:cubicBezTo>
                                  <a:pt x="4894138" y="4716412"/>
                                  <a:pt x="4932105" y="4678444"/>
                                  <a:pt x="4978939" y="4678444"/>
                                </a:cubicBezTo>
                                <a:close/>
                                <a:moveTo>
                                  <a:pt x="4586665" y="4678444"/>
                                </a:moveTo>
                                <a:cubicBezTo>
                                  <a:pt x="4633498" y="4678444"/>
                                  <a:pt x="4671466" y="4716412"/>
                                  <a:pt x="4671466" y="4763247"/>
                                </a:cubicBezTo>
                                <a:cubicBezTo>
                                  <a:pt x="4671466" y="4810082"/>
                                  <a:pt x="4633498" y="4848051"/>
                                  <a:pt x="4586665" y="4848051"/>
                                </a:cubicBezTo>
                                <a:cubicBezTo>
                                  <a:pt x="4539827" y="4848051"/>
                                  <a:pt x="4501858" y="4810082"/>
                                  <a:pt x="4501858" y="4763247"/>
                                </a:cubicBezTo>
                                <a:cubicBezTo>
                                  <a:pt x="4501858" y="4716412"/>
                                  <a:pt x="4539827" y="4678444"/>
                                  <a:pt x="4586665" y="4678444"/>
                                </a:cubicBezTo>
                                <a:close/>
                                <a:moveTo>
                                  <a:pt x="4194384" y="4678444"/>
                                </a:moveTo>
                                <a:cubicBezTo>
                                  <a:pt x="4241217" y="4678444"/>
                                  <a:pt x="4279190" y="4716412"/>
                                  <a:pt x="4279190" y="4763247"/>
                                </a:cubicBezTo>
                                <a:cubicBezTo>
                                  <a:pt x="4279190" y="4810082"/>
                                  <a:pt x="4241217" y="4848051"/>
                                  <a:pt x="4194384" y="4848051"/>
                                </a:cubicBezTo>
                                <a:cubicBezTo>
                                  <a:pt x="4147551" y="4848051"/>
                                  <a:pt x="4109583" y="4810082"/>
                                  <a:pt x="4109583" y="4763247"/>
                                </a:cubicBezTo>
                                <a:cubicBezTo>
                                  <a:pt x="4109583" y="4716412"/>
                                  <a:pt x="4147551" y="4678444"/>
                                  <a:pt x="4194384" y="4678444"/>
                                </a:cubicBezTo>
                                <a:close/>
                                <a:moveTo>
                                  <a:pt x="3802108" y="4678444"/>
                                </a:moveTo>
                                <a:cubicBezTo>
                                  <a:pt x="3848942" y="4678444"/>
                                  <a:pt x="3886911" y="4716412"/>
                                  <a:pt x="3886911" y="4763247"/>
                                </a:cubicBezTo>
                                <a:cubicBezTo>
                                  <a:pt x="3886911" y="4810082"/>
                                  <a:pt x="3848942" y="4848051"/>
                                  <a:pt x="3802108" y="4848051"/>
                                </a:cubicBezTo>
                                <a:cubicBezTo>
                                  <a:pt x="3755273" y="4848051"/>
                                  <a:pt x="3717305" y="4810082"/>
                                  <a:pt x="3717305" y="4763247"/>
                                </a:cubicBezTo>
                                <a:cubicBezTo>
                                  <a:pt x="3717305" y="4716412"/>
                                  <a:pt x="3755273" y="4678444"/>
                                  <a:pt x="3802108" y="4678444"/>
                                </a:cubicBezTo>
                                <a:close/>
                                <a:moveTo>
                                  <a:pt x="3409829" y="4678444"/>
                                </a:moveTo>
                                <a:cubicBezTo>
                                  <a:pt x="3456665" y="4678444"/>
                                  <a:pt x="3494633" y="4716412"/>
                                  <a:pt x="3494633" y="4763247"/>
                                </a:cubicBezTo>
                                <a:cubicBezTo>
                                  <a:pt x="3494633" y="4810082"/>
                                  <a:pt x="3456665" y="4848051"/>
                                  <a:pt x="3409829" y="4848051"/>
                                </a:cubicBezTo>
                                <a:cubicBezTo>
                                  <a:pt x="3362995" y="4848051"/>
                                  <a:pt x="3325026" y="4810082"/>
                                  <a:pt x="3325026" y="4763247"/>
                                </a:cubicBezTo>
                                <a:cubicBezTo>
                                  <a:pt x="3325026" y="4716412"/>
                                  <a:pt x="3362995" y="4678444"/>
                                  <a:pt x="3409829" y="4678444"/>
                                </a:cubicBezTo>
                                <a:close/>
                                <a:moveTo>
                                  <a:pt x="3017552" y="4678444"/>
                                </a:moveTo>
                                <a:cubicBezTo>
                                  <a:pt x="3064386" y="4678444"/>
                                  <a:pt x="3102355" y="4716412"/>
                                  <a:pt x="3102355" y="4763247"/>
                                </a:cubicBezTo>
                                <a:cubicBezTo>
                                  <a:pt x="3102355" y="4810082"/>
                                  <a:pt x="3064386" y="4848051"/>
                                  <a:pt x="3017552" y="4848051"/>
                                </a:cubicBezTo>
                                <a:cubicBezTo>
                                  <a:pt x="2970716" y="4848051"/>
                                  <a:pt x="2932748" y="4810082"/>
                                  <a:pt x="2932748" y="4763247"/>
                                </a:cubicBezTo>
                                <a:cubicBezTo>
                                  <a:pt x="2932748" y="4716412"/>
                                  <a:pt x="2970716" y="4678444"/>
                                  <a:pt x="3017552" y="4678444"/>
                                </a:cubicBezTo>
                                <a:close/>
                                <a:moveTo>
                                  <a:pt x="2625274" y="4678444"/>
                                </a:moveTo>
                                <a:cubicBezTo>
                                  <a:pt x="2672109" y="4678444"/>
                                  <a:pt x="2710077" y="4716412"/>
                                  <a:pt x="2710077" y="4763247"/>
                                </a:cubicBezTo>
                                <a:cubicBezTo>
                                  <a:pt x="2710077" y="4810082"/>
                                  <a:pt x="2672109" y="4848051"/>
                                  <a:pt x="2625274" y="4848051"/>
                                </a:cubicBezTo>
                                <a:cubicBezTo>
                                  <a:pt x="2578438" y="4848051"/>
                                  <a:pt x="2540470" y="4810082"/>
                                  <a:pt x="2540470" y="4763247"/>
                                </a:cubicBezTo>
                                <a:cubicBezTo>
                                  <a:pt x="2540470" y="4716412"/>
                                  <a:pt x="2578438" y="4678444"/>
                                  <a:pt x="2625274" y="4678444"/>
                                </a:cubicBezTo>
                                <a:close/>
                                <a:moveTo>
                                  <a:pt x="2232996" y="4678444"/>
                                </a:moveTo>
                                <a:cubicBezTo>
                                  <a:pt x="2279831" y="4678444"/>
                                  <a:pt x="2317798" y="4716412"/>
                                  <a:pt x="2317798" y="4763247"/>
                                </a:cubicBezTo>
                                <a:cubicBezTo>
                                  <a:pt x="2317798" y="4810082"/>
                                  <a:pt x="2279831" y="4848051"/>
                                  <a:pt x="2232996" y="4848051"/>
                                </a:cubicBezTo>
                                <a:cubicBezTo>
                                  <a:pt x="2186161" y="4848051"/>
                                  <a:pt x="2148193" y="4810082"/>
                                  <a:pt x="2148193" y="4763247"/>
                                </a:cubicBezTo>
                                <a:cubicBezTo>
                                  <a:pt x="2148193" y="4716412"/>
                                  <a:pt x="2186161" y="4678444"/>
                                  <a:pt x="2232996" y="4678444"/>
                                </a:cubicBezTo>
                                <a:close/>
                                <a:moveTo>
                                  <a:pt x="1840718" y="4678444"/>
                                </a:moveTo>
                                <a:cubicBezTo>
                                  <a:pt x="1887553" y="4678444"/>
                                  <a:pt x="1925521" y="4716412"/>
                                  <a:pt x="1925521" y="4763247"/>
                                </a:cubicBezTo>
                                <a:cubicBezTo>
                                  <a:pt x="1925521" y="4810082"/>
                                  <a:pt x="1887553" y="4848051"/>
                                  <a:pt x="1840718" y="4848051"/>
                                </a:cubicBezTo>
                                <a:cubicBezTo>
                                  <a:pt x="1793883" y="4848051"/>
                                  <a:pt x="1755915" y="4810082"/>
                                  <a:pt x="1755915" y="4763247"/>
                                </a:cubicBezTo>
                                <a:cubicBezTo>
                                  <a:pt x="1755915" y="4716412"/>
                                  <a:pt x="1793883" y="4678444"/>
                                  <a:pt x="1840718" y="4678444"/>
                                </a:cubicBezTo>
                                <a:close/>
                                <a:moveTo>
                                  <a:pt x="1448440" y="4678444"/>
                                </a:moveTo>
                                <a:cubicBezTo>
                                  <a:pt x="1495275" y="4678444"/>
                                  <a:pt x="1533243" y="4716412"/>
                                  <a:pt x="1533243" y="4763247"/>
                                </a:cubicBezTo>
                                <a:cubicBezTo>
                                  <a:pt x="1533243" y="4810082"/>
                                  <a:pt x="1495275" y="4848051"/>
                                  <a:pt x="1448440" y="4848051"/>
                                </a:cubicBezTo>
                                <a:cubicBezTo>
                                  <a:pt x="1401605" y="4848051"/>
                                  <a:pt x="1363637" y="4810082"/>
                                  <a:pt x="1363637" y="4763247"/>
                                </a:cubicBezTo>
                                <a:cubicBezTo>
                                  <a:pt x="1363637" y="4716412"/>
                                  <a:pt x="1401605" y="4678444"/>
                                  <a:pt x="1448440" y="4678444"/>
                                </a:cubicBezTo>
                                <a:close/>
                                <a:moveTo>
                                  <a:pt x="1056162" y="4678444"/>
                                </a:moveTo>
                                <a:cubicBezTo>
                                  <a:pt x="1102997" y="4678444"/>
                                  <a:pt x="1140965" y="4716412"/>
                                  <a:pt x="1140965" y="4763247"/>
                                </a:cubicBezTo>
                                <a:cubicBezTo>
                                  <a:pt x="1140965" y="4810082"/>
                                  <a:pt x="1102997" y="4848051"/>
                                  <a:pt x="1056162" y="4848051"/>
                                </a:cubicBezTo>
                                <a:cubicBezTo>
                                  <a:pt x="1009327" y="4848051"/>
                                  <a:pt x="971359" y="4810082"/>
                                  <a:pt x="971359" y="4763247"/>
                                </a:cubicBezTo>
                                <a:cubicBezTo>
                                  <a:pt x="971359" y="4716412"/>
                                  <a:pt x="1009327" y="4678444"/>
                                  <a:pt x="1056162" y="4678444"/>
                                </a:cubicBezTo>
                                <a:close/>
                                <a:moveTo>
                                  <a:pt x="663884" y="4678444"/>
                                </a:moveTo>
                                <a:cubicBezTo>
                                  <a:pt x="710719" y="4678444"/>
                                  <a:pt x="748687" y="4716412"/>
                                  <a:pt x="748687" y="4763247"/>
                                </a:cubicBezTo>
                                <a:cubicBezTo>
                                  <a:pt x="748687" y="4810082"/>
                                  <a:pt x="710719" y="4848051"/>
                                  <a:pt x="663884" y="4848051"/>
                                </a:cubicBezTo>
                                <a:cubicBezTo>
                                  <a:pt x="617049" y="4848051"/>
                                  <a:pt x="579081" y="4810082"/>
                                  <a:pt x="579081" y="4763247"/>
                                </a:cubicBezTo>
                                <a:cubicBezTo>
                                  <a:pt x="579081" y="4716412"/>
                                  <a:pt x="617049" y="4678444"/>
                                  <a:pt x="663884" y="4678444"/>
                                </a:cubicBezTo>
                                <a:close/>
                                <a:moveTo>
                                  <a:pt x="271606" y="4678444"/>
                                </a:moveTo>
                                <a:cubicBezTo>
                                  <a:pt x="318441" y="4678444"/>
                                  <a:pt x="356409" y="4716412"/>
                                  <a:pt x="356409" y="4763247"/>
                                </a:cubicBezTo>
                                <a:cubicBezTo>
                                  <a:pt x="356409" y="4810082"/>
                                  <a:pt x="318441" y="4848051"/>
                                  <a:pt x="271606" y="4848051"/>
                                </a:cubicBezTo>
                                <a:cubicBezTo>
                                  <a:pt x="224771" y="4848051"/>
                                  <a:pt x="186803" y="4810082"/>
                                  <a:pt x="186803" y="4763247"/>
                                </a:cubicBezTo>
                                <a:cubicBezTo>
                                  <a:pt x="186803" y="4716412"/>
                                  <a:pt x="224771" y="4678444"/>
                                  <a:pt x="271606" y="4678444"/>
                                </a:cubicBezTo>
                                <a:close/>
                                <a:moveTo>
                                  <a:pt x="12192000" y="4456989"/>
                                </a:moveTo>
                                <a:lnTo>
                                  <a:pt x="12192000" y="4618282"/>
                                </a:lnTo>
                                <a:lnTo>
                                  <a:pt x="12179580" y="4615775"/>
                                </a:lnTo>
                                <a:cubicBezTo>
                                  <a:pt x="12149143" y="4602901"/>
                                  <a:pt x="12127786" y="4572762"/>
                                  <a:pt x="12127786" y="4537635"/>
                                </a:cubicBezTo>
                                <a:cubicBezTo>
                                  <a:pt x="12127786" y="4502509"/>
                                  <a:pt x="12149143" y="4472370"/>
                                  <a:pt x="12179580" y="4459497"/>
                                </a:cubicBezTo>
                                <a:close/>
                                <a:moveTo>
                                  <a:pt x="11820306" y="4452832"/>
                                </a:moveTo>
                                <a:cubicBezTo>
                                  <a:pt x="11867141" y="4452832"/>
                                  <a:pt x="11905109" y="4490800"/>
                                  <a:pt x="11905109" y="4537635"/>
                                </a:cubicBezTo>
                                <a:cubicBezTo>
                                  <a:pt x="11905109" y="4584470"/>
                                  <a:pt x="11867141" y="4622439"/>
                                  <a:pt x="11820306" y="4622439"/>
                                </a:cubicBezTo>
                                <a:cubicBezTo>
                                  <a:pt x="11773471" y="4622439"/>
                                  <a:pt x="11735503" y="4584470"/>
                                  <a:pt x="11735503" y="4537635"/>
                                </a:cubicBezTo>
                                <a:cubicBezTo>
                                  <a:pt x="11735503" y="4490800"/>
                                  <a:pt x="11773471" y="4452832"/>
                                  <a:pt x="11820306" y="4452832"/>
                                </a:cubicBezTo>
                                <a:close/>
                                <a:moveTo>
                                  <a:pt x="11428028" y="4452832"/>
                                </a:moveTo>
                                <a:cubicBezTo>
                                  <a:pt x="11474863" y="4452832"/>
                                  <a:pt x="11512831" y="4490800"/>
                                  <a:pt x="11512831" y="4537635"/>
                                </a:cubicBezTo>
                                <a:cubicBezTo>
                                  <a:pt x="11512831" y="4584470"/>
                                  <a:pt x="11474863" y="4622439"/>
                                  <a:pt x="11428028" y="4622439"/>
                                </a:cubicBezTo>
                                <a:cubicBezTo>
                                  <a:pt x="11381193" y="4622439"/>
                                  <a:pt x="11343225" y="4584470"/>
                                  <a:pt x="11343225" y="4537635"/>
                                </a:cubicBezTo>
                                <a:cubicBezTo>
                                  <a:pt x="11343225" y="4490800"/>
                                  <a:pt x="11381193" y="4452832"/>
                                  <a:pt x="11428028" y="4452832"/>
                                </a:cubicBezTo>
                                <a:close/>
                                <a:moveTo>
                                  <a:pt x="11035750" y="4452832"/>
                                </a:moveTo>
                                <a:cubicBezTo>
                                  <a:pt x="11082585" y="4452832"/>
                                  <a:pt x="11120553" y="4490800"/>
                                  <a:pt x="11120553" y="4537635"/>
                                </a:cubicBezTo>
                                <a:cubicBezTo>
                                  <a:pt x="11120553" y="4584470"/>
                                  <a:pt x="11082585" y="4622439"/>
                                  <a:pt x="11035750" y="4622439"/>
                                </a:cubicBezTo>
                                <a:cubicBezTo>
                                  <a:pt x="10988915" y="4622439"/>
                                  <a:pt x="10950947" y="4584470"/>
                                  <a:pt x="10950947" y="4537635"/>
                                </a:cubicBezTo>
                                <a:cubicBezTo>
                                  <a:pt x="10950947" y="4490800"/>
                                  <a:pt x="10988915" y="4452832"/>
                                  <a:pt x="11035750" y="4452832"/>
                                </a:cubicBezTo>
                                <a:close/>
                                <a:moveTo>
                                  <a:pt x="10643472" y="4452832"/>
                                </a:moveTo>
                                <a:cubicBezTo>
                                  <a:pt x="10690307" y="4452832"/>
                                  <a:pt x="10728275" y="4490800"/>
                                  <a:pt x="10728275" y="4537635"/>
                                </a:cubicBezTo>
                                <a:cubicBezTo>
                                  <a:pt x="10728275" y="4584470"/>
                                  <a:pt x="10690307" y="4622439"/>
                                  <a:pt x="10643472" y="4622439"/>
                                </a:cubicBezTo>
                                <a:cubicBezTo>
                                  <a:pt x="10596637" y="4622439"/>
                                  <a:pt x="10558669" y="4584470"/>
                                  <a:pt x="10558669" y="4537635"/>
                                </a:cubicBezTo>
                                <a:cubicBezTo>
                                  <a:pt x="10558669" y="4490800"/>
                                  <a:pt x="10596637" y="4452832"/>
                                  <a:pt x="10643472" y="4452832"/>
                                </a:cubicBezTo>
                                <a:close/>
                                <a:moveTo>
                                  <a:pt x="10251194" y="4452832"/>
                                </a:moveTo>
                                <a:cubicBezTo>
                                  <a:pt x="10298029" y="4452832"/>
                                  <a:pt x="10335997" y="4490800"/>
                                  <a:pt x="10335997" y="4537635"/>
                                </a:cubicBezTo>
                                <a:cubicBezTo>
                                  <a:pt x="10335997" y="4584470"/>
                                  <a:pt x="10298029" y="4622439"/>
                                  <a:pt x="10251194" y="4622439"/>
                                </a:cubicBezTo>
                                <a:cubicBezTo>
                                  <a:pt x="10204359" y="4622439"/>
                                  <a:pt x="10166391" y="4584470"/>
                                  <a:pt x="10166391" y="4537635"/>
                                </a:cubicBezTo>
                                <a:cubicBezTo>
                                  <a:pt x="10166391" y="4490800"/>
                                  <a:pt x="10204359" y="4452832"/>
                                  <a:pt x="10251194" y="4452832"/>
                                </a:cubicBezTo>
                                <a:close/>
                                <a:moveTo>
                                  <a:pt x="9858916" y="4452832"/>
                                </a:moveTo>
                                <a:cubicBezTo>
                                  <a:pt x="9905751" y="4452832"/>
                                  <a:pt x="9943719" y="4490800"/>
                                  <a:pt x="9943719" y="4537635"/>
                                </a:cubicBezTo>
                                <a:cubicBezTo>
                                  <a:pt x="9943719" y="4584470"/>
                                  <a:pt x="9905751" y="4622439"/>
                                  <a:pt x="9858916" y="4622439"/>
                                </a:cubicBezTo>
                                <a:cubicBezTo>
                                  <a:pt x="9812081" y="4622439"/>
                                  <a:pt x="9774113" y="4584470"/>
                                  <a:pt x="9774113" y="4537635"/>
                                </a:cubicBezTo>
                                <a:cubicBezTo>
                                  <a:pt x="9774113" y="4490800"/>
                                  <a:pt x="9812081" y="4452832"/>
                                  <a:pt x="9858916" y="4452832"/>
                                </a:cubicBezTo>
                                <a:close/>
                                <a:moveTo>
                                  <a:pt x="9466638" y="4452832"/>
                                </a:moveTo>
                                <a:cubicBezTo>
                                  <a:pt x="9513473" y="4452832"/>
                                  <a:pt x="9551441" y="4490800"/>
                                  <a:pt x="9551441" y="4537635"/>
                                </a:cubicBezTo>
                                <a:cubicBezTo>
                                  <a:pt x="9551441" y="4584470"/>
                                  <a:pt x="9513473" y="4622439"/>
                                  <a:pt x="9466638" y="4622439"/>
                                </a:cubicBezTo>
                                <a:cubicBezTo>
                                  <a:pt x="9419803" y="4622439"/>
                                  <a:pt x="9381835" y="4584470"/>
                                  <a:pt x="9381835" y="4537635"/>
                                </a:cubicBezTo>
                                <a:cubicBezTo>
                                  <a:pt x="9381835" y="4490800"/>
                                  <a:pt x="9419803" y="4452832"/>
                                  <a:pt x="9466638" y="4452832"/>
                                </a:cubicBezTo>
                                <a:close/>
                                <a:moveTo>
                                  <a:pt x="9074360" y="4452832"/>
                                </a:moveTo>
                                <a:cubicBezTo>
                                  <a:pt x="9121195" y="4452832"/>
                                  <a:pt x="9159163" y="4490800"/>
                                  <a:pt x="9159163" y="4537635"/>
                                </a:cubicBezTo>
                                <a:cubicBezTo>
                                  <a:pt x="9159163" y="4584470"/>
                                  <a:pt x="9121195" y="4622439"/>
                                  <a:pt x="9074360" y="4622439"/>
                                </a:cubicBezTo>
                                <a:cubicBezTo>
                                  <a:pt x="9027525" y="4622439"/>
                                  <a:pt x="8989557" y="4584470"/>
                                  <a:pt x="8989557" y="4537635"/>
                                </a:cubicBezTo>
                                <a:cubicBezTo>
                                  <a:pt x="8989557" y="4490800"/>
                                  <a:pt x="9027525" y="4452832"/>
                                  <a:pt x="9074360" y="4452832"/>
                                </a:cubicBezTo>
                                <a:close/>
                                <a:moveTo>
                                  <a:pt x="8682082" y="4452832"/>
                                </a:moveTo>
                                <a:cubicBezTo>
                                  <a:pt x="8728917" y="4452832"/>
                                  <a:pt x="8766885" y="4490800"/>
                                  <a:pt x="8766885" y="4537635"/>
                                </a:cubicBezTo>
                                <a:cubicBezTo>
                                  <a:pt x="8766885" y="4584470"/>
                                  <a:pt x="8728917" y="4622439"/>
                                  <a:pt x="8682082" y="4622439"/>
                                </a:cubicBezTo>
                                <a:cubicBezTo>
                                  <a:pt x="8635247" y="4622439"/>
                                  <a:pt x="8597279" y="4584470"/>
                                  <a:pt x="8597279" y="4537635"/>
                                </a:cubicBezTo>
                                <a:cubicBezTo>
                                  <a:pt x="8597279" y="4490800"/>
                                  <a:pt x="8635247" y="4452832"/>
                                  <a:pt x="8682082" y="4452832"/>
                                </a:cubicBezTo>
                                <a:close/>
                                <a:moveTo>
                                  <a:pt x="8289804" y="4452832"/>
                                </a:moveTo>
                                <a:cubicBezTo>
                                  <a:pt x="8336639" y="4452832"/>
                                  <a:pt x="8374607" y="4490800"/>
                                  <a:pt x="8374607" y="4537635"/>
                                </a:cubicBezTo>
                                <a:cubicBezTo>
                                  <a:pt x="8374607" y="4584470"/>
                                  <a:pt x="8336639" y="4622439"/>
                                  <a:pt x="8289804" y="4622439"/>
                                </a:cubicBezTo>
                                <a:cubicBezTo>
                                  <a:pt x="8242969" y="4622439"/>
                                  <a:pt x="8205001" y="4584470"/>
                                  <a:pt x="8205001" y="4537635"/>
                                </a:cubicBezTo>
                                <a:cubicBezTo>
                                  <a:pt x="8205001" y="4490800"/>
                                  <a:pt x="8242969" y="4452832"/>
                                  <a:pt x="8289804" y="4452832"/>
                                </a:cubicBezTo>
                                <a:close/>
                                <a:moveTo>
                                  <a:pt x="7897526" y="4452832"/>
                                </a:moveTo>
                                <a:cubicBezTo>
                                  <a:pt x="7944361" y="4452832"/>
                                  <a:pt x="7982329" y="4490800"/>
                                  <a:pt x="7982329" y="4537635"/>
                                </a:cubicBezTo>
                                <a:cubicBezTo>
                                  <a:pt x="7982329" y="4584470"/>
                                  <a:pt x="7944361" y="4622439"/>
                                  <a:pt x="7897526" y="4622439"/>
                                </a:cubicBezTo>
                                <a:cubicBezTo>
                                  <a:pt x="7850691" y="4622439"/>
                                  <a:pt x="7812723" y="4584470"/>
                                  <a:pt x="7812723" y="4537635"/>
                                </a:cubicBezTo>
                                <a:cubicBezTo>
                                  <a:pt x="7812723" y="4490800"/>
                                  <a:pt x="7850691" y="4452832"/>
                                  <a:pt x="7897526" y="4452832"/>
                                </a:cubicBezTo>
                                <a:close/>
                                <a:moveTo>
                                  <a:pt x="7505248" y="4452832"/>
                                </a:moveTo>
                                <a:cubicBezTo>
                                  <a:pt x="7552083" y="4452832"/>
                                  <a:pt x="7590051" y="4490800"/>
                                  <a:pt x="7590051" y="4537635"/>
                                </a:cubicBezTo>
                                <a:cubicBezTo>
                                  <a:pt x="7590051" y="4584470"/>
                                  <a:pt x="7552083" y="4622439"/>
                                  <a:pt x="7505248" y="4622439"/>
                                </a:cubicBezTo>
                                <a:cubicBezTo>
                                  <a:pt x="7458413" y="4622439"/>
                                  <a:pt x="7420445" y="4584470"/>
                                  <a:pt x="7420445" y="4537635"/>
                                </a:cubicBezTo>
                                <a:cubicBezTo>
                                  <a:pt x="7420445" y="4490800"/>
                                  <a:pt x="7458413" y="4452832"/>
                                  <a:pt x="7505248" y="4452832"/>
                                </a:cubicBezTo>
                                <a:close/>
                                <a:moveTo>
                                  <a:pt x="7112970" y="4452832"/>
                                </a:moveTo>
                                <a:cubicBezTo>
                                  <a:pt x="7159805" y="4452832"/>
                                  <a:pt x="7197773" y="4490800"/>
                                  <a:pt x="7197773" y="4537635"/>
                                </a:cubicBezTo>
                                <a:cubicBezTo>
                                  <a:pt x="7197773" y="4584470"/>
                                  <a:pt x="7159805" y="4622439"/>
                                  <a:pt x="7112970" y="4622439"/>
                                </a:cubicBezTo>
                                <a:cubicBezTo>
                                  <a:pt x="7066135" y="4622439"/>
                                  <a:pt x="7028167" y="4584470"/>
                                  <a:pt x="7028167" y="4537635"/>
                                </a:cubicBezTo>
                                <a:cubicBezTo>
                                  <a:pt x="7028167" y="4490800"/>
                                  <a:pt x="7066135" y="4452832"/>
                                  <a:pt x="7112970" y="4452832"/>
                                </a:cubicBezTo>
                                <a:close/>
                                <a:moveTo>
                                  <a:pt x="6720692" y="4452832"/>
                                </a:moveTo>
                                <a:cubicBezTo>
                                  <a:pt x="6767527" y="4452832"/>
                                  <a:pt x="6805495" y="4490800"/>
                                  <a:pt x="6805495" y="4537635"/>
                                </a:cubicBezTo>
                                <a:cubicBezTo>
                                  <a:pt x="6805495" y="4584470"/>
                                  <a:pt x="6767527" y="4622439"/>
                                  <a:pt x="6720692" y="4622439"/>
                                </a:cubicBezTo>
                                <a:cubicBezTo>
                                  <a:pt x="6673857" y="4622439"/>
                                  <a:pt x="6635889" y="4584470"/>
                                  <a:pt x="6635889" y="4537635"/>
                                </a:cubicBezTo>
                                <a:cubicBezTo>
                                  <a:pt x="6635889" y="4490800"/>
                                  <a:pt x="6673857" y="4452832"/>
                                  <a:pt x="6720692" y="4452832"/>
                                </a:cubicBezTo>
                                <a:close/>
                                <a:moveTo>
                                  <a:pt x="6328414" y="4452832"/>
                                </a:moveTo>
                                <a:cubicBezTo>
                                  <a:pt x="6375249" y="4452832"/>
                                  <a:pt x="6413217" y="4490800"/>
                                  <a:pt x="6413217" y="4537635"/>
                                </a:cubicBezTo>
                                <a:cubicBezTo>
                                  <a:pt x="6413217" y="4584470"/>
                                  <a:pt x="6375249" y="4622439"/>
                                  <a:pt x="6328414" y="4622439"/>
                                </a:cubicBezTo>
                                <a:cubicBezTo>
                                  <a:pt x="6281579" y="4622439"/>
                                  <a:pt x="6243611" y="4584470"/>
                                  <a:pt x="6243611" y="4537635"/>
                                </a:cubicBezTo>
                                <a:cubicBezTo>
                                  <a:pt x="6243611" y="4490800"/>
                                  <a:pt x="6281579" y="4452832"/>
                                  <a:pt x="6328414" y="4452832"/>
                                </a:cubicBezTo>
                                <a:close/>
                                <a:moveTo>
                                  <a:pt x="5936140" y="4452832"/>
                                </a:moveTo>
                                <a:cubicBezTo>
                                  <a:pt x="5982975" y="4452832"/>
                                  <a:pt x="6020941" y="4490800"/>
                                  <a:pt x="6020941" y="4537635"/>
                                </a:cubicBezTo>
                                <a:cubicBezTo>
                                  <a:pt x="6020941" y="4584470"/>
                                  <a:pt x="5982975" y="4622439"/>
                                  <a:pt x="5936140" y="4622439"/>
                                </a:cubicBezTo>
                                <a:cubicBezTo>
                                  <a:pt x="5889303" y="4622439"/>
                                  <a:pt x="5851334" y="4584470"/>
                                  <a:pt x="5851334" y="4537635"/>
                                </a:cubicBezTo>
                                <a:cubicBezTo>
                                  <a:pt x="5851334" y="4490800"/>
                                  <a:pt x="5889303" y="4452832"/>
                                  <a:pt x="5936140" y="4452832"/>
                                </a:cubicBezTo>
                                <a:close/>
                                <a:moveTo>
                                  <a:pt x="5543863" y="4452832"/>
                                </a:moveTo>
                                <a:cubicBezTo>
                                  <a:pt x="5590695" y="4452832"/>
                                  <a:pt x="5628664" y="4490800"/>
                                  <a:pt x="5628664" y="4537635"/>
                                </a:cubicBezTo>
                                <a:cubicBezTo>
                                  <a:pt x="5628664" y="4584470"/>
                                  <a:pt x="5590695" y="4622439"/>
                                  <a:pt x="5543863" y="4622439"/>
                                </a:cubicBezTo>
                                <a:cubicBezTo>
                                  <a:pt x="5497028" y="4622439"/>
                                  <a:pt x="5459061" y="4584470"/>
                                  <a:pt x="5459061" y="4537635"/>
                                </a:cubicBezTo>
                                <a:cubicBezTo>
                                  <a:pt x="5459061" y="4490800"/>
                                  <a:pt x="5497028" y="4452832"/>
                                  <a:pt x="5543863" y="4452832"/>
                                </a:cubicBezTo>
                                <a:close/>
                                <a:moveTo>
                                  <a:pt x="5151585" y="4452832"/>
                                </a:moveTo>
                                <a:cubicBezTo>
                                  <a:pt x="5198422" y="4452832"/>
                                  <a:pt x="5236388" y="4490800"/>
                                  <a:pt x="5236388" y="4537635"/>
                                </a:cubicBezTo>
                                <a:cubicBezTo>
                                  <a:pt x="5236388" y="4584470"/>
                                  <a:pt x="5198422" y="4622439"/>
                                  <a:pt x="5151585" y="4622439"/>
                                </a:cubicBezTo>
                                <a:cubicBezTo>
                                  <a:pt x="5104749" y="4622439"/>
                                  <a:pt x="5066782" y="4584470"/>
                                  <a:pt x="5066782" y="4537635"/>
                                </a:cubicBezTo>
                                <a:cubicBezTo>
                                  <a:pt x="5066782" y="4490800"/>
                                  <a:pt x="5104749" y="4452832"/>
                                  <a:pt x="5151585" y="4452832"/>
                                </a:cubicBezTo>
                                <a:close/>
                                <a:moveTo>
                                  <a:pt x="4759305" y="4452832"/>
                                </a:moveTo>
                                <a:cubicBezTo>
                                  <a:pt x="4806142" y="4452832"/>
                                  <a:pt x="4844109" y="4490800"/>
                                  <a:pt x="4844109" y="4537635"/>
                                </a:cubicBezTo>
                                <a:cubicBezTo>
                                  <a:pt x="4844109" y="4584470"/>
                                  <a:pt x="4806142" y="4622439"/>
                                  <a:pt x="4759305" y="4622439"/>
                                </a:cubicBezTo>
                                <a:cubicBezTo>
                                  <a:pt x="4712472" y="4622439"/>
                                  <a:pt x="4674505" y="4584470"/>
                                  <a:pt x="4674505" y="4537635"/>
                                </a:cubicBezTo>
                                <a:cubicBezTo>
                                  <a:pt x="4674505" y="4490800"/>
                                  <a:pt x="4712472" y="4452832"/>
                                  <a:pt x="4759305" y="4452832"/>
                                </a:cubicBezTo>
                                <a:close/>
                                <a:moveTo>
                                  <a:pt x="4367030" y="4452832"/>
                                </a:moveTo>
                                <a:cubicBezTo>
                                  <a:pt x="4413865" y="4452832"/>
                                  <a:pt x="4451833" y="4490800"/>
                                  <a:pt x="4451833" y="4537635"/>
                                </a:cubicBezTo>
                                <a:cubicBezTo>
                                  <a:pt x="4451833" y="4584470"/>
                                  <a:pt x="4413865" y="4622439"/>
                                  <a:pt x="4367030" y="4622439"/>
                                </a:cubicBezTo>
                                <a:cubicBezTo>
                                  <a:pt x="4320192" y="4622439"/>
                                  <a:pt x="4282223" y="4584470"/>
                                  <a:pt x="4282223" y="4537635"/>
                                </a:cubicBezTo>
                                <a:cubicBezTo>
                                  <a:pt x="4282223" y="4490800"/>
                                  <a:pt x="4320192" y="4452832"/>
                                  <a:pt x="4367030" y="4452832"/>
                                </a:cubicBezTo>
                                <a:close/>
                                <a:moveTo>
                                  <a:pt x="3974752" y="4452832"/>
                                </a:moveTo>
                                <a:cubicBezTo>
                                  <a:pt x="4021587" y="4452832"/>
                                  <a:pt x="4059554" y="4490800"/>
                                  <a:pt x="4059554" y="4537635"/>
                                </a:cubicBezTo>
                                <a:cubicBezTo>
                                  <a:pt x="4059554" y="4584470"/>
                                  <a:pt x="4021587" y="4622439"/>
                                  <a:pt x="3974752" y="4622439"/>
                                </a:cubicBezTo>
                                <a:cubicBezTo>
                                  <a:pt x="3927917" y="4622439"/>
                                  <a:pt x="3889951" y="4584470"/>
                                  <a:pt x="3889951" y="4537635"/>
                                </a:cubicBezTo>
                                <a:cubicBezTo>
                                  <a:pt x="3889951" y="4490800"/>
                                  <a:pt x="3927917" y="4452832"/>
                                  <a:pt x="3974752" y="4452832"/>
                                </a:cubicBezTo>
                                <a:close/>
                                <a:moveTo>
                                  <a:pt x="3582474" y="4452832"/>
                                </a:moveTo>
                                <a:cubicBezTo>
                                  <a:pt x="3629309" y="4452832"/>
                                  <a:pt x="3667278" y="4490800"/>
                                  <a:pt x="3667278" y="4537635"/>
                                </a:cubicBezTo>
                                <a:cubicBezTo>
                                  <a:pt x="3667278" y="4584470"/>
                                  <a:pt x="3629309" y="4622439"/>
                                  <a:pt x="3582474" y="4622439"/>
                                </a:cubicBezTo>
                                <a:cubicBezTo>
                                  <a:pt x="3535640" y="4622439"/>
                                  <a:pt x="3497672" y="4584470"/>
                                  <a:pt x="3497672" y="4537635"/>
                                </a:cubicBezTo>
                                <a:cubicBezTo>
                                  <a:pt x="3497672" y="4490800"/>
                                  <a:pt x="3535640" y="4452832"/>
                                  <a:pt x="3582474" y="4452832"/>
                                </a:cubicBezTo>
                                <a:close/>
                                <a:moveTo>
                                  <a:pt x="3190197" y="4452832"/>
                                </a:moveTo>
                                <a:cubicBezTo>
                                  <a:pt x="3237032" y="4452832"/>
                                  <a:pt x="3275001" y="4490800"/>
                                  <a:pt x="3275001" y="4537635"/>
                                </a:cubicBezTo>
                                <a:cubicBezTo>
                                  <a:pt x="3275001" y="4584470"/>
                                  <a:pt x="3237032" y="4622439"/>
                                  <a:pt x="3190197" y="4622439"/>
                                </a:cubicBezTo>
                                <a:cubicBezTo>
                                  <a:pt x="3143362" y="4622439"/>
                                  <a:pt x="3105394" y="4584470"/>
                                  <a:pt x="3105394" y="4537635"/>
                                </a:cubicBezTo>
                                <a:cubicBezTo>
                                  <a:pt x="3105394" y="4490800"/>
                                  <a:pt x="3143362" y="4452832"/>
                                  <a:pt x="3190197" y="4452832"/>
                                </a:cubicBezTo>
                                <a:close/>
                                <a:moveTo>
                                  <a:pt x="2797920" y="4452832"/>
                                </a:moveTo>
                                <a:cubicBezTo>
                                  <a:pt x="2844755" y="4452832"/>
                                  <a:pt x="2882722" y="4490800"/>
                                  <a:pt x="2882722" y="4537635"/>
                                </a:cubicBezTo>
                                <a:cubicBezTo>
                                  <a:pt x="2882722" y="4584470"/>
                                  <a:pt x="2844755" y="4622439"/>
                                  <a:pt x="2797920" y="4622439"/>
                                </a:cubicBezTo>
                                <a:cubicBezTo>
                                  <a:pt x="2751085" y="4622439"/>
                                  <a:pt x="2713116" y="4584470"/>
                                  <a:pt x="2713116" y="4537635"/>
                                </a:cubicBezTo>
                                <a:cubicBezTo>
                                  <a:pt x="2713116" y="4490800"/>
                                  <a:pt x="2751085" y="4452832"/>
                                  <a:pt x="2797920" y="4452832"/>
                                </a:cubicBezTo>
                                <a:close/>
                                <a:moveTo>
                                  <a:pt x="2405641" y="4452832"/>
                                </a:moveTo>
                                <a:cubicBezTo>
                                  <a:pt x="2452477" y="4452832"/>
                                  <a:pt x="2490444" y="4490800"/>
                                  <a:pt x="2490444" y="4537635"/>
                                </a:cubicBezTo>
                                <a:cubicBezTo>
                                  <a:pt x="2490444" y="4584470"/>
                                  <a:pt x="2452477" y="4622439"/>
                                  <a:pt x="2405641" y="4622439"/>
                                </a:cubicBezTo>
                                <a:cubicBezTo>
                                  <a:pt x="2358807" y="4622439"/>
                                  <a:pt x="2320839" y="4584470"/>
                                  <a:pt x="2320839" y="4537635"/>
                                </a:cubicBezTo>
                                <a:cubicBezTo>
                                  <a:pt x="2320839" y="4490800"/>
                                  <a:pt x="2358807" y="4452832"/>
                                  <a:pt x="2405641" y="4452832"/>
                                </a:cubicBezTo>
                                <a:close/>
                                <a:moveTo>
                                  <a:pt x="2013362" y="4452832"/>
                                </a:moveTo>
                                <a:cubicBezTo>
                                  <a:pt x="2060197" y="4452832"/>
                                  <a:pt x="2098165" y="4490800"/>
                                  <a:pt x="2098165" y="4537635"/>
                                </a:cubicBezTo>
                                <a:cubicBezTo>
                                  <a:pt x="2098165" y="4584470"/>
                                  <a:pt x="2060197" y="4622439"/>
                                  <a:pt x="2013362" y="4622439"/>
                                </a:cubicBezTo>
                                <a:cubicBezTo>
                                  <a:pt x="1966527" y="4622439"/>
                                  <a:pt x="1928559" y="4584470"/>
                                  <a:pt x="1928559" y="4537635"/>
                                </a:cubicBezTo>
                                <a:cubicBezTo>
                                  <a:pt x="1928559" y="4490800"/>
                                  <a:pt x="1966527" y="4452832"/>
                                  <a:pt x="2013362" y="4452832"/>
                                </a:cubicBezTo>
                                <a:close/>
                                <a:moveTo>
                                  <a:pt x="1621084" y="4452832"/>
                                </a:moveTo>
                                <a:cubicBezTo>
                                  <a:pt x="1667919" y="4452832"/>
                                  <a:pt x="1705887" y="4490800"/>
                                  <a:pt x="1705887" y="4537635"/>
                                </a:cubicBezTo>
                                <a:cubicBezTo>
                                  <a:pt x="1705887" y="4584470"/>
                                  <a:pt x="1667919" y="4622439"/>
                                  <a:pt x="1621084" y="4622439"/>
                                </a:cubicBezTo>
                                <a:cubicBezTo>
                                  <a:pt x="1574249" y="4622439"/>
                                  <a:pt x="1536281" y="4584470"/>
                                  <a:pt x="1536281" y="4537635"/>
                                </a:cubicBezTo>
                                <a:cubicBezTo>
                                  <a:pt x="1536281" y="4490800"/>
                                  <a:pt x="1574249" y="4452832"/>
                                  <a:pt x="1621084" y="4452832"/>
                                </a:cubicBezTo>
                                <a:close/>
                                <a:moveTo>
                                  <a:pt x="1228807" y="4452832"/>
                                </a:moveTo>
                                <a:cubicBezTo>
                                  <a:pt x="1275642" y="4452832"/>
                                  <a:pt x="1313610" y="4490800"/>
                                  <a:pt x="1313610" y="4537635"/>
                                </a:cubicBezTo>
                                <a:cubicBezTo>
                                  <a:pt x="1313610" y="4584470"/>
                                  <a:pt x="1275642" y="4622439"/>
                                  <a:pt x="1228807" y="4622439"/>
                                </a:cubicBezTo>
                                <a:cubicBezTo>
                                  <a:pt x="1181972" y="4622439"/>
                                  <a:pt x="1144004" y="4584470"/>
                                  <a:pt x="1144004" y="4537635"/>
                                </a:cubicBezTo>
                                <a:cubicBezTo>
                                  <a:pt x="1144004" y="4490800"/>
                                  <a:pt x="1181972" y="4452832"/>
                                  <a:pt x="1228807" y="4452832"/>
                                </a:cubicBezTo>
                                <a:close/>
                                <a:moveTo>
                                  <a:pt x="836529" y="4452832"/>
                                </a:moveTo>
                                <a:cubicBezTo>
                                  <a:pt x="883364" y="4452832"/>
                                  <a:pt x="921332" y="4490800"/>
                                  <a:pt x="921332" y="4537635"/>
                                </a:cubicBezTo>
                                <a:cubicBezTo>
                                  <a:pt x="921332" y="4584470"/>
                                  <a:pt x="883364" y="4622439"/>
                                  <a:pt x="836529" y="4622439"/>
                                </a:cubicBezTo>
                                <a:cubicBezTo>
                                  <a:pt x="789694" y="4622439"/>
                                  <a:pt x="751726" y="4584470"/>
                                  <a:pt x="751726" y="4537635"/>
                                </a:cubicBezTo>
                                <a:cubicBezTo>
                                  <a:pt x="751726" y="4490800"/>
                                  <a:pt x="789694" y="4452832"/>
                                  <a:pt x="836529" y="4452832"/>
                                </a:cubicBezTo>
                                <a:close/>
                                <a:moveTo>
                                  <a:pt x="444251" y="4452832"/>
                                </a:moveTo>
                                <a:cubicBezTo>
                                  <a:pt x="491086" y="4452832"/>
                                  <a:pt x="529054" y="4490800"/>
                                  <a:pt x="529054" y="4537635"/>
                                </a:cubicBezTo>
                                <a:cubicBezTo>
                                  <a:pt x="529054" y="4584470"/>
                                  <a:pt x="491086" y="4622439"/>
                                  <a:pt x="444251" y="4622439"/>
                                </a:cubicBezTo>
                                <a:cubicBezTo>
                                  <a:pt x="397416" y="4622439"/>
                                  <a:pt x="359448" y="4584470"/>
                                  <a:pt x="359448" y="4537635"/>
                                </a:cubicBezTo>
                                <a:cubicBezTo>
                                  <a:pt x="359448" y="4490800"/>
                                  <a:pt x="397416" y="4452832"/>
                                  <a:pt x="444251" y="4452832"/>
                                </a:cubicBezTo>
                                <a:close/>
                                <a:moveTo>
                                  <a:pt x="51974" y="4452832"/>
                                </a:moveTo>
                                <a:cubicBezTo>
                                  <a:pt x="98809" y="4452832"/>
                                  <a:pt x="136777" y="4490800"/>
                                  <a:pt x="136777" y="4537635"/>
                                </a:cubicBezTo>
                                <a:cubicBezTo>
                                  <a:pt x="136777" y="4584470"/>
                                  <a:pt x="98809" y="4622439"/>
                                  <a:pt x="51974" y="4622439"/>
                                </a:cubicBezTo>
                                <a:cubicBezTo>
                                  <a:pt x="40265" y="4622439"/>
                                  <a:pt x="29111" y="4620066"/>
                                  <a:pt x="18965" y="4615775"/>
                                </a:cubicBezTo>
                                <a:lnTo>
                                  <a:pt x="0" y="4602988"/>
                                </a:lnTo>
                                <a:lnTo>
                                  <a:pt x="0" y="4472283"/>
                                </a:lnTo>
                                <a:lnTo>
                                  <a:pt x="18965" y="4459497"/>
                                </a:lnTo>
                                <a:cubicBezTo>
                                  <a:pt x="29111" y="4455205"/>
                                  <a:pt x="40265" y="4452832"/>
                                  <a:pt x="51974" y="4452832"/>
                                </a:cubicBezTo>
                                <a:close/>
                                <a:moveTo>
                                  <a:pt x="12027223" y="4227221"/>
                                </a:moveTo>
                                <a:cubicBezTo>
                                  <a:pt x="12074058" y="4227221"/>
                                  <a:pt x="12112026" y="4265189"/>
                                  <a:pt x="12112026" y="4312024"/>
                                </a:cubicBezTo>
                                <a:cubicBezTo>
                                  <a:pt x="12112026" y="4358858"/>
                                  <a:pt x="12074058" y="4396827"/>
                                  <a:pt x="12027223" y="4396827"/>
                                </a:cubicBezTo>
                                <a:cubicBezTo>
                                  <a:pt x="11980388" y="4396827"/>
                                  <a:pt x="11942420" y="4358858"/>
                                  <a:pt x="11942420" y="4312024"/>
                                </a:cubicBezTo>
                                <a:cubicBezTo>
                                  <a:pt x="11942420" y="4265189"/>
                                  <a:pt x="11980388" y="4227221"/>
                                  <a:pt x="12027223" y="4227221"/>
                                </a:cubicBezTo>
                                <a:close/>
                                <a:moveTo>
                                  <a:pt x="11634945" y="4227221"/>
                                </a:moveTo>
                                <a:cubicBezTo>
                                  <a:pt x="11681780" y="4227221"/>
                                  <a:pt x="11719748" y="4265189"/>
                                  <a:pt x="11719748" y="4312024"/>
                                </a:cubicBezTo>
                                <a:cubicBezTo>
                                  <a:pt x="11719748" y="4358858"/>
                                  <a:pt x="11681780" y="4396827"/>
                                  <a:pt x="11634945" y="4396827"/>
                                </a:cubicBezTo>
                                <a:cubicBezTo>
                                  <a:pt x="11588110" y="4396827"/>
                                  <a:pt x="11550142" y="4358858"/>
                                  <a:pt x="11550142" y="4312024"/>
                                </a:cubicBezTo>
                                <a:cubicBezTo>
                                  <a:pt x="11550142" y="4265189"/>
                                  <a:pt x="11588110" y="4227221"/>
                                  <a:pt x="11634945" y="4227221"/>
                                </a:cubicBezTo>
                                <a:close/>
                                <a:moveTo>
                                  <a:pt x="11242667" y="4227221"/>
                                </a:moveTo>
                                <a:cubicBezTo>
                                  <a:pt x="11289502" y="4227221"/>
                                  <a:pt x="11327470" y="4265189"/>
                                  <a:pt x="11327470" y="4312024"/>
                                </a:cubicBezTo>
                                <a:cubicBezTo>
                                  <a:pt x="11327470" y="4358858"/>
                                  <a:pt x="11289502" y="4396827"/>
                                  <a:pt x="11242667" y="4396827"/>
                                </a:cubicBezTo>
                                <a:cubicBezTo>
                                  <a:pt x="11195832" y="4396827"/>
                                  <a:pt x="11157864" y="4358858"/>
                                  <a:pt x="11157864" y="4312024"/>
                                </a:cubicBezTo>
                                <a:cubicBezTo>
                                  <a:pt x="11157864" y="4265189"/>
                                  <a:pt x="11195832" y="4227221"/>
                                  <a:pt x="11242667" y="4227221"/>
                                </a:cubicBezTo>
                                <a:close/>
                                <a:moveTo>
                                  <a:pt x="10850389" y="4227221"/>
                                </a:moveTo>
                                <a:cubicBezTo>
                                  <a:pt x="10897224" y="4227221"/>
                                  <a:pt x="10935192" y="4265189"/>
                                  <a:pt x="10935192" y="4312024"/>
                                </a:cubicBezTo>
                                <a:cubicBezTo>
                                  <a:pt x="10935192" y="4358858"/>
                                  <a:pt x="10897224" y="4396827"/>
                                  <a:pt x="10850389" y="4396827"/>
                                </a:cubicBezTo>
                                <a:cubicBezTo>
                                  <a:pt x="10803554" y="4396827"/>
                                  <a:pt x="10765586" y="4358858"/>
                                  <a:pt x="10765586" y="4312024"/>
                                </a:cubicBezTo>
                                <a:cubicBezTo>
                                  <a:pt x="10765586" y="4265189"/>
                                  <a:pt x="10803554" y="4227221"/>
                                  <a:pt x="10850389" y="4227221"/>
                                </a:cubicBezTo>
                                <a:close/>
                                <a:moveTo>
                                  <a:pt x="10458111" y="4227221"/>
                                </a:moveTo>
                                <a:cubicBezTo>
                                  <a:pt x="10504946" y="4227221"/>
                                  <a:pt x="10542914" y="4265189"/>
                                  <a:pt x="10542914" y="4312024"/>
                                </a:cubicBezTo>
                                <a:cubicBezTo>
                                  <a:pt x="10542914" y="4358858"/>
                                  <a:pt x="10504946" y="4396827"/>
                                  <a:pt x="10458111" y="4396827"/>
                                </a:cubicBezTo>
                                <a:cubicBezTo>
                                  <a:pt x="10411276" y="4396827"/>
                                  <a:pt x="10373308" y="4358858"/>
                                  <a:pt x="10373308" y="4312024"/>
                                </a:cubicBezTo>
                                <a:cubicBezTo>
                                  <a:pt x="10373308" y="4265189"/>
                                  <a:pt x="10411276" y="4227221"/>
                                  <a:pt x="10458111" y="4227221"/>
                                </a:cubicBezTo>
                                <a:close/>
                                <a:moveTo>
                                  <a:pt x="10065833" y="4227221"/>
                                </a:moveTo>
                                <a:cubicBezTo>
                                  <a:pt x="10112668" y="4227221"/>
                                  <a:pt x="10150636" y="4265189"/>
                                  <a:pt x="10150636" y="4312024"/>
                                </a:cubicBezTo>
                                <a:cubicBezTo>
                                  <a:pt x="10150636" y="4358858"/>
                                  <a:pt x="10112668" y="4396827"/>
                                  <a:pt x="10065833" y="4396827"/>
                                </a:cubicBezTo>
                                <a:cubicBezTo>
                                  <a:pt x="10018998" y="4396827"/>
                                  <a:pt x="9981030" y="4358858"/>
                                  <a:pt x="9981030" y="4312024"/>
                                </a:cubicBezTo>
                                <a:cubicBezTo>
                                  <a:pt x="9981030" y="4265189"/>
                                  <a:pt x="10018998" y="4227221"/>
                                  <a:pt x="10065833" y="4227221"/>
                                </a:cubicBezTo>
                                <a:close/>
                                <a:moveTo>
                                  <a:pt x="9673555" y="4227221"/>
                                </a:moveTo>
                                <a:cubicBezTo>
                                  <a:pt x="9720390" y="4227221"/>
                                  <a:pt x="9758358" y="4265189"/>
                                  <a:pt x="9758358" y="4312024"/>
                                </a:cubicBezTo>
                                <a:cubicBezTo>
                                  <a:pt x="9758358" y="4358858"/>
                                  <a:pt x="9720390" y="4396827"/>
                                  <a:pt x="9673555" y="4396827"/>
                                </a:cubicBezTo>
                                <a:cubicBezTo>
                                  <a:pt x="9626720" y="4396827"/>
                                  <a:pt x="9588752" y="4358858"/>
                                  <a:pt x="9588752" y="4312024"/>
                                </a:cubicBezTo>
                                <a:cubicBezTo>
                                  <a:pt x="9588752" y="4265189"/>
                                  <a:pt x="9626720" y="4227221"/>
                                  <a:pt x="9673555" y="4227221"/>
                                </a:cubicBezTo>
                                <a:close/>
                                <a:moveTo>
                                  <a:pt x="9281277" y="4227221"/>
                                </a:moveTo>
                                <a:cubicBezTo>
                                  <a:pt x="9328112" y="4227221"/>
                                  <a:pt x="9366080" y="4265189"/>
                                  <a:pt x="9366080" y="4312024"/>
                                </a:cubicBezTo>
                                <a:cubicBezTo>
                                  <a:pt x="9366080" y="4358858"/>
                                  <a:pt x="9328112" y="4396827"/>
                                  <a:pt x="9281277" y="4396827"/>
                                </a:cubicBezTo>
                                <a:cubicBezTo>
                                  <a:pt x="9234442" y="4396827"/>
                                  <a:pt x="9196474" y="4358858"/>
                                  <a:pt x="9196474" y="4312024"/>
                                </a:cubicBezTo>
                                <a:cubicBezTo>
                                  <a:pt x="9196474" y="4265189"/>
                                  <a:pt x="9234442" y="4227221"/>
                                  <a:pt x="9281277" y="4227221"/>
                                </a:cubicBezTo>
                                <a:close/>
                                <a:moveTo>
                                  <a:pt x="8888999" y="4227221"/>
                                </a:moveTo>
                                <a:cubicBezTo>
                                  <a:pt x="8935834" y="4227221"/>
                                  <a:pt x="8973802" y="4265189"/>
                                  <a:pt x="8973802" y="4312024"/>
                                </a:cubicBezTo>
                                <a:cubicBezTo>
                                  <a:pt x="8973802" y="4358858"/>
                                  <a:pt x="8935834" y="4396827"/>
                                  <a:pt x="8888999" y="4396827"/>
                                </a:cubicBezTo>
                                <a:cubicBezTo>
                                  <a:pt x="8842164" y="4396827"/>
                                  <a:pt x="8804196" y="4358858"/>
                                  <a:pt x="8804196" y="4312024"/>
                                </a:cubicBezTo>
                                <a:cubicBezTo>
                                  <a:pt x="8804196" y="4265189"/>
                                  <a:pt x="8842164" y="4227221"/>
                                  <a:pt x="8888999" y="4227221"/>
                                </a:cubicBezTo>
                                <a:close/>
                                <a:moveTo>
                                  <a:pt x="8496721" y="4227221"/>
                                </a:moveTo>
                                <a:cubicBezTo>
                                  <a:pt x="8543556" y="4227221"/>
                                  <a:pt x="8581524" y="4265189"/>
                                  <a:pt x="8581524" y="4312024"/>
                                </a:cubicBezTo>
                                <a:cubicBezTo>
                                  <a:pt x="8581524" y="4358858"/>
                                  <a:pt x="8543556" y="4396827"/>
                                  <a:pt x="8496721" y="4396827"/>
                                </a:cubicBezTo>
                                <a:cubicBezTo>
                                  <a:pt x="8449886" y="4396827"/>
                                  <a:pt x="8411918" y="4358858"/>
                                  <a:pt x="8411918" y="4312024"/>
                                </a:cubicBezTo>
                                <a:cubicBezTo>
                                  <a:pt x="8411918" y="4265189"/>
                                  <a:pt x="8449886" y="4227221"/>
                                  <a:pt x="8496721" y="4227221"/>
                                </a:cubicBezTo>
                                <a:close/>
                                <a:moveTo>
                                  <a:pt x="8104443" y="4227221"/>
                                </a:moveTo>
                                <a:cubicBezTo>
                                  <a:pt x="8151278" y="4227221"/>
                                  <a:pt x="8189246" y="4265189"/>
                                  <a:pt x="8189246" y="4312024"/>
                                </a:cubicBezTo>
                                <a:cubicBezTo>
                                  <a:pt x="8189246" y="4358858"/>
                                  <a:pt x="8151278" y="4396827"/>
                                  <a:pt x="8104443" y="4396827"/>
                                </a:cubicBezTo>
                                <a:cubicBezTo>
                                  <a:pt x="8057608" y="4396827"/>
                                  <a:pt x="8019640" y="4358858"/>
                                  <a:pt x="8019640" y="4312024"/>
                                </a:cubicBezTo>
                                <a:cubicBezTo>
                                  <a:pt x="8019640" y="4265189"/>
                                  <a:pt x="8057608" y="4227221"/>
                                  <a:pt x="8104443" y="4227221"/>
                                </a:cubicBezTo>
                                <a:close/>
                                <a:moveTo>
                                  <a:pt x="7712165" y="4227221"/>
                                </a:moveTo>
                                <a:cubicBezTo>
                                  <a:pt x="7759000" y="4227221"/>
                                  <a:pt x="7796968" y="4265189"/>
                                  <a:pt x="7796968" y="4312024"/>
                                </a:cubicBezTo>
                                <a:cubicBezTo>
                                  <a:pt x="7796968" y="4358858"/>
                                  <a:pt x="7759000" y="4396827"/>
                                  <a:pt x="7712165" y="4396827"/>
                                </a:cubicBezTo>
                                <a:cubicBezTo>
                                  <a:pt x="7665330" y="4396827"/>
                                  <a:pt x="7627362" y="4358858"/>
                                  <a:pt x="7627362" y="4312024"/>
                                </a:cubicBezTo>
                                <a:cubicBezTo>
                                  <a:pt x="7627362" y="4265189"/>
                                  <a:pt x="7665330" y="4227221"/>
                                  <a:pt x="7712165" y="4227221"/>
                                </a:cubicBezTo>
                                <a:close/>
                                <a:moveTo>
                                  <a:pt x="7319887" y="4227221"/>
                                </a:moveTo>
                                <a:cubicBezTo>
                                  <a:pt x="7366722" y="4227221"/>
                                  <a:pt x="7404690" y="4265189"/>
                                  <a:pt x="7404690" y="4312024"/>
                                </a:cubicBezTo>
                                <a:cubicBezTo>
                                  <a:pt x="7404690" y="4358858"/>
                                  <a:pt x="7366722" y="4396827"/>
                                  <a:pt x="7319887" y="4396827"/>
                                </a:cubicBezTo>
                                <a:cubicBezTo>
                                  <a:pt x="7273052" y="4396827"/>
                                  <a:pt x="7235084" y="4358858"/>
                                  <a:pt x="7235084" y="4312024"/>
                                </a:cubicBezTo>
                                <a:cubicBezTo>
                                  <a:pt x="7235084" y="4265189"/>
                                  <a:pt x="7273052" y="4227221"/>
                                  <a:pt x="7319887" y="4227221"/>
                                </a:cubicBezTo>
                                <a:close/>
                                <a:moveTo>
                                  <a:pt x="6927609" y="4227221"/>
                                </a:moveTo>
                                <a:cubicBezTo>
                                  <a:pt x="6974444" y="4227221"/>
                                  <a:pt x="7012412" y="4265189"/>
                                  <a:pt x="7012412" y="4312024"/>
                                </a:cubicBezTo>
                                <a:cubicBezTo>
                                  <a:pt x="7012412" y="4358858"/>
                                  <a:pt x="6974444" y="4396827"/>
                                  <a:pt x="6927609" y="4396827"/>
                                </a:cubicBezTo>
                                <a:cubicBezTo>
                                  <a:pt x="6880774" y="4396827"/>
                                  <a:pt x="6842806" y="4358858"/>
                                  <a:pt x="6842806" y="4312024"/>
                                </a:cubicBezTo>
                                <a:cubicBezTo>
                                  <a:pt x="6842806" y="4265189"/>
                                  <a:pt x="6880774" y="4227221"/>
                                  <a:pt x="6927609" y="4227221"/>
                                </a:cubicBezTo>
                                <a:close/>
                                <a:moveTo>
                                  <a:pt x="6535332" y="4227221"/>
                                </a:moveTo>
                                <a:cubicBezTo>
                                  <a:pt x="6582166" y="4227221"/>
                                  <a:pt x="6620135" y="4265189"/>
                                  <a:pt x="6620135" y="4312024"/>
                                </a:cubicBezTo>
                                <a:cubicBezTo>
                                  <a:pt x="6620135" y="4358858"/>
                                  <a:pt x="6582166" y="4396827"/>
                                  <a:pt x="6535332" y="4396827"/>
                                </a:cubicBezTo>
                                <a:cubicBezTo>
                                  <a:pt x="6488496" y="4396827"/>
                                  <a:pt x="6450528" y="4358858"/>
                                  <a:pt x="6450528" y="4312024"/>
                                </a:cubicBezTo>
                                <a:cubicBezTo>
                                  <a:pt x="6450528" y="4265189"/>
                                  <a:pt x="6488496" y="4227221"/>
                                  <a:pt x="6535332" y="4227221"/>
                                </a:cubicBezTo>
                                <a:close/>
                                <a:moveTo>
                                  <a:pt x="6143054" y="4227221"/>
                                </a:moveTo>
                                <a:cubicBezTo>
                                  <a:pt x="6189889" y="4227221"/>
                                  <a:pt x="6227857" y="4265189"/>
                                  <a:pt x="6227857" y="4312024"/>
                                </a:cubicBezTo>
                                <a:cubicBezTo>
                                  <a:pt x="6227857" y="4358858"/>
                                  <a:pt x="6189889" y="4396827"/>
                                  <a:pt x="6143054" y="4396827"/>
                                </a:cubicBezTo>
                                <a:cubicBezTo>
                                  <a:pt x="6096221" y="4396827"/>
                                  <a:pt x="6058251" y="4358858"/>
                                  <a:pt x="6058251" y="4312024"/>
                                </a:cubicBezTo>
                                <a:cubicBezTo>
                                  <a:pt x="6058251" y="4265189"/>
                                  <a:pt x="6096221" y="4227221"/>
                                  <a:pt x="6143054" y="4227221"/>
                                </a:cubicBezTo>
                                <a:close/>
                                <a:moveTo>
                                  <a:pt x="5750778" y="4227221"/>
                                </a:moveTo>
                                <a:cubicBezTo>
                                  <a:pt x="5797613" y="4227221"/>
                                  <a:pt x="5835581" y="4265189"/>
                                  <a:pt x="5835581" y="4312024"/>
                                </a:cubicBezTo>
                                <a:cubicBezTo>
                                  <a:pt x="5835581" y="4358858"/>
                                  <a:pt x="5797613" y="4396827"/>
                                  <a:pt x="5750778" y="4396827"/>
                                </a:cubicBezTo>
                                <a:cubicBezTo>
                                  <a:pt x="5703942" y="4396827"/>
                                  <a:pt x="5665975" y="4358858"/>
                                  <a:pt x="5665975" y="4312024"/>
                                </a:cubicBezTo>
                                <a:cubicBezTo>
                                  <a:pt x="5665975" y="4265189"/>
                                  <a:pt x="5703942" y="4227221"/>
                                  <a:pt x="5750778" y="4227221"/>
                                </a:cubicBezTo>
                                <a:close/>
                                <a:moveTo>
                                  <a:pt x="5358501" y="4227221"/>
                                </a:moveTo>
                                <a:cubicBezTo>
                                  <a:pt x="5405333" y="4227221"/>
                                  <a:pt x="5443303" y="4265189"/>
                                  <a:pt x="5443303" y="4312024"/>
                                </a:cubicBezTo>
                                <a:cubicBezTo>
                                  <a:pt x="5443303" y="4358858"/>
                                  <a:pt x="5405333" y="4396827"/>
                                  <a:pt x="5358501" y="4396827"/>
                                </a:cubicBezTo>
                                <a:cubicBezTo>
                                  <a:pt x="5311663" y="4396827"/>
                                  <a:pt x="5273698" y="4358858"/>
                                  <a:pt x="5273698" y="4312024"/>
                                </a:cubicBezTo>
                                <a:cubicBezTo>
                                  <a:pt x="5273698" y="4265189"/>
                                  <a:pt x="5311663" y="4227221"/>
                                  <a:pt x="5358501" y="4227221"/>
                                </a:cubicBezTo>
                                <a:close/>
                                <a:moveTo>
                                  <a:pt x="4966223" y="4227221"/>
                                </a:moveTo>
                                <a:cubicBezTo>
                                  <a:pt x="5013057" y="4227221"/>
                                  <a:pt x="5051025" y="4265189"/>
                                  <a:pt x="5051025" y="4312024"/>
                                </a:cubicBezTo>
                                <a:cubicBezTo>
                                  <a:pt x="5051025" y="4358858"/>
                                  <a:pt x="5013057" y="4396827"/>
                                  <a:pt x="4966223" y="4396827"/>
                                </a:cubicBezTo>
                                <a:cubicBezTo>
                                  <a:pt x="4919386" y="4396827"/>
                                  <a:pt x="4881418" y="4358858"/>
                                  <a:pt x="4881418" y="4312024"/>
                                </a:cubicBezTo>
                                <a:cubicBezTo>
                                  <a:pt x="4881418" y="4265189"/>
                                  <a:pt x="4919386" y="4227221"/>
                                  <a:pt x="4966223" y="4227221"/>
                                </a:cubicBezTo>
                                <a:close/>
                                <a:moveTo>
                                  <a:pt x="4573946" y="4227221"/>
                                </a:moveTo>
                                <a:cubicBezTo>
                                  <a:pt x="4620779" y="4227221"/>
                                  <a:pt x="4658745" y="4265189"/>
                                  <a:pt x="4658745" y="4312024"/>
                                </a:cubicBezTo>
                                <a:cubicBezTo>
                                  <a:pt x="4658745" y="4358858"/>
                                  <a:pt x="4620779" y="4396827"/>
                                  <a:pt x="4573946" y="4396827"/>
                                </a:cubicBezTo>
                                <a:cubicBezTo>
                                  <a:pt x="4527112" y="4396827"/>
                                  <a:pt x="4489141" y="4358858"/>
                                  <a:pt x="4489141" y="4312024"/>
                                </a:cubicBezTo>
                                <a:cubicBezTo>
                                  <a:pt x="4489141" y="4265189"/>
                                  <a:pt x="4527112" y="4227221"/>
                                  <a:pt x="4573946" y="4227221"/>
                                </a:cubicBezTo>
                                <a:close/>
                                <a:moveTo>
                                  <a:pt x="4181665" y="4227221"/>
                                </a:moveTo>
                                <a:cubicBezTo>
                                  <a:pt x="4228503" y="4227221"/>
                                  <a:pt x="4266472" y="4265189"/>
                                  <a:pt x="4266472" y="4312024"/>
                                </a:cubicBezTo>
                                <a:cubicBezTo>
                                  <a:pt x="4266472" y="4358858"/>
                                  <a:pt x="4228503" y="4396827"/>
                                  <a:pt x="4181665" y="4396827"/>
                                </a:cubicBezTo>
                                <a:cubicBezTo>
                                  <a:pt x="4134833" y="4396827"/>
                                  <a:pt x="4096865" y="4358858"/>
                                  <a:pt x="4096865" y="4312024"/>
                                </a:cubicBezTo>
                                <a:cubicBezTo>
                                  <a:pt x="4096865" y="4265189"/>
                                  <a:pt x="4134833" y="4227221"/>
                                  <a:pt x="4181665" y="4227221"/>
                                </a:cubicBezTo>
                                <a:close/>
                                <a:moveTo>
                                  <a:pt x="3789391" y="4227221"/>
                                </a:moveTo>
                                <a:cubicBezTo>
                                  <a:pt x="3836224" y="4227221"/>
                                  <a:pt x="3874194" y="4265189"/>
                                  <a:pt x="3874194" y="4312024"/>
                                </a:cubicBezTo>
                                <a:cubicBezTo>
                                  <a:pt x="3874194" y="4358858"/>
                                  <a:pt x="3836224" y="4396827"/>
                                  <a:pt x="3789391" y="4396827"/>
                                </a:cubicBezTo>
                                <a:cubicBezTo>
                                  <a:pt x="3742555" y="4396827"/>
                                  <a:pt x="3704588" y="4358858"/>
                                  <a:pt x="3704588" y="4312024"/>
                                </a:cubicBezTo>
                                <a:cubicBezTo>
                                  <a:pt x="3704588" y="4265189"/>
                                  <a:pt x="3742555" y="4227221"/>
                                  <a:pt x="3789391" y="4227221"/>
                                </a:cubicBezTo>
                                <a:close/>
                                <a:moveTo>
                                  <a:pt x="3397111" y="4227221"/>
                                </a:moveTo>
                                <a:cubicBezTo>
                                  <a:pt x="3443948" y="4227221"/>
                                  <a:pt x="3481916" y="4265189"/>
                                  <a:pt x="3481916" y="4312024"/>
                                </a:cubicBezTo>
                                <a:cubicBezTo>
                                  <a:pt x="3481916" y="4358858"/>
                                  <a:pt x="3443948" y="4396827"/>
                                  <a:pt x="3397111" y="4396827"/>
                                </a:cubicBezTo>
                                <a:cubicBezTo>
                                  <a:pt x="3350278" y="4396827"/>
                                  <a:pt x="3312308" y="4358858"/>
                                  <a:pt x="3312308" y="4312024"/>
                                </a:cubicBezTo>
                                <a:cubicBezTo>
                                  <a:pt x="3312308" y="4265189"/>
                                  <a:pt x="3350278" y="4227221"/>
                                  <a:pt x="3397111" y="4227221"/>
                                </a:cubicBezTo>
                                <a:close/>
                                <a:moveTo>
                                  <a:pt x="3004835" y="4227221"/>
                                </a:moveTo>
                                <a:cubicBezTo>
                                  <a:pt x="3051669" y="4227221"/>
                                  <a:pt x="3089637" y="4265189"/>
                                  <a:pt x="3089637" y="4312024"/>
                                </a:cubicBezTo>
                                <a:cubicBezTo>
                                  <a:pt x="3089637" y="4358858"/>
                                  <a:pt x="3051669" y="4396827"/>
                                  <a:pt x="3004835" y="4396827"/>
                                </a:cubicBezTo>
                                <a:cubicBezTo>
                                  <a:pt x="2957999" y="4396827"/>
                                  <a:pt x="2920030" y="4358858"/>
                                  <a:pt x="2920030" y="4312024"/>
                                </a:cubicBezTo>
                                <a:cubicBezTo>
                                  <a:pt x="2920030" y="4265189"/>
                                  <a:pt x="2957999" y="4227221"/>
                                  <a:pt x="3004835" y="4227221"/>
                                </a:cubicBezTo>
                                <a:close/>
                                <a:moveTo>
                                  <a:pt x="2612556" y="4227221"/>
                                </a:moveTo>
                                <a:cubicBezTo>
                                  <a:pt x="2659392" y="4227221"/>
                                  <a:pt x="2697360" y="4265189"/>
                                  <a:pt x="2697360" y="4312024"/>
                                </a:cubicBezTo>
                                <a:cubicBezTo>
                                  <a:pt x="2697360" y="4358858"/>
                                  <a:pt x="2659392" y="4396827"/>
                                  <a:pt x="2612556" y="4396827"/>
                                </a:cubicBezTo>
                                <a:cubicBezTo>
                                  <a:pt x="2565721" y="4396827"/>
                                  <a:pt x="2527753" y="4358858"/>
                                  <a:pt x="2527753" y="4312024"/>
                                </a:cubicBezTo>
                                <a:cubicBezTo>
                                  <a:pt x="2527753" y="4265189"/>
                                  <a:pt x="2565721" y="4227221"/>
                                  <a:pt x="2612556" y="4227221"/>
                                </a:cubicBezTo>
                                <a:close/>
                                <a:moveTo>
                                  <a:pt x="2220278" y="4227221"/>
                                </a:moveTo>
                                <a:cubicBezTo>
                                  <a:pt x="2267113" y="4227221"/>
                                  <a:pt x="2305081" y="4265189"/>
                                  <a:pt x="2305081" y="4312024"/>
                                </a:cubicBezTo>
                                <a:cubicBezTo>
                                  <a:pt x="2305081" y="4358858"/>
                                  <a:pt x="2267113" y="4396827"/>
                                  <a:pt x="2220278" y="4396827"/>
                                </a:cubicBezTo>
                                <a:cubicBezTo>
                                  <a:pt x="2173443" y="4396827"/>
                                  <a:pt x="2135475" y="4358858"/>
                                  <a:pt x="2135475" y="4312024"/>
                                </a:cubicBezTo>
                                <a:cubicBezTo>
                                  <a:pt x="2135475" y="4265189"/>
                                  <a:pt x="2173443" y="4227221"/>
                                  <a:pt x="2220278" y="4227221"/>
                                </a:cubicBezTo>
                                <a:close/>
                                <a:moveTo>
                                  <a:pt x="1828000" y="4227221"/>
                                </a:moveTo>
                                <a:cubicBezTo>
                                  <a:pt x="1874835" y="4227221"/>
                                  <a:pt x="1912803" y="4265189"/>
                                  <a:pt x="1912803" y="4312024"/>
                                </a:cubicBezTo>
                                <a:cubicBezTo>
                                  <a:pt x="1912803" y="4358858"/>
                                  <a:pt x="1874835" y="4396827"/>
                                  <a:pt x="1828000" y="4396827"/>
                                </a:cubicBezTo>
                                <a:cubicBezTo>
                                  <a:pt x="1781165" y="4396827"/>
                                  <a:pt x="1743197" y="4358858"/>
                                  <a:pt x="1743197" y="4312024"/>
                                </a:cubicBezTo>
                                <a:cubicBezTo>
                                  <a:pt x="1743197" y="4265189"/>
                                  <a:pt x="1781165" y="4227221"/>
                                  <a:pt x="1828000" y="4227221"/>
                                </a:cubicBezTo>
                                <a:close/>
                                <a:moveTo>
                                  <a:pt x="1435722" y="4227221"/>
                                </a:moveTo>
                                <a:cubicBezTo>
                                  <a:pt x="1482557" y="4227221"/>
                                  <a:pt x="1520525" y="4265189"/>
                                  <a:pt x="1520525" y="4312024"/>
                                </a:cubicBezTo>
                                <a:cubicBezTo>
                                  <a:pt x="1520525" y="4358858"/>
                                  <a:pt x="1482557" y="4396827"/>
                                  <a:pt x="1435722" y="4396827"/>
                                </a:cubicBezTo>
                                <a:cubicBezTo>
                                  <a:pt x="1388887" y="4396827"/>
                                  <a:pt x="1350919" y="4358858"/>
                                  <a:pt x="1350919" y="4312024"/>
                                </a:cubicBezTo>
                                <a:cubicBezTo>
                                  <a:pt x="1350919" y="4265189"/>
                                  <a:pt x="1388887" y="4227221"/>
                                  <a:pt x="1435722" y="4227221"/>
                                </a:cubicBezTo>
                                <a:close/>
                                <a:moveTo>
                                  <a:pt x="1043444" y="4227221"/>
                                </a:moveTo>
                                <a:cubicBezTo>
                                  <a:pt x="1090279" y="4227221"/>
                                  <a:pt x="1128247" y="4265189"/>
                                  <a:pt x="1128247" y="4312024"/>
                                </a:cubicBezTo>
                                <a:cubicBezTo>
                                  <a:pt x="1128247" y="4358858"/>
                                  <a:pt x="1090279" y="4396827"/>
                                  <a:pt x="1043444" y="4396827"/>
                                </a:cubicBezTo>
                                <a:cubicBezTo>
                                  <a:pt x="996609" y="4396827"/>
                                  <a:pt x="958641" y="4358858"/>
                                  <a:pt x="958641" y="4312024"/>
                                </a:cubicBezTo>
                                <a:cubicBezTo>
                                  <a:pt x="958641" y="4265189"/>
                                  <a:pt x="996609" y="4227221"/>
                                  <a:pt x="1043444" y="4227221"/>
                                </a:cubicBezTo>
                                <a:close/>
                                <a:moveTo>
                                  <a:pt x="651166" y="4227221"/>
                                </a:moveTo>
                                <a:cubicBezTo>
                                  <a:pt x="698001" y="4227221"/>
                                  <a:pt x="735969" y="4265189"/>
                                  <a:pt x="735969" y="4312024"/>
                                </a:cubicBezTo>
                                <a:cubicBezTo>
                                  <a:pt x="735969" y="4358858"/>
                                  <a:pt x="698001" y="4396827"/>
                                  <a:pt x="651166" y="4396827"/>
                                </a:cubicBezTo>
                                <a:cubicBezTo>
                                  <a:pt x="604331" y="4396827"/>
                                  <a:pt x="566363" y="4358858"/>
                                  <a:pt x="566363" y="4312024"/>
                                </a:cubicBezTo>
                                <a:cubicBezTo>
                                  <a:pt x="566363" y="4265189"/>
                                  <a:pt x="604331" y="4227221"/>
                                  <a:pt x="651166" y="4227221"/>
                                </a:cubicBezTo>
                                <a:close/>
                                <a:moveTo>
                                  <a:pt x="258888" y="4227221"/>
                                </a:moveTo>
                                <a:cubicBezTo>
                                  <a:pt x="305723" y="4227221"/>
                                  <a:pt x="343691" y="4265189"/>
                                  <a:pt x="343691" y="4312024"/>
                                </a:cubicBezTo>
                                <a:cubicBezTo>
                                  <a:pt x="343691" y="4358858"/>
                                  <a:pt x="305723" y="4396827"/>
                                  <a:pt x="258888" y="4396827"/>
                                </a:cubicBezTo>
                                <a:cubicBezTo>
                                  <a:pt x="212053" y="4396827"/>
                                  <a:pt x="174085" y="4358858"/>
                                  <a:pt x="174085" y="4312024"/>
                                </a:cubicBezTo>
                                <a:cubicBezTo>
                                  <a:pt x="174085" y="4265189"/>
                                  <a:pt x="212053" y="4227221"/>
                                  <a:pt x="258888" y="4227221"/>
                                </a:cubicBezTo>
                                <a:close/>
                                <a:moveTo>
                                  <a:pt x="12191630" y="4001608"/>
                                </a:moveTo>
                                <a:lnTo>
                                  <a:pt x="12192000" y="4001683"/>
                                </a:lnTo>
                                <a:lnTo>
                                  <a:pt x="12192000" y="4171139"/>
                                </a:lnTo>
                                <a:lnTo>
                                  <a:pt x="12191630" y="4171214"/>
                                </a:lnTo>
                                <a:cubicBezTo>
                                  <a:pt x="12144795" y="4171214"/>
                                  <a:pt x="12106827" y="4133246"/>
                                  <a:pt x="12106827" y="4086411"/>
                                </a:cubicBezTo>
                                <a:cubicBezTo>
                                  <a:pt x="12106827" y="4039576"/>
                                  <a:pt x="12144795" y="4001608"/>
                                  <a:pt x="12191630" y="4001608"/>
                                </a:cubicBezTo>
                                <a:close/>
                                <a:moveTo>
                                  <a:pt x="11799347" y="4001608"/>
                                </a:moveTo>
                                <a:cubicBezTo>
                                  <a:pt x="11846182" y="4001608"/>
                                  <a:pt x="11884150" y="4039576"/>
                                  <a:pt x="11884150" y="4086411"/>
                                </a:cubicBezTo>
                                <a:cubicBezTo>
                                  <a:pt x="11884150" y="4133246"/>
                                  <a:pt x="11846182" y="4171214"/>
                                  <a:pt x="11799347" y="4171214"/>
                                </a:cubicBezTo>
                                <a:cubicBezTo>
                                  <a:pt x="11752512" y="4171214"/>
                                  <a:pt x="11714544" y="4133246"/>
                                  <a:pt x="11714544" y="4086411"/>
                                </a:cubicBezTo>
                                <a:cubicBezTo>
                                  <a:pt x="11714544" y="4039576"/>
                                  <a:pt x="11752512" y="4001608"/>
                                  <a:pt x="11799347" y="4001608"/>
                                </a:cubicBezTo>
                                <a:close/>
                                <a:moveTo>
                                  <a:pt x="11407069" y="4001608"/>
                                </a:moveTo>
                                <a:cubicBezTo>
                                  <a:pt x="11453904" y="4001608"/>
                                  <a:pt x="11491872" y="4039576"/>
                                  <a:pt x="11491872" y="4086411"/>
                                </a:cubicBezTo>
                                <a:cubicBezTo>
                                  <a:pt x="11491872" y="4133246"/>
                                  <a:pt x="11453904" y="4171214"/>
                                  <a:pt x="11407069" y="4171214"/>
                                </a:cubicBezTo>
                                <a:cubicBezTo>
                                  <a:pt x="11360234" y="4171214"/>
                                  <a:pt x="11322266" y="4133246"/>
                                  <a:pt x="11322266" y="4086411"/>
                                </a:cubicBezTo>
                                <a:cubicBezTo>
                                  <a:pt x="11322266" y="4039576"/>
                                  <a:pt x="11360234" y="4001608"/>
                                  <a:pt x="11407069" y="4001608"/>
                                </a:cubicBezTo>
                                <a:close/>
                                <a:moveTo>
                                  <a:pt x="11014791" y="4001608"/>
                                </a:moveTo>
                                <a:cubicBezTo>
                                  <a:pt x="11061626" y="4001608"/>
                                  <a:pt x="11099594" y="4039576"/>
                                  <a:pt x="11099594" y="4086411"/>
                                </a:cubicBezTo>
                                <a:cubicBezTo>
                                  <a:pt x="11099594" y="4133246"/>
                                  <a:pt x="11061626" y="4171214"/>
                                  <a:pt x="11014791" y="4171214"/>
                                </a:cubicBezTo>
                                <a:cubicBezTo>
                                  <a:pt x="10967956" y="4171214"/>
                                  <a:pt x="10929988" y="4133246"/>
                                  <a:pt x="10929988" y="4086411"/>
                                </a:cubicBezTo>
                                <a:cubicBezTo>
                                  <a:pt x="10929988" y="4039576"/>
                                  <a:pt x="10967956" y="4001608"/>
                                  <a:pt x="11014791" y="4001608"/>
                                </a:cubicBezTo>
                                <a:close/>
                                <a:moveTo>
                                  <a:pt x="10622513" y="4001608"/>
                                </a:moveTo>
                                <a:cubicBezTo>
                                  <a:pt x="10669348" y="4001608"/>
                                  <a:pt x="10707316" y="4039576"/>
                                  <a:pt x="10707316" y="4086411"/>
                                </a:cubicBezTo>
                                <a:cubicBezTo>
                                  <a:pt x="10707316" y="4133246"/>
                                  <a:pt x="10669348" y="4171214"/>
                                  <a:pt x="10622513" y="4171214"/>
                                </a:cubicBezTo>
                                <a:cubicBezTo>
                                  <a:pt x="10575678" y="4171214"/>
                                  <a:pt x="10537710" y="4133246"/>
                                  <a:pt x="10537710" y="4086411"/>
                                </a:cubicBezTo>
                                <a:cubicBezTo>
                                  <a:pt x="10537710" y="4039576"/>
                                  <a:pt x="10575678" y="4001608"/>
                                  <a:pt x="10622513" y="4001608"/>
                                </a:cubicBezTo>
                                <a:close/>
                                <a:moveTo>
                                  <a:pt x="10230235" y="4001608"/>
                                </a:moveTo>
                                <a:cubicBezTo>
                                  <a:pt x="10277070" y="4001608"/>
                                  <a:pt x="10315038" y="4039576"/>
                                  <a:pt x="10315038" y="4086411"/>
                                </a:cubicBezTo>
                                <a:cubicBezTo>
                                  <a:pt x="10315038" y="4133246"/>
                                  <a:pt x="10277070" y="4171214"/>
                                  <a:pt x="10230235" y="4171214"/>
                                </a:cubicBezTo>
                                <a:cubicBezTo>
                                  <a:pt x="10183400" y="4171214"/>
                                  <a:pt x="10145432" y="4133246"/>
                                  <a:pt x="10145432" y="4086411"/>
                                </a:cubicBezTo>
                                <a:cubicBezTo>
                                  <a:pt x="10145432" y="4039576"/>
                                  <a:pt x="10183400" y="4001608"/>
                                  <a:pt x="10230235" y="4001608"/>
                                </a:cubicBezTo>
                                <a:close/>
                                <a:moveTo>
                                  <a:pt x="9837957" y="4001608"/>
                                </a:moveTo>
                                <a:cubicBezTo>
                                  <a:pt x="9884792" y="4001608"/>
                                  <a:pt x="9922760" y="4039576"/>
                                  <a:pt x="9922760" y="4086411"/>
                                </a:cubicBezTo>
                                <a:cubicBezTo>
                                  <a:pt x="9922760" y="4133246"/>
                                  <a:pt x="9884792" y="4171214"/>
                                  <a:pt x="9837957" y="4171214"/>
                                </a:cubicBezTo>
                                <a:cubicBezTo>
                                  <a:pt x="9791122" y="4171214"/>
                                  <a:pt x="9753154" y="4133246"/>
                                  <a:pt x="9753154" y="4086411"/>
                                </a:cubicBezTo>
                                <a:cubicBezTo>
                                  <a:pt x="9753154" y="4039576"/>
                                  <a:pt x="9791122" y="4001608"/>
                                  <a:pt x="9837957" y="4001608"/>
                                </a:cubicBezTo>
                                <a:close/>
                                <a:moveTo>
                                  <a:pt x="9445679" y="4001608"/>
                                </a:moveTo>
                                <a:cubicBezTo>
                                  <a:pt x="9492514" y="4001608"/>
                                  <a:pt x="9530482" y="4039576"/>
                                  <a:pt x="9530482" y="4086411"/>
                                </a:cubicBezTo>
                                <a:cubicBezTo>
                                  <a:pt x="9530482" y="4133246"/>
                                  <a:pt x="9492514" y="4171214"/>
                                  <a:pt x="9445679" y="4171214"/>
                                </a:cubicBezTo>
                                <a:cubicBezTo>
                                  <a:pt x="9398844" y="4171214"/>
                                  <a:pt x="9360876" y="4133246"/>
                                  <a:pt x="9360876" y="4086411"/>
                                </a:cubicBezTo>
                                <a:cubicBezTo>
                                  <a:pt x="9360876" y="4039576"/>
                                  <a:pt x="9398844" y="4001608"/>
                                  <a:pt x="9445679" y="4001608"/>
                                </a:cubicBezTo>
                                <a:close/>
                                <a:moveTo>
                                  <a:pt x="9053401" y="4001608"/>
                                </a:moveTo>
                                <a:cubicBezTo>
                                  <a:pt x="9100236" y="4001608"/>
                                  <a:pt x="9138204" y="4039576"/>
                                  <a:pt x="9138204" y="4086411"/>
                                </a:cubicBezTo>
                                <a:cubicBezTo>
                                  <a:pt x="9138204" y="4133246"/>
                                  <a:pt x="9100236" y="4171214"/>
                                  <a:pt x="9053401" y="4171214"/>
                                </a:cubicBezTo>
                                <a:cubicBezTo>
                                  <a:pt x="9006566" y="4171214"/>
                                  <a:pt x="8968598" y="4133246"/>
                                  <a:pt x="8968598" y="4086411"/>
                                </a:cubicBezTo>
                                <a:cubicBezTo>
                                  <a:pt x="8968598" y="4039576"/>
                                  <a:pt x="9006566" y="4001608"/>
                                  <a:pt x="9053401" y="4001608"/>
                                </a:cubicBezTo>
                                <a:close/>
                                <a:moveTo>
                                  <a:pt x="8661123" y="4001608"/>
                                </a:moveTo>
                                <a:cubicBezTo>
                                  <a:pt x="8707958" y="4001608"/>
                                  <a:pt x="8745926" y="4039576"/>
                                  <a:pt x="8745926" y="4086411"/>
                                </a:cubicBezTo>
                                <a:cubicBezTo>
                                  <a:pt x="8745926" y="4133246"/>
                                  <a:pt x="8707958" y="4171214"/>
                                  <a:pt x="8661123" y="4171214"/>
                                </a:cubicBezTo>
                                <a:cubicBezTo>
                                  <a:pt x="8614288" y="4171214"/>
                                  <a:pt x="8576320" y="4133246"/>
                                  <a:pt x="8576320" y="4086411"/>
                                </a:cubicBezTo>
                                <a:cubicBezTo>
                                  <a:pt x="8576320" y="4039576"/>
                                  <a:pt x="8614288" y="4001608"/>
                                  <a:pt x="8661123" y="4001608"/>
                                </a:cubicBezTo>
                                <a:close/>
                                <a:moveTo>
                                  <a:pt x="8268845" y="4001608"/>
                                </a:moveTo>
                                <a:cubicBezTo>
                                  <a:pt x="8315680" y="4001608"/>
                                  <a:pt x="8353648" y="4039576"/>
                                  <a:pt x="8353648" y="4086411"/>
                                </a:cubicBezTo>
                                <a:cubicBezTo>
                                  <a:pt x="8353648" y="4133246"/>
                                  <a:pt x="8315680" y="4171214"/>
                                  <a:pt x="8268845" y="4171214"/>
                                </a:cubicBezTo>
                                <a:cubicBezTo>
                                  <a:pt x="8222010" y="4171214"/>
                                  <a:pt x="8184042" y="4133246"/>
                                  <a:pt x="8184042" y="4086411"/>
                                </a:cubicBezTo>
                                <a:cubicBezTo>
                                  <a:pt x="8184042" y="4039576"/>
                                  <a:pt x="8222010" y="4001608"/>
                                  <a:pt x="8268845" y="4001608"/>
                                </a:cubicBezTo>
                                <a:close/>
                                <a:moveTo>
                                  <a:pt x="7876567" y="4001608"/>
                                </a:moveTo>
                                <a:cubicBezTo>
                                  <a:pt x="7923402" y="4001608"/>
                                  <a:pt x="7961370" y="4039576"/>
                                  <a:pt x="7961370" y="4086411"/>
                                </a:cubicBezTo>
                                <a:cubicBezTo>
                                  <a:pt x="7961370" y="4133246"/>
                                  <a:pt x="7923402" y="4171214"/>
                                  <a:pt x="7876567" y="4171214"/>
                                </a:cubicBezTo>
                                <a:cubicBezTo>
                                  <a:pt x="7829732" y="4171214"/>
                                  <a:pt x="7791764" y="4133246"/>
                                  <a:pt x="7791764" y="4086411"/>
                                </a:cubicBezTo>
                                <a:cubicBezTo>
                                  <a:pt x="7791764" y="4039576"/>
                                  <a:pt x="7829732" y="4001608"/>
                                  <a:pt x="7876567" y="4001608"/>
                                </a:cubicBezTo>
                                <a:close/>
                                <a:moveTo>
                                  <a:pt x="7484289" y="4001608"/>
                                </a:moveTo>
                                <a:cubicBezTo>
                                  <a:pt x="7531124" y="4001608"/>
                                  <a:pt x="7569092" y="4039576"/>
                                  <a:pt x="7569092" y="4086411"/>
                                </a:cubicBezTo>
                                <a:cubicBezTo>
                                  <a:pt x="7569092" y="4133246"/>
                                  <a:pt x="7531124" y="4171214"/>
                                  <a:pt x="7484289" y="4171214"/>
                                </a:cubicBezTo>
                                <a:cubicBezTo>
                                  <a:pt x="7437454" y="4171214"/>
                                  <a:pt x="7399486" y="4133246"/>
                                  <a:pt x="7399486" y="4086411"/>
                                </a:cubicBezTo>
                                <a:cubicBezTo>
                                  <a:pt x="7399486" y="4039576"/>
                                  <a:pt x="7437454" y="4001608"/>
                                  <a:pt x="7484289" y="4001608"/>
                                </a:cubicBezTo>
                                <a:close/>
                                <a:moveTo>
                                  <a:pt x="7092011" y="4001608"/>
                                </a:moveTo>
                                <a:cubicBezTo>
                                  <a:pt x="7138846" y="4001608"/>
                                  <a:pt x="7176814" y="4039576"/>
                                  <a:pt x="7176814" y="4086411"/>
                                </a:cubicBezTo>
                                <a:cubicBezTo>
                                  <a:pt x="7176814" y="4133246"/>
                                  <a:pt x="7138846" y="4171214"/>
                                  <a:pt x="7092011" y="4171214"/>
                                </a:cubicBezTo>
                                <a:cubicBezTo>
                                  <a:pt x="7045176" y="4171214"/>
                                  <a:pt x="7007208" y="4133246"/>
                                  <a:pt x="7007208" y="4086411"/>
                                </a:cubicBezTo>
                                <a:cubicBezTo>
                                  <a:pt x="7007208" y="4039576"/>
                                  <a:pt x="7045176" y="4001608"/>
                                  <a:pt x="7092011" y="4001608"/>
                                </a:cubicBezTo>
                                <a:close/>
                                <a:moveTo>
                                  <a:pt x="6699733" y="4001608"/>
                                </a:moveTo>
                                <a:cubicBezTo>
                                  <a:pt x="6746568" y="4001608"/>
                                  <a:pt x="6784536" y="4039576"/>
                                  <a:pt x="6784536" y="4086411"/>
                                </a:cubicBezTo>
                                <a:cubicBezTo>
                                  <a:pt x="6784536" y="4133246"/>
                                  <a:pt x="6746568" y="4171214"/>
                                  <a:pt x="6699733" y="4171214"/>
                                </a:cubicBezTo>
                                <a:cubicBezTo>
                                  <a:pt x="6652898" y="4171214"/>
                                  <a:pt x="6614931" y="4133246"/>
                                  <a:pt x="6614931" y="4086411"/>
                                </a:cubicBezTo>
                                <a:cubicBezTo>
                                  <a:pt x="6614931" y="4039576"/>
                                  <a:pt x="6652898" y="4001608"/>
                                  <a:pt x="6699733" y="4001608"/>
                                </a:cubicBezTo>
                                <a:close/>
                                <a:moveTo>
                                  <a:pt x="6307455" y="4001608"/>
                                </a:moveTo>
                                <a:cubicBezTo>
                                  <a:pt x="6354290" y="4001608"/>
                                  <a:pt x="6392259" y="4039576"/>
                                  <a:pt x="6392259" y="4086411"/>
                                </a:cubicBezTo>
                                <a:cubicBezTo>
                                  <a:pt x="6392259" y="4133246"/>
                                  <a:pt x="6354290" y="4171214"/>
                                  <a:pt x="6307455" y="4171214"/>
                                </a:cubicBezTo>
                                <a:cubicBezTo>
                                  <a:pt x="6260620" y="4171214"/>
                                  <a:pt x="6222653" y="4133246"/>
                                  <a:pt x="6222653" y="4086411"/>
                                </a:cubicBezTo>
                                <a:cubicBezTo>
                                  <a:pt x="6222653" y="4039576"/>
                                  <a:pt x="6260620" y="4001608"/>
                                  <a:pt x="6307455" y="4001608"/>
                                </a:cubicBezTo>
                                <a:close/>
                                <a:moveTo>
                                  <a:pt x="5915179" y="4001608"/>
                                </a:moveTo>
                                <a:cubicBezTo>
                                  <a:pt x="5962015" y="4001608"/>
                                  <a:pt x="5999984" y="4039576"/>
                                  <a:pt x="5999984" y="4086411"/>
                                </a:cubicBezTo>
                                <a:cubicBezTo>
                                  <a:pt x="5999984" y="4133246"/>
                                  <a:pt x="5962015" y="4171214"/>
                                  <a:pt x="5915179" y="4171214"/>
                                </a:cubicBezTo>
                                <a:cubicBezTo>
                                  <a:pt x="5868345" y="4171214"/>
                                  <a:pt x="5830376" y="4133246"/>
                                  <a:pt x="5830376" y="4086411"/>
                                </a:cubicBezTo>
                                <a:cubicBezTo>
                                  <a:pt x="5830376" y="4039576"/>
                                  <a:pt x="5868345" y="4001608"/>
                                  <a:pt x="5915179" y="4001608"/>
                                </a:cubicBezTo>
                                <a:close/>
                                <a:moveTo>
                                  <a:pt x="5522904" y="4001608"/>
                                </a:moveTo>
                                <a:cubicBezTo>
                                  <a:pt x="5569739" y="4001608"/>
                                  <a:pt x="5607707" y="4039576"/>
                                  <a:pt x="5607707" y="4086411"/>
                                </a:cubicBezTo>
                                <a:cubicBezTo>
                                  <a:pt x="5607707" y="4133246"/>
                                  <a:pt x="5569739" y="4171214"/>
                                  <a:pt x="5522904" y="4171214"/>
                                </a:cubicBezTo>
                                <a:cubicBezTo>
                                  <a:pt x="5476070" y="4171214"/>
                                  <a:pt x="5438101" y="4133246"/>
                                  <a:pt x="5438101" y="4086411"/>
                                </a:cubicBezTo>
                                <a:cubicBezTo>
                                  <a:pt x="5438101" y="4039576"/>
                                  <a:pt x="5476070" y="4001608"/>
                                  <a:pt x="5522904" y="4001608"/>
                                </a:cubicBezTo>
                                <a:close/>
                                <a:moveTo>
                                  <a:pt x="5130627" y="4001608"/>
                                </a:moveTo>
                                <a:cubicBezTo>
                                  <a:pt x="5177460" y="4001608"/>
                                  <a:pt x="5215431" y="4039576"/>
                                  <a:pt x="5215431" y="4086411"/>
                                </a:cubicBezTo>
                                <a:cubicBezTo>
                                  <a:pt x="5215431" y="4133246"/>
                                  <a:pt x="5177460" y="4171214"/>
                                  <a:pt x="5130627" y="4171214"/>
                                </a:cubicBezTo>
                                <a:cubicBezTo>
                                  <a:pt x="5083788" y="4171214"/>
                                  <a:pt x="5045821" y="4133246"/>
                                  <a:pt x="5045821" y="4086411"/>
                                </a:cubicBezTo>
                                <a:cubicBezTo>
                                  <a:pt x="5045821" y="4039576"/>
                                  <a:pt x="5083788" y="4001608"/>
                                  <a:pt x="5130627" y="4001608"/>
                                </a:cubicBezTo>
                                <a:close/>
                                <a:moveTo>
                                  <a:pt x="4738347" y="4001608"/>
                                </a:moveTo>
                                <a:cubicBezTo>
                                  <a:pt x="4785182" y="4001608"/>
                                  <a:pt x="4823151" y="4039576"/>
                                  <a:pt x="4823151" y="4086411"/>
                                </a:cubicBezTo>
                                <a:cubicBezTo>
                                  <a:pt x="4823151" y="4133246"/>
                                  <a:pt x="4785182" y="4171214"/>
                                  <a:pt x="4738347" y="4171214"/>
                                </a:cubicBezTo>
                                <a:cubicBezTo>
                                  <a:pt x="4691514" y="4171214"/>
                                  <a:pt x="4653545" y="4133246"/>
                                  <a:pt x="4653545" y="4086411"/>
                                </a:cubicBezTo>
                                <a:cubicBezTo>
                                  <a:pt x="4653545" y="4039576"/>
                                  <a:pt x="4691514" y="4001608"/>
                                  <a:pt x="4738347" y="4001608"/>
                                </a:cubicBezTo>
                                <a:close/>
                                <a:moveTo>
                                  <a:pt x="4346071" y="4001608"/>
                                </a:moveTo>
                                <a:cubicBezTo>
                                  <a:pt x="4392906" y="4001608"/>
                                  <a:pt x="4430873" y="4039576"/>
                                  <a:pt x="4430873" y="4086411"/>
                                </a:cubicBezTo>
                                <a:cubicBezTo>
                                  <a:pt x="4430873" y="4133246"/>
                                  <a:pt x="4392906" y="4171214"/>
                                  <a:pt x="4346071" y="4171214"/>
                                </a:cubicBezTo>
                                <a:cubicBezTo>
                                  <a:pt x="4299233" y="4171214"/>
                                  <a:pt x="4261265" y="4133246"/>
                                  <a:pt x="4261265" y="4086411"/>
                                </a:cubicBezTo>
                                <a:cubicBezTo>
                                  <a:pt x="4261265" y="4039576"/>
                                  <a:pt x="4299233" y="4001608"/>
                                  <a:pt x="4346071" y="4001608"/>
                                </a:cubicBezTo>
                                <a:close/>
                                <a:moveTo>
                                  <a:pt x="3953794" y="4001608"/>
                                </a:moveTo>
                                <a:cubicBezTo>
                                  <a:pt x="4000629" y="4001608"/>
                                  <a:pt x="4038596" y="4039576"/>
                                  <a:pt x="4038596" y="4086411"/>
                                </a:cubicBezTo>
                                <a:cubicBezTo>
                                  <a:pt x="4038596" y="4133246"/>
                                  <a:pt x="4000629" y="4171214"/>
                                  <a:pt x="3953794" y="4171214"/>
                                </a:cubicBezTo>
                                <a:cubicBezTo>
                                  <a:pt x="3906958" y="4171214"/>
                                  <a:pt x="3868992" y="4133246"/>
                                  <a:pt x="3868992" y="4086411"/>
                                </a:cubicBezTo>
                                <a:cubicBezTo>
                                  <a:pt x="3868992" y="4039576"/>
                                  <a:pt x="3906958" y="4001608"/>
                                  <a:pt x="3953794" y="4001608"/>
                                </a:cubicBezTo>
                                <a:close/>
                                <a:moveTo>
                                  <a:pt x="3561516" y="4001608"/>
                                </a:moveTo>
                                <a:cubicBezTo>
                                  <a:pt x="3608350" y="4001608"/>
                                  <a:pt x="3646320" y="4039576"/>
                                  <a:pt x="3646320" y="4086411"/>
                                </a:cubicBezTo>
                                <a:cubicBezTo>
                                  <a:pt x="3646320" y="4133246"/>
                                  <a:pt x="3608350" y="4171214"/>
                                  <a:pt x="3561516" y="4171214"/>
                                </a:cubicBezTo>
                                <a:cubicBezTo>
                                  <a:pt x="3514682" y="4171214"/>
                                  <a:pt x="3476713" y="4133246"/>
                                  <a:pt x="3476713" y="4086411"/>
                                </a:cubicBezTo>
                                <a:cubicBezTo>
                                  <a:pt x="3476713" y="4039576"/>
                                  <a:pt x="3514682" y="4001608"/>
                                  <a:pt x="3561516" y="4001608"/>
                                </a:cubicBezTo>
                                <a:close/>
                                <a:moveTo>
                                  <a:pt x="3169239" y="4001608"/>
                                </a:moveTo>
                                <a:cubicBezTo>
                                  <a:pt x="3216074" y="4001608"/>
                                  <a:pt x="3254042" y="4039576"/>
                                  <a:pt x="3254042" y="4086411"/>
                                </a:cubicBezTo>
                                <a:cubicBezTo>
                                  <a:pt x="3254042" y="4133246"/>
                                  <a:pt x="3216074" y="4171214"/>
                                  <a:pt x="3169239" y="4171214"/>
                                </a:cubicBezTo>
                                <a:cubicBezTo>
                                  <a:pt x="3122404" y="4171214"/>
                                  <a:pt x="3084436" y="4133246"/>
                                  <a:pt x="3084436" y="4086411"/>
                                </a:cubicBezTo>
                                <a:cubicBezTo>
                                  <a:pt x="3084436" y="4039576"/>
                                  <a:pt x="3122404" y="4001608"/>
                                  <a:pt x="3169239" y="4001608"/>
                                </a:cubicBezTo>
                                <a:close/>
                                <a:moveTo>
                                  <a:pt x="2776961" y="4001608"/>
                                </a:moveTo>
                                <a:cubicBezTo>
                                  <a:pt x="2823796" y="4001608"/>
                                  <a:pt x="2861764" y="4039576"/>
                                  <a:pt x="2861764" y="4086411"/>
                                </a:cubicBezTo>
                                <a:cubicBezTo>
                                  <a:pt x="2861764" y="4133246"/>
                                  <a:pt x="2823796" y="4171214"/>
                                  <a:pt x="2776961" y="4171214"/>
                                </a:cubicBezTo>
                                <a:cubicBezTo>
                                  <a:pt x="2730126" y="4171214"/>
                                  <a:pt x="2692158" y="4133246"/>
                                  <a:pt x="2692158" y="4086411"/>
                                </a:cubicBezTo>
                                <a:cubicBezTo>
                                  <a:pt x="2692158" y="4039576"/>
                                  <a:pt x="2730126" y="4001608"/>
                                  <a:pt x="2776961" y="4001608"/>
                                </a:cubicBezTo>
                                <a:close/>
                                <a:moveTo>
                                  <a:pt x="2384683" y="4001608"/>
                                </a:moveTo>
                                <a:cubicBezTo>
                                  <a:pt x="2431518" y="4001608"/>
                                  <a:pt x="2469486" y="4039576"/>
                                  <a:pt x="2469486" y="4086411"/>
                                </a:cubicBezTo>
                                <a:cubicBezTo>
                                  <a:pt x="2469486" y="4133246"/>
                                  <a:pt x="2431518" y="4171214"/>
                                  <a:pt x="2384683" y="4171214"/>
                                </a:cubicBezTo>
                                <a:cubicBezTo>
                                  <a:pt x="2337848" y="4171214"/>
                                  <a:pt x="2299880" y="4133246"/>
                                  <a:pt x="2299880" y="4086411"/>
                                </a:cubicBezTo>
                                <a:cubicBezTo>
                                  <a:pt x="2299880" y="4039576"/>
                                  <a:pt x="2337848" y="4001608"/>
                                  <a:pt x="2384683" y="4001608"/>
                                </a:cubicBezTo>
                                <a:close/>
                                <a:moveTo>
                                  <a:pt x="1992403" y="4001608"/>
                                </a:moveTo>
                                <a:cubicBezTo>
                                  <a:pt x="2039238" y="4001608"/>
                                  <a:pt x="2077206" y="4039576"/>
                                  <a:pt x="2077206" y="4086411"/>
                                </a:cubicBezTo>
                                <a:cubicBezTo>
                                  <a:pt x="2077206" y="4133246"/>
                                  <a:pt x="2039238" y="4171214"/>
                                  <a:pt x="1992403" y="4171214"/>
                                </a:cubicBezTo>
                                <a:cubicBezTo>
                                  <a:pt x="1945568" y="4171214"/>
                                  <a:pt x="1907600" y="4133246"/>
                                  <a:pt x="1907600" y="4086411"/>
                                </a:cubicBezTo>
                                <a:cubicBezTo>
                                  <a:pt x="1907600" y="4039576"/>
                                  <a:pt x="1945568" y="4001608"/>
                                  <a:pt x="1992403" y="4001608"/>
                                </a:cubicBezTo>
                                <a:close/>
                                <a:moveTo>
                                  <a:pt x="1600125" y="4001608"/>
                                </a:moveTo>
                                <a:cubicBezTo>
                                  <a:pt x="1646960" y="4001608"/>
                                  <a:pt x="1684928" y="4039576"/>
                                  <a:pt x="1684928" y="4086411"/>
                                </a:cubicBezTo>
                                <a:cubicBezTo>
                                  <a:pt x="1684928" y="4133246"/>
                                  <a:pt x="1646960" y="4171214"/>
                                  <a:pt x="1600125" y="4171214"/>
                                </a:cubicBezTo>
                                <a:cubicBezTo>
                                  <a:pt x="1553290" y="4171214"/>
                                  <a:pt x="1515322" y="4133246"/>
                                  <a:pt x="1515322" y="4086411"/>
                                </a:cubicBezTo>
                                <a:cubicBezTo>
                                  <a:pt x="1515322" y="4039576"/>
                                  <a:pt x="1553290" y="4001608"/>
                                  <a:pt x="1600125" y="4001608"/>
                                </a:cubicBezTo>
                                <a:close/>
                                <a:moveTo>
                                  <a:pt x="1207848" y="4001608"/>
                                </a:moveTo>
                                <a:cubicBezTo>
                                  <a:pt x="1254683" y="4001608"/>
                                  <a:pt x="1292651" y="4039576"/>
                                  <a:pt x="1292651" y="4086411"/>
                                </a:cubicBezTo>
                                <a:cubicBezTo>
                                  <a:pt x="1292651" y="4133246"/>
                                  <a:pt x="1254683" y="4171214"/>
                                  <a:pt x="1207848" y="4171214"/>
                                </a:cubicBezTo>
                                <a:cubicBezTo>
                                  <a:pt x="1161013" y="4171214"/>
                                  <a:pt x="1123045" y="4133246"/>
                                  <a:pt x="1123045" y="4086411"/>
                                </a:cubicBezTo>
                                <a:cubicBezTo>
                                  <a:pt x="1123045" y="4039576"/>
                                  <a:pt x="1161013" y="4001608"/>
                                  <a:pt x="1207848" y="4001608"/>
                                </a:cubicBezTo>
                                <a:close/>
                                <a:moveTo>
                                  <a:pt x="815570" y="4001608"/>
                                </a:moveTo>
                                <a:cubicBezTo>
                                  <a:pt x="862405" y="4001608"/>
                                  <a:pt x="900373" y="4039576"/>
                                  <a:pt x="900373" y="4086411"/>
                                </a:cubicBezTo>
                                <a:cubicBezTo>
                                  <a:pt x="900373" y="4133246"/>
                                  <a:pt x="862405" y="4171214"/>
                                  <a:pt x="815570" y="4171214"/>
                                </a:cubicBezTo>
                                <a:cubicBezTo>
                                  <a:pt x="768735" y="4171214"/>
                                  <a:pt x="730767" y="4133246"/>
                                  <a:pt x="730767" y="4086411"/>
                                </a:cubicBezTo>
                                <a:cubicBezTo>
                                  <a:pt x="730767" y="4039576"/>
                                  <a:pt x="768735" y="4001608"/>
                                  <a:pt x="815570" y="4001608"/>
                                </a:cubicBezTo>
                                <a:close/>
                                <a:moveTo>
                                  <a:pt x="423292" y="4001608"/>
                                </a:moveTo>
                                <a:cubicBezTo>
                                  <a:pt x="470127" y="4001608"/>
                                  <a:pt x="508095" y="4039576"/>
                                  <a:pt x="508095" y="4086411"/>
                                </a:cubicBezTo>
                                <a:cubicBezTo>
                                  <a:pt x="508095" y="4133246"/>
                                  <a:pt x="470127" y="4171214"/>
                                  <a:pt x="423292" y="4171214"/>
                                </a:cubicBezTo>
                                <a:cubicBezTo>
                                  <a:pt x="376457" y="4171214"/>
                                  <a:pt x="338489" y="4133246"/>
                                  <a:pt x="338489" y="4086411"/>
                                </a:cubicBezTo>
                                <a:cubicBezTo>
                                  <a:pt x="338489" y="4039576"/>
                                  <a:pt x="376457" y="4001608"/>
                                  <a:pt x="423292" y="4001608"/>
                                </a:cubicBezTo>
                                <a:close/>
                                <a:moveTo>
                                  <a:pt x="31015" y="4001608"/>
                                </a:moveTo>
                                <a:cubicBezTo>
                                  <a:pt x="77850" y="4001608"/>
                                  <a:pt x="115818" y="4039576"/>
                                  <a:pt x="115818" y="4086411"/>
                                </a:cubicBezTo>
                                <a:cubicBezTo>
                                  <a:pt x="115818" y="4133246"/>
                                  <a:pt x="77850" y="4171214"/>
                                  <a:pt x="31015" y="4171214"/>
                                </a:cubicBezTo>
                                <a:lnTo>
                                  <a:pt x="0" y="4164952"/>
                                </a:lnTo>
                                <a:lnTo>
                                  <a:pt x="0" y="4007870"/>
                                </a:lnTo>
                                <a:close/>
                                <a:moveTo>
                                  <a:pt x="12022741" y="3775997"/>
                                </a:moveTo>
                                <a:cubicBezTo>
                                  <a:pt x="12069576" y="3775997"/>
                                  <a:pt x="12107544" y="3813965"/>
                                  <a:pt x="12107544" y="3860800"/>
                                </a:cubicBezTo>
                                <a:cubicBezTo>
                                  <a:pt x="12107544" y="3907635"/>
                                  <a:pt x="12069576" y="3945603"/>
                                  <a:pt x="12022741" y="3945603"/>
                                </a:cubicBezTo>
                                <a:cubicBezTo>
                                  <a:pt x="11975906" y="3945603"/>
                                  <a:pt x="11937938" y="3907635"/>
                                  <a:pt x="11937938" y="3860800"/>
                                </a:cubicBezTo>
                                <a:cubicBezTo>
                                  <a:pt x="11937938" y="3813965"/>
                                  <a:pt x="11975906" y="3775997"/>
                                  <a:pt x="12022741" y="3775997"/>
                                </a:cubicBezTo>
                                <a:close/>
                                <a:moveTo>
                                  <a:pt x="11630463" y="3775997"/>
                                </a:moveTo>
                                <a:cubicBezTo>
                                  <a:pt x="11677298" y="3775997"/>
                                  <a:pt x="11715266" y="3813965"/>
                                  <a:pt x="11715266" y="3860800"/>
                                </a:cubicBezTo>
                                <a:cubicBezTo>
                                  <a:pt x="11715266" y="3907635"/>
                                  <a:pt x="11677298" y="3945603"/>
                                  <a:pt x="11630463" y="3945603"/>
                                </a:cubicBezTo>
                                <a:cubicBezTo>
                                  <a:pt x="11583628" y="3945603"/>
                                  <a:pt x="11545660" y="3907635"/>
                                  <a:pt x="11545660" y="3860800"/>
                                </a:cubicBezTo>
                                <a:cubicBezTo>
                                  <a:pt x="11545660" y="3813965"/>
                                  <a:pt x="11583628" y="3775997"/>
                                  <a:pt x="11630463" y="3775997"/>
                                </a:cubicBezTo>
                                <a:close/>
                                <a:moveTo>
                                  <a:pt x="11238185" y="3775997"/>
                                </a:moveTo>
                                <a:cubicBezTo>
                                  <a:pt x="11285020" y="3775997"/>
                                  <a:pt x="11322988" y="3813965"/>
                                  <a:pt x="11322988" y="3860800"/>
                                </a:cubicBezTo>
                                <a:cubicBezTo>
                                  <a:pt x="11322988" y="3907635"/>
                                  <a:pt x="11285020" y="3945603"/>
                                  <a:pt x="11238185" y="3945603"/>
                                </a:cubicBezTo>
                                <a:cubicBezTo>
                                  <a:pt x="11191350" y="3945603"/>
                                  <a:pt x="11153382" y="3907635"/>
                                  <a:pt x="11153382" y="3860800"/>
                                </a:cubicBezTo>
                                <a:cubicBezTo>
                                  <a:pt x="11153382" y="3813965"/>
                                  <a:pt x="11191350" y="3775997"/>
                                  <a:pt x="11238185" y="3775997"/>
                                </a:cubicBezTo>
                                <a:close/>
                                <a:moveTo>
                                  <a:pt x="10845907" y="3775997"/>
                                </a:moveTo>
                                <a:cubicBezTo>
                                  <a:pt x="10892742" y="3775997"/>
                                  <a:pt x="10930710" y="3813965"/>
                                  <a:pt x="10930710" y="3860800"/>
                                </a:cubicBezTo>
                                <a:cubicBezTo>
                                  <a:pt x="10930710" y="3907635"/>
                                  <a:pt x="10892742" y="3945603"/>
                                  <a:pt x="10845907" y="3945603"/>
                                </a:cubicBezTo>
                                <a:cubicBezTo>
                                  <a:pt x="10799072" y="3945603"/>
                                  <a:pt x="10761104" y="3907635"/>
                                  <a:pt x="10761104" y="3860800"/>
                                </a:cubicBezTo>
                                <a:cubicBezTo>
                                  <a:pt x="10761104" y="3813965"/>
                                  <a:pt x="10799072" y="3775997"/>
                                  <a:pt x="10845907" y="3775997"/>
                                </a:cubicBezTo>
                                <a:close/>
                                <a:moveTo>
                                  <a:pt x="10453629" y="3775997"/>
                                </a:moveTo>
                                <a:cubicBezTo>
                                  <a:pt x="10500464" y="3775997"/>
                                  <a:pt x="10538432" y="3813965"/>
                                  <a:pt x="10538432" y="3860800"/>
                                </a:cubicBezTo>
                                <a:cubicBezTo>
                                  <a:pt x="10538432" y="3907635"/>
                                  <a:pt x="10500464" y="3945603"/>
                                  <a:pt x="10453629" y="3945603"/>
                                </a:cubicBezTo>
                                <a:cubicBezTo>
                                  <a:pt x="10406794" y="3945603"/>
                                  <a:pt x="10368826" y="3907635"/>
                                  <a:pt x="10368826" y="3860800"/>
                                </a:cubicBezTo>
                                <a:cubicBezTo>
                                  <a:pt x="10368826" y="3813965"/>
                                  <a:pt x="10406794" y="3775997"/>
                                  <a:pt x="10453629" y="3775997"/>
                                </a:cubicBezTo>
                                <a:close/>
                                <a:moveTo>
                                  <a:pt x="10061351" y="3775997"/>
                                </a:moveTo>
                                <a:cubicBezTo>
                                  <a:pt x="10108186" y="3775997"/>
                                  <a:pt x="10146154" y="3813965"/>
                                  <a:pt x="10146154" y="3860800"/>
                                </a:cubicBezTo>
                                <a:cubicBezTo>
                                  <a:pt x="10146154" y="3907635"/>
                                  <a:pt x="10108186" y="3945603"/>
                                  <a:pt x="10061351" y="3945603"/>
                                </a:cubicBezTo>
                                <a:cubicBezTo>
                                  <a:pt x="10014516" y="3945603"/>
                                  <a:pt x="9976548" y="3907635"/>
                                  <a:pt x="9976548" y="3860800"/>
                                </a:cubicBezTo>
                                <a:cubicBezTo>
                                  <a:pt x="9976548" y="3813965"/>
                                  <a:pt x="10014516" y="3775997"/>
                                  <a:pt x="10061351" y="3775997"/>
                                </a:cubicBezTo>
                                <a:close/>
                                <a:moveTo>
                                  <a:pt x="9669073" y="3775997"/>
                                </a:moveTo>
                                <a:cubicBezTo>
                                  <a:pt x="9715908" y="3775997"/>
                                  <a:pt x="9753876" y="3813965"/>
                                  <a:pt x="9753876" y="3860800"/>
                                </a:cubicBezTo>
                                <a:cubicBezTo>
                                  <a:pt x="9753876" y="3907635"/>
                                  <a:pt x="9715908" y="3945603"/>
                                  <a:pt x="9669073" y="3945603"/>
                                </a:cubicBezTo>
                                <a:cubicBezTo>
                                  <a:pt x="9622238" y="3945603"/>
                                  <a:pt x="9584270" y="3907635"/>
                                  <a:pt x="9584270" y="3860800"/>
                                </a:cubicBezTo>
                                <a:cubicBezTo>
                                  <a:pt x="9584270" y="3813965"/>
                                  <a:pt x="9622238" y="3775997"/>
                                  <a:pt x="9669073" y="3775997"/>
                                </a:cubicBezTo>
                                <a:close/>
                                <a:moveTo>
                                  <a:pt x="9276795" y="3775997"/>
                                </a:moveTo>
                                <a:cubicBezTo>
                                  <a:pt x="9323630" y="3775997"/>
                                  <a:pt x="9361598" y="3813965"/>
                                  <a:pt x="9361598" y="3860800"/>
                                </a:cubicBezTo>
                                <a:cubicBezTo>
                                  <a:pt x="9361598" y="3907635"/>
                                  <a:pt x="9323630" y="3945603"/>
                                  <a:pt x="9276795" y="3945603"/>
                                </a:cubicBezTo>
                                <a:cubicBezTo>
                                  <a:pt x="9229960" y="3945603"/>
                                  <a:pt x="9191992" y="3907635"/>
                                  <a:pt x="9191992" y="3860800"/>
                                </a:cubicBezTo>
                                <a:cubicBezTo>
                                  <a:pt x="9191992" y="3813965"/>
                                  <a:pt x="9229960" y="3775997"/>
                                  <a:pt x="9276795" y="3775997"/>
                                </a:cubicBezTo>
                                <a:close/>
                                <a:moveTo>
                                  <a:pt x="8884517" y="3775997"/>
                                </a:moveTo>
                                <a:cubicBezTo>
                                  <a:pt x="8931352" y="3775997"/>
                                  <a:pt x="8969320" y="3813965"/>
                                  <a:pt x="8969320" y="3860800"/>
                                </a:cubicBezTo>
                                <a:cubicBezTo>
                                  <a:pt x="8969320" y="3907635"/>
                                  <a:pt x="8931352" y="3945603"/>
                                  <a:pt x="8884517" y="3945603"/>
                                </a:cubicBezTo>
                                <a:cubicBezTo>
                                  <a:pt x="8837682" y="3945603"/>
                                  <a:pt x="8799714" y="3907635"/>
                                  <a:pt x="8799714" y="3860800"/>
                                </a:cubicBezTo>
                                <a:cubicBezTo>
                                  <a:pt x="8799714" y="3813965"/>
                                  <a:pt x="8837682" y="3775997"/>
                                  <a:pt x="8884517" y="3775997"/>
                                </a:cubicBezTo>
                                <a:close/>
                                <a:moveTo>
                                  <a:pt x="8492239" y="3775997"/>
                                </a:moveTo>
                                <a:cubicBezTo>
                                  <a:pt x="8539074" y="3775997"/>
                                  <a:pt x="8577042" y="3813965"/>
                                  <a:pt x="8577042" y="3860800"/>
                                </a:cubicBezTo>
                                <a:cubicBezTo>
                                  <a:pt x="8577042" y="3907635"/>
                                  <a:pt x="8539074" y="3945603"/>
                                  <a:pt x="8492239" y="3945603"/>
                                </a:cubicBezTo>
                                <a:cubicBezTo>
                                  <a:pt x="8445404" y="3945603"/>
                                  <a:pt x="8407436" y="3907635"/>
                                  <a:pt x="8407436" y="3860800"/>
                                </a:cubicBezTo>
                                <a:cubicBezTo>
                                  <a:pt x="8407436" y="3813965"/>
                                  <a:pt x="8445404" y="3775997"/>
                                  <a:pt x="8492239" y="3775997"/>
                                </a:cubicBezTo>
                                <a:close/>
                                <a:moveTo>
                                  <a:pt x="8099961" y="3775997"/>
                                </a:moveTo>
                                <a:cubicBezTo>
                                  <a:pt x="8146796" y="3775997"/>
                                  <a:pt x="8184764" y="3813965"/>
                                  <a:pt x="8184764" y="3860800"/>
                                </a:cubicBezTo>
                                <a:cubicBezTo>
                                  <a:pt x="8184764" y="3907635"/>
                                  <a:pt x="8146796" y="3945603"/>
                                  <a:pt x="8099961" y="3945603"/>
                                </a:cubicBezTo>
                                <a:cubicBezTo>
                                  <a:pt x="8053126" y="3945603"/>
                                  <a:pt x="8015158" y="3907635"/>
                                  <a:pt x="8015158" y="3860800"/>
                                </a:cubicBezTo>
                                <a:cubicBezTo>
                                  <a:pt x="8015158" y="3813965"/>
                                  <a:pt x="8053126" y="3775997"/>
                                  <a:pt x="8099961" y="3775997"/>
                                </a:cubicBezTo>
                                <a:close/>
                                <a:moveTo>
                                  <a:pt x="7707683" y="3775997"/>
                                </a:moveTo>
                                <a:cubicBezTo>
                                  <a:pt x="7754518" y="3775997"/>
                                  <a:pt x="7792486" y="3813965"/>
                                  <a:pt x="7792486" y="3860800"/>
                                </a:cubicBezTo>
                                <a:cubicBezTo>
                                  <a:pt x="7792486" y="3907635"/>
                                  <a:pt x="7754518" y="3945603"/>
                                  <a:pt x="7707683" y="3945603"/>
                                </a:cubicBezTo>
                                <a:cubicBezTo>
                                  <a:pt x="7660848" y="3945603"/>
                                  <a:pt x="7622880" y="3907635"/>
                                  <a:pt x="7622880" y="3860800"/>
                                </a:cubicBezTo>
                                <a:cubicBezTo>
                                  <a:pt x="7622880" y="3813965"/>
                                  <a:pt x="7660848" y="3775997"/>
                                  <a:pt x="7707683" y="3775997"/>
                                </a:cubicBezTo>
                                <a:close/>
                                <a:moveTo>
                                  <a:pt x="7315405" y="3775997"/>
                                </a:moveTo>
                                <a:cubicBezTo>
                                  <a:pt x="7362240" y="3775997"/>
                                  <a:pt x="7400208" y="3813965"/>
                                  <a:pt x="7400208" y="3860800"/>
                                </a:cubicBezTo>
                                <a:cubicBezTo>
                                  <a:pt x="7400208" y="3907635"/>
                                  <a:pt x="7362240" y="3945603"/>
                                  <a:pt x="7315405" y="3945603"/>
                                </a:cubicBezTo>
                                <a:cubicBezTo>
                                  <a:pt x="7268570" y="3945603"/>
                                  <a:pt x="7230602" y="3907635"/>
                                  <a:pt x="7230602" y="3860800"/>
                                </a:cubicBezTo>
                                <a:cubicBezTo>
                                  <a:pt x="7230602" y="3813965"/>
                                  <a:pt x="7268570" y="3775997"/>
                                  <a:pt x="7315405" y="3775997"/>
                                </a:cubicBezTo>
                                <a:close/>
                                <a:moveTo>
                                  <a:pt x="6923127" y="3775997"/>
                                </a:moveTo>
                                <a:cubicBezTo>
                                  <a:pt x="6969962" y="3775997"/>
                                  <a:pt x="7007930" y="3813965"/>
                                  <a:pt x="7007930" y="3860800"/>
                                </a:cubicBezTo>
                                <a:cubicBezTo>
                                  <a:pt x="7007930" y="3907635"/>
                                  <a:pt x="6969962" y="3945603"/>
                                  <a:pt x="6923127" y="3945603"/>
                                </a:cubicBezTo>
                                <a:cubicBezTo>
                                  <a:pt x="6876292" y="3945603"/>
                                  <a:pt x="6838324" y="3907635"/>
                                  <a:pt x="6838324" y="3860800"/>
                                </a:cubicBezTo>
                                <a:cubicBezTo>
                                  <a:pt x="6838324" y="3813965"/>
                                  <a:pt x="6876292" y="3775997"/>
                                  <a:pt x="6923127" y="3775997"/>
                                </a:cubicBezTo>
                                <a:close/>
                                <a:moveTo>
                                  <a:pt x="6530849" y="3775997"/>
                                </a:moveTo>
                                <a:cubicBezTo>
                                  <a:pt x="6577685" y="3775997"/>
                                  <a:pt x="6615652" y="3813965"/>
                                  <a:pt x="6615652" y="3860800"/>
                                </a:cubicBezTo>
                                <a:cubicBezTo>
                                  <a:pt x="6615652" y="3907635"/>
                                  <a:pt x="6577685" y="3945603"/>
                                  <a:pt x="6530849" y="3945603"/>
                                </a:cubicBezTo>
                                <a:cubicBezTo>
                                  <a:pt x="6484014" y="3945603"/>
                                  <a:pt x="6446046" y="3907635"/>
                                  <a:pt x="6446046" y="3860800"/>
                                </a:cubicBezTo>
                                <a:cubicBezTo>
                                  <a:pt x="6446046" y="3813965"/>
                                  <a:pt x="6484014" y="3775997"/>
                                  <a:pt x="6530849" y="3775997"/>
                                </a:cubicBezTo>
                                <a:close/>
                                <a:moveTo>
                                  <a:pt x="6138576" y="3775997"/>
                                </a:moveTo>
                                <a:cubicBezTo>
                                  <a:pt x="6185408" y="3775997"/>
                                  <a:pt x="6223375" y="3813965"/>
                                  <a:pt x="6223375" y="3860800"/>
                                </a:cubicBezTo>
                                <a:cubicBezTo>
                                  <a:pt x="6223375" y="3907635"/>
                                  <a:pt x="6185408" y="3945603"/>
                                  <a:pt x="6138576" y="3945603"/>
                                </a:cubicBezTo>
                                <a:cubicBezTo>
                                  <a:pt x="6091737" y="3945603"/>
                                  <a:pt x="6053769" y="3907635"/>
                                  <a:pt x="6053769" y="3860800"/>
                                </a:cubicBezTo>
                                <a:cubicBezTo>
                                  <a:pt x="6053769" y="3813965"/>
                                  <a:pt x="6091737" y="3775997"/>
                                  <a:pt x="6138576" y="3775997"/>
                                </a:cubicBezTo>
                                <a:close/>
                                <a:moveTo>
                                  <a:pt x="5746297" y="3775997"/>
                                </a:moveTo>
                                <a:cubicBezTo>
                                  <a:pt x="5793129" y="3775997"/>
                                  <a:pt x="5831099" y="3813965"/>
                                  <a:pt x="5831099" y="3860800"/>
                                </a:cubicBezTo>
                                <a:cubicBezTo>
                                  <a:pt x="5831099" y="3907635"/>
                                  <a:pt x="5793129" y="3945603"/>
                                  <a:pt x="5746297" y="3945603"/>
                                </a:cubicBezTo>
                                <a:cubicBezTo>
                                  <a:pt x="5699461" y="3945603"/>
                                  <a:pt x="5661495" y="3907635"/>
                                  <a:pt x="5661495" y="3860800"/>
                                </a:cubicBezTo>
                                <a:cubicBezTo>
                                  <a:pt x="5661495" y="3813965"/>
                                  <a:pt x="5699461" y="3775997"/>
                                  <a:pt x="5746297" y="3775997"/>
                                </a:cubicBezTo>
                                <a:close/>
                                <a:moveTo>
                                  <a:pt x="5354019" y="3775997"/>
                                </a:moveTo>
                                <a:cubicBezTo>
                                  <a:pt x="5400854" y="3775997"/>
                                  <a:pt x="5438819" y="3813965"/>
                                  <a:pt x="5438819" y="3860800"/>
                                </a:cubicBezTo>
                                <a:cubicBezTo>
                                  <a:pt x="5438819" y="3907635"/>
                                  <a:pt x="5400854" y="3945603"/>
                                  <a:pt x="5354019" y="3945603"/>
                                </a:cubicBezTo>
                                <a:cubicBezTo>
                                  <a:pt x="5307183" y="3945603"/>
                                  <a:pt x="5269214" y="3907635"/>
                                  <a:pt x="5269214" y="3860800"/>
                                </a:cubicBezTo>
                                <a:cubicBezTo>
                                  <a:pt x="5269214" y="3813965"/>
                                  <a:pt x="5307183" y="3775997"/>
                                  <a:pt x="5354019" y="3775997"/>
                                </a:cubicBezTo>
                                <a:close/>
                                <a:moveTo>
                                  <a:pt x="4961739" y="3775997"/>
                                </a:moveTo>
                                <a:cubicBezTo>
                                  <a:pt x="5008577" y="3775997"/>
                                  <a:pt x="5046545" y="3813965"/>
                                  <a:pt x="5046545" y="3860800"/>
                                </a:cubicBezTo>
                                <a:cubicBezTo>
                                  <a:pt x="5046545" y="3907635"/>
                                  <a:pt x="5008577" y="3945603"/>
                                  <a:pt x="4961739" y="3945603"/>
                                </a:cubicBezTo>
                                <a:cubicBezTo>
                                  <a:pt x="4914905" y="3945603"/>
                                  <a:pt x="4876938" y="3907635"/>
                                  <a:pt x="4876938" y="3860800"/>
                                </a:cubicBezTo>
                                <a:cubicBezTo>
                                  <a:pt x="4876938" y="3813965"/>
                                  <a:pt x="4914905" y="3775997"/>
                                  <a:pt x="4961739" y="3775997"/>
                                </a:cubicBezTo>
                                <a:close/>
                                <a:moveTo>
                                  <a:pt x="4569465" y="3775997"/>
                                </a:moveTo>
                                <a:cubicBezTo>
                                  <a:pt x="4616298" y="3775997"/>
                                  <a:pt x="4654267" y="3813965"/>
                                  <a:pt x="4654267" y="3860800"/>
                                </a:cubicBezTo>
                                <a:cubicBezTo>
                                  <a:pt x="4654267" y="3907635"/>
                                  <a:pt x="4616298" y="3945603"/>
                                  <a:pt x="4569465" y="3945603"/>
                                </a:cubicBezTo>
                                <a:cubicBezTo>
                                  <a:pt x="4522627" y="3945603"/>
                                  <a:pt x="4484660" y="3907635"/>
                                  <a:pt x="4484660" y="3860800"/>
                                </a:cubicBezTo>
                                <a:cubicBezTo>
                                  <a:pt x="4484660" y="3813965"/>
                                  <a:pt x="4522627" y="3775997"/>
                                  <a:pt x="4569465" y="3775997"/>
                                </a:cubicBezTo>
                                <a:close/>
                                <a:moveTo>
                                  <a:pt x="4177184" y="3775997"/>
                                </a:moveTo>
                                <a:cubicBezTo>
                                  <a:pt x="4224018" y="3775997"/>
                                  <a:pt x="4261986" y="3813965"/>
                                  <a:pt x="4261986" y="3860800"/>
                                </a:cubicBezTo>
                                <a:cubicBezTo>
                                  <a:pt x="4261986" y="3907635"/>
                                  <a:pt x="4224018" y="3945603"/>
                                  <a:pt x="4177184" y="3945603"/>
                                </a:cubicBezTo>
                                <a:cubicBezTo>
                                  <a:pt x="4130352" y="3945603"/>
                                  <a:pt x="4092383" y="3907635"/>
                                  <a:pt x="4092383" y="3860800"/>
                                </a:cubicBezTo>
                                <a:cubicBezTo>
                                  <a:pt x="4092383" y="3813965"/>
                                  <a:pt x="4130352" y="3775997"/>
                                  <a:pt x="4177184" y="3775997"/>
                                </a:cubicBezTo>
                                <a:close/>
                                <a:moveTo>
                                  <a:pt x="3784909" y="3775997"/>
                                </a:moveTo>
                                <a:cubicBezTo>
                                  <a:pt x="3831743" y="3775997"/>
                                  <a:pt x="3869712" y="3813965"/>
                                  <a:pt x="3869712" y="3860800"/>
                                </a:cubicBezTo>
                                <a:cubicBezTo>
                                  <a:pt x="3869712" y="3907635"/>
                                  <a:pt x="3831743" y="3945603"/>
                                  <a:pt x="3784909" y="3945603"/>
                                </a:cubicBezTo>
                                <a:cubicBezTo>
                                  <a:pt x="3738074" y="3945603"/>
                                  <a:pt x="3700106" y="3907635"/>
                                  <a:pt x="3700106" y="3860800"/>
                                </a:cubicBezTo>
                                <a:cubicBezTo>
                                  <a:pt x="3700106" y="3813965"/>
                                  <a:pt x="3738074" y="3775997"/>
                                  <a:pt x="3784909" y="3775997"/>
                                </a:cubicBezTo>
                                <a:close/>
                                <a:moveTo>
                                  <a:pt x="3392630" y="3775997"/>
                                </a:moveTo>
                                <a:cubicBezTo>
                                  <a:pt x="3439466" y="3775997"/>
                                  <a:pt x="3477434" y="3813965"/>
                                  <a:pt x="3477434" y="3860800"/>
                                </a:cubicBezTo>
                                <a:cubicBezTo>
                                  <a:pt x="3477434" y="3907635"/>
                                  <a:pt x="3439466" y="3945603"/>
                                  <a:pt x="3392630" y="3945603"/>
                                </a:cubicBezTo>
                                <a:cubicBezTo>
                                  <a:pt x="3345796" y="3945603"/>
                                  <a:pt x="3307827" y="3907635"/>
                                  <a:pt x="3307827" y="3860800"/>
                                </a:cubicBezTo>
                                <a:cubicBezTo>
                                  <a:pt x="3307827" y="3813965"/>
                                  <a:pt x="3345796" y="3775997"/>
                                  <a:pt x="3392630" y="3775997"/>
                                </a:cubicBezTo>
                                <a:close/>
                                <a:moveTo>
                                  <a:pt x="3000353" y="3775997"/>
                                </a:moveTo>
                                <a:cubicBezTo>
                                  <a:pt x="3047187" y="3775997"/>
                                  <a:pt x="3085156" y="3813965"/>
                                  <a:pt x="3085156" y="3860800"/>
                                </a:cubicBezTo>
                                <a:cubicBezTo>
                                  <a:pt x="3085156" y="3907635"/>
                                  <a:pt x="3047187" y="3945603"/>
                                  <a:pt x="3000353" y="3945603"/>
                                </a:cubicBezTo>
                                <a:cubicBezTo>
                                  <a:pt x="2953517" y="3945603"/>
                                  <a:pt x="2915549" y="3907635"/>
                                  <a:pt x="2915549" y="3860800"/>
                                </a:cubicBezTo>
                                <a:cubicBezTo>
                                  <a:pt x="2915549" y="3813965"/>
                                  <a:pt x="2953517" y="3775997"/>
                                  <a:pt x="3000353" y="3775997"/>
                                </a:cubicBezTo>
                                <a:close/>
                                <a:moveTo>
                                  <a:pt x="2608075" y="3775997"/>
                                </a:moveTo>
                                <a:cubicBezTo>
                                  <a:pt x="2654910" y="3775997"/>
                                  <a:pt x="2692878" y="3813965"/>
                                  <a:pt x="2692878" y="3860800"/>
                                </a:cubicBezTo>
                                <a:cubicBezTo>
                                  <a:pt x="2692878" y="3907635"/>
                                  <a:pt x="2654910" y="3945603"/>
                                  <a:pt x="2608075" y="3945603"/>
                                </a:cubicBezTo>
                                <a:cubicBezTo>
                                  <a:pt x="2561239" y="3945603"/>
                                  <a:pt x="2523271" y="3907635"/>
                                  <a:pt x="2523271" y="3860800"/>
                                </a:cubicBezTo>
                                <a:cubicBezTo>
                                  <a:pt x="2523271" y="3813965"/>
                                  <a:pt x="2561239" y="3775997"/>
                                  <a:pt x="2608075" y="3775997"/>
                                </a:cubicBezTo>
                                <a:close/>
                                <a:moveTo>
                                  <a:pt x="2215796" y="3775997"/>
                                </a:moveTo>
                                <a:cubicBezTo>
                                  <a:pt x="2262631" y="3775997"/>
                                  <a:pt x="2300599" y="3813965"/>
                                  <a:pt x="2300599" y="3860800"/>
                                </a:cubicBezTo>
                                <a:cubicBezTo>
                                  <a:pt x="2300599" y="3907635"/>
                                  <a:pt x="2262631" y="3945603"/>
                                  <a:pt x="2215796" y="3945603"/>
                                </a:cubicBezTo>
                                <a:cubicBezTo>
                                  <a:pt x="2168961" y="3945603"/>
                                  <a:pt x="2130994" y="3907635"/>
                                  <a:pt x="2130994" y="3860800"/>
                                </a:cubicBezTo>
                                <a:cubicBezTo>
                                  <a:pt x="2130994" y="3813965"/>
                                  <a:pt x="2168961" y="3775997"/>
                                  <a:pt x="2215796" y="3775997"/>
                                </a:cubicBezTo>
                                <a:close/>
                                <a:moveTo>
                                  <a:pt x="1823518" y="3775997"/>
                                </a:moveTo>
                                <a:cubicBezTo>
                                  <a:pt x="1870354" y="3775997"/>
                                  <a:pt x="1908321" y="3813965"/>
                                  <a:pt x="1908321" y="3860800"/>
                                </a:cubicBezTo>
                                <a:cubicBezTo>
                                  <a:pt x="1908321" y="3907635"/>
                                  <a:pt x="1870354" y="3945603"/>
                                  <a:pt x="1823518" y="3945603"/>
                                </a:cubicBezTo>
                                <a:cubicBezTo>
                                  <a:pt x="1776683" y="3945603"/>
                                  <a:pt x="1738715" y="3907635"/>
                                  <a:pt x="1738715" y="3860800"/>
                                </a:cubicBezTo>
                                <a:cubicBezTo>
                                  <a:pt x="1738715" y="3813965"/>
                                  <a:pt x="1776683" y="3775997"/>
                                  <a:pt x="1823518" y="3775997"/>
                                </a:cubicBezTo>
                                <a:close/>
                                <a:moveTo>
                                  <a:pt x="1431240" y="3775997"/>
                                </a:moveTo>
                                <a:cubicBezTo>
                                  <a:pt x="1478076" y="3775997"/>
                                  <a:pt x="1516043" y="3813965"/>
                                  <a:pt x="1516043" y="3860800"/>
                                </a:cubicBezTo>
                                <a:cubicBezTo>
                                  <a:pt x="1516043" y="3907635"/>
                                  <a:pt x="1478076" y="3945603"/>
                                  <a:pt x="1431240" y="3945603"/>
                                </a:cubicBezTo>
                                <a:cubicBezTo>
                                  <a:pt x="1384405" y="3945603"/>
                                  <a:pt x="1346438" y="3907635"/>
                                  <a:pt x="1346438" y="3860800"/>
                                </a:cubicBezTo>
                                <a:cubicBezTo>
                                  <a:pt x="1346438" y="3813965"/>
                                  <a:pt x="1384405" y="3775997"/>
                                  <a:pt x="1431240" y="3775997"/>
                                </a:cubicBezTo>
                                <a:close/>
                                <a:moveTo>
                                  <a:pt x="1038962" y="3775997"/>
                                </a:moveTo>
                                <a:cubicBezTo>
                                  <a:pt x="1085797" y="3775997"/>
                                  <a:pt x="1123766" y="3813965"/>
                                  <a:pt x="1123766" y="3860800"/>
                                </a:cubicBezTo>
                                <a:cubicBezTo>
                                  <a:pt x="1123766" y="3907635"/>
                                  <a:pt x="1085797" y="3945603"/>
                                  <a:pt x="1038962" y="3945603"/>
                                </a:cubicBezTo>
                                <a:cubicBezTo>
                                  <a:pt x="992127" y="3945603"/>
                                  <a:pt x="954160" y="3907635"/>
                                  <a:pt x="954160" y="3860800"/>
                                </a:cubicBezTo>
                                <a:cubicBezTo>
                                  <a:pt x="954160" y="3813965"/>
                                  <a:pt x="992127" y="3775997"/>
                                  <a:pt x="1038962" y="3775997"/>
                                </a:cubicBezTo>
                                <a:close/>
                                <a:moveTo>
                                  <a:pt x="646684" y="3775997"/>
                                </a:moveTo>
                                <a:cubicBezTo>
                                  <a:pt x="693519" y="3775997"/>
                                  <a:pt x="731488" y="3813965"/>
                                  <a:pt x="731488" y="3860800"/>
                                </a:cubicBezTo>
                                <a:cubicBezTo>
                                  <a:pt x="731488" y="3907635"/>
                                  <a:pt x="693519" y="3945603"/>
                                  <a:pt x="646684" y="3945603"/>
                                </a:cubicBezTo>
                                <a:cubicBezTo>
                                  <a:pt x="599849" y="3945603"/>
                                  <a:pt x="561882" y="3907635"/>
                                  <a:pt x="561882" y="3860800"/>
                                </a:cubicBezTo>
                                <a:cubicBezTo>
                                  <a:pt x="561882" y="3813965"/>
                                  <a:pt x="599849" y="3775997"/>
                                  <a:pt x="646684" y="3775997"/>
                                </a:cubicBezTo>
                                <a:close/>
                                <a:moveTo>
                                  <a:pt x="254407" y="3775997"/>
                                </a:moveTo>
                                <a:cubicBezTo>
                                  <a:pt x="301242" y="3775997"/>
                                  <a:pt x="339210" y="3813965"/>
                                  <a:pt x="339210" y="3860800"/>
                                </a:cubicBezTo>
                                <a:cubicBezTo>
                                  <a:pt x="339210" y="3907635"/>
                                  <a:pt x="301242" y="3945603"/>
                                  <a:pt x="254407" y="3945603"/>
                                </a:cubicBezTo>
                                <a:cubicBezTo>
                                  <a:pt x="207572" y="3945603"/>
                                  <a:pt x="169604" y="3907635"/>
                                  <a:pt x="169604" y="3860800"/>
                                </a:cubicBezTo>
                                <a:cubicBezTo>
                                  <a:pt x="169604" y="3813965"/>
                                  <a:pt x="207572" y="3775997"/>
                                  <a:pt x="254407" y="3775997"/>
                                </a:cubicBezTo>
                                <a:close/>
                                <a:moveTo>
                                  <a:pt x="12192000" y="3551069"/>
                                </a:moveTo>
                                <a:lnTo>
                                  <a:pt x="12192000" y="3719307"/>
                                </a:lnTo>
                                <a:lnTo>
                                  <a:pt x="12162380" y="3713327"/>
                                </a:lnTo>
                                <a:cubicBezTo>
                                  <a:pt x="12131943" y="3700453"/>
                                  <a:pt x="12110586" y="3670314"/>
                                  <a:pt x="12110586" y="3635188"/>
                                </a:cubicBezTo>
                                <a:cubicBezTo>
                                  <a:pt x="12110586" y="3600062"/>
                                  <a:pt x="12131943" y="3569923"/>
                                  <a:pt x="12162380" y="3557049"/>
                                </a:cubicBezTo>
                                <a:close/>
                                <a:moveTo>
                                  <a:pt x="11803106" y="3550385"/>
                                </a:moveTo>
                                <a:cubicBezTo>
                                  <a:pt x="11849941" y="3550385"/>
                                  <a:pt x="11887909" y="3588353"/>
                                  <a:pt x="11887909" y="3635188"/>
                                </a:cubicBezTo>
                                <a:cubicBezTo>
                                  <a:pt x="11887909" y="3682023"/>
                                  <a:pt x="11849941" y="3719991"/>
                                  <a:pt x="11803106" y="3719991"/>
                                </a:cubicBezTo>
                                <a:cubicBezTo>
                                  <a:pt x="11756271" y="3719991"/>
                                  <a:pt x="11718303" y="3682023"/>
                                  <a:pt x="11718303" y="3635188"/>
                                </a:cubicBezTo>
                                <a:cubicBezTo>
                                  <a:pt x="11718303" y="3588353"/>
                                  <a:pt x="11756271" y="3550385"/>
                                  <a:pt x="11803106" y="3550385"/>
                                </a:cubicBezTo>
                                <a:close/>
                                <a:moveTo>
                                  <a:pt x="11410828" y="3550385"/>
                                </a:moveTo>
                                <a:cubicBezTo>
                                  <a:pt x="11457663" y="3550385"/>
                                  <a:pt x="11495631" y="3588353"/>
                                  <a:pt x="11495631" y="3635188"/>
                                </a:cubicBezTo>
                                <a:cubicBezTo>
                                  <a:pt x="11495631" y="3682023"/>
                                  <a:pt x="11457663" y="3719991"/>
                                  <a:pt x="11410828" y="3719991"/>
                                </a:cubicBezTo>
                                <a:cubicBezTo>
                                  <a:pt x="11363993" y="3719991"/>
                                  <a:pt x="11326025" y="3682023"/>
                                  <a:pt x="11326025" y="3635188"/>
                                </a:cubicBezTo>
                                <a:cubicBezTo>
                                  <a:pt x="11326025" y="3588353"/>
                                  <a:pt x="11363993" y="3550385"/>
                                  <a:pt x="11410828" y="3550385"/>
                                </a:cubicBezTo>
                                <a:close/>
                                <a:moveTo>
                                  <a:pt x="11018550" y="3550385"/>
                                </a:moveTo>
                                <a:cubicBezTo>
                                  <a:pt x="11065385" y="3550385"/>
                                  <a:pt x="11103353" y="3588353"/>
                                  <a:pt x="11103353" y="3635188"/>
                                </a:cubicBezTo>
                                <a:cubicBezTo>
                                  <a:pt x="11103353" y="3682023"/>
                                  <a:pt x="11065385" y="3719991"/>
                                  <a:pt x="11018550" y="3719991"/>
                                </a:cubicBezTo>
                                <a:cubicBezTo>
                                  <a:pt x="10971715" y="3719991"/>
                                  <a:pt x="10933747" y="3682023"/>
                                  <a:pt x="10933747" y="3635188"/>
                                </a:cubicBezTo>
                                <a:cubicBezTo>
                                  <a:pt x="10933747" y="3588353"/>
                                  <a:pt x="10971715" y="3550385"/>
                                  <a:pt x="11018550" y="3550385"/>
                                </a:cubicBezTo>
                                <a:close/>
                                <a:moveTo>
                                  <a:pt x="10626272" y="3550385"/>
                                </a:moveTo>
                                <a:cubicBezTo>
                                  <a:pt x="10673107" y="3550385"/>
                                  <a:pt x="10711075" y="3588353"/>
                                  <a:pt x="10711075" y="3635188"/>
                                </a:cubicBezTo>
                                <a:cubicBezTo>
                                  <a:pt x="10711075" y="3682023"/>
                                  <a:pt x="10673107" y="3719991"/>
                                  <a:pt x="10626272" y="3719991"/>
                                </a:cubicBezTo>
                                <a:cubicBezTo>
                                  <a:pt x="10579437" y="3719991"/>
                                  <a:pt x="10541469" y="3682023"/>
                                  <a:pt x="10541469" y="3635188"/>
                                </a:cubicBezTo>
                                <a:cubicBezTo>
                                  <a:pt x="10541469" y="3588353"/>
                                  <a:pt x="10579437" y="3550385"/>
                                  <a:pt x="10626272" y="3550385"/>
                                </a:cubicBezTo>
                                <a:close/>
                                <a:moveTo>
                                  <a:pt x="10233994" y="3550385"/>
                                </a:moveTo>
                                <a:cubicBezTo>
                                  <a:pt x="10280829" y="3550385"/>
                                  <a:pt x="10318797" y="3588353"/>
                                  <a:pt x="10318797" y="3635188"/>
                                </a:cubicBezTo>
                                <a:cubicBezTo>
                                  <a:pt x="10318797" y="3682023"/>
                                  <a:pt x="10280829" y="3719991"/>
                                  <a:pt x="10233994" y="3719991"/>
                                </a:cubicBezTo>
                                <a:cubicBezTo>
                                  <a:pt x="10187159" y="3719991"/>
                                  <a:pt x="10149191" y="3682023"/>
                                  <a:pt x="10149191" y="3635188"/>
                                </a:cubicBezTo>
                                <a:cubicBezTo>
                                  <a:pt x="10149191" y="3588353"/>
                                  <a:pt x="10187159" y="3550385"/>
                                  <a:pt x="10233994" y="3550385"/>
                                </a:cubicBezTo>
                                <a:close/>
                                <a:moveTo>
                                  <a:pt x="9841716" y="3550385"/>
                                </a:moveTo>
                                <a:cubicBezTo>
                                  <a:pt x="9888551" y="3550385"/>
                                  <a:pt x="9926519" y="3588353"/>
                                  <a:pt x="9926519" y="3635188"/>
                                </a:cubicBezTo>
                                <a:cubicBezTo>
                                  <a:pt x="9926519" y="3682023"/>
                                  <a:pt x="9888551" y="3719991"/>
                                  <a:pt x="9841716" y="3719991"/>
                                </a:cubicBezTo>
                                <a:cubicBezTo>
                                  <a:pt x="9794881" y="3719991"/>
                                  <a:pt x="9756913" y="3682023"/>
                                  <a:pt x="9756913" y="3635188"/>
                                </a:cubicBezTo>
                                <a:cubicBezTo>
                                  <a:pt x="9756913" y="3588353"/>
                                  <a:pt x="9794881" y="3550385"/>
                                  <a:pt x="9841716" y="3550385"/>
                                </a:cubicBezTo>
                                <a:close/>
                                <a:moveTo>
                                  <a:pt x="9449438" y="3550385"/>
                                </a:moveTo>
                                <a:cubicBezTo>
                                  <a:pt x="9496273" y="3550385"/>
                                  <a:pt x="9534241" y="3588353"/>
                                  <a:pt x="9534241" y="3635188"/>
                                </a:cubicBezTo>
                                <a:cubicBezTo>
                                  <a:pt x="9534241" y="3682023"/>
                                  <a:pt x="9496273" y="3719991"/>
                                  <a:pt x="9449438" y="3719991"/>
                                </a:cubicBezTo>
                                <a:cubicBezTo>
                                  <a:pt x="9402603" y="3719991"/>
                                  <a:pt x="9364635" y="3682023"/>
                                  <a:pt x="9364635" y="3635188"/>
                                </a:cubicBezTo>
                                <a:cubicBezTo>
                                  <a:pt x="9364635" y="3588353"/>
                                  <a:pt x="9402603" y="3550385"/>
                                  <a:pt x="9449438" y="3550385"/>
                                </a:cubicBezTo>
                                <a:close/>
                                <a:moveTo>
                                  <a:pt x="9057160" y="3550385"/>
                                </a:moveTo>
                                <a:cubicBezTo>
                                  <a:pt x="9103995" y="3550385"/>
                                  <a:pt x="9141963" y="3588353"/>
                                  <a:pt x="9141963" y="3635188"/>
                                </a:cubicBezTo>
                                <a:cubicBezTo>
                                  <a:pt x="9141963" y="3682023"/>
                                  <a:pt x="9103995" y="3719991"/>
                                  <a:pt x="9057160" y="3719991"/>
                                </a:cubicBezTo>
                                <a:cubicBezTo>
                                  <a:pt x="9010325" y="3719991"/>
                                  <a:pt x="8972357" y="3682023"/>
                                  <a:pt x="8972357" y="3635188"/>
                                </a:cubicBezTo>
                                <a:cubicBezTo>
                                  <a:pt x="8972357" y="3588353"/>
                                  <a:pt x="9010325" y="3550385"/>
                                  <a:pt x="9057160" y="3550385"/>
                                </a:cubicBezTo>
                                <a:close/>
                                <a:moveTo>
                                  <a:pt x="8664882" y="3550385"/>
                                </a:moveTo>
                                <a:cubicBezTo>
                                  <a:pt x="8711717" y="3550385"/>
                                  <a:pt x="8749685" y="3588353"/>
                                  <a:pt x="8749685" y="3635188"/>
                                </a:cubicBezTo>
                                <a:cubicBezTo>
                                  <a:pt x="8749685" y="3682023"/>
                                  <a:pt x="8711717" y="3719991"/>
                                  <a:pt x="8664882" y="3719991"/>
                                </a:cubicBezTo>
                                <a:cubicBezTo>
                                  <a:pt x="8618047" y="3719991"/>
                                  <a:pt x="8580079" y="3682023"/>
                                  <a:pt x="8580079" y="3635188"/>
                                </a:cubicBezTo>
                                <a:cubicBezTo>
                                  <a:pt x="8580079" y="3588353"/>
                                  <a:pt x="8618047" y="3550385"/>
                                  <a:pt x="8664882" y="3550385"/>
                                </a:cubicBezTo>
                                <a:close/>
                                <a:moveTo>
                                  <a:pt x="8272604" y="3550385"/>
                                </a:moveTo>
                                <a:cubicBezTo>
                                  <a:pt x="8319439" y="3550385"/>
                                  <a:pt x="8357407" y="3588353"/>
                                  <a:pt x="8357407" y="3635188"/>
                                </a:cubicBezTo>
                                <a:cubicBezTo>
                                  <a:pt x="8357407" y="3682023"/>
                                  <a:pt x="8319439" y="3719991"/>
                                  <a:pt x="8272604" y="3719991"/>
                                </a:cubicBezTo>
                                <a:cubicBezTo>
                                  <a:pt x="8225769" y="3719991"/>
                                  <a:pt x="8187801" y="3682023"/>
                                  <a:pt x="8187801" y="3635188"/>
                                </a:cubicBezTo>
                                <a:cubicBezTo>
                                  <a:pt x="8187801" y="3588353"/>
                                  <a:pt x="8225769" y="3550385"/>
                                  <a:pt x="8272604" y="3550385"/>
                                </a:cubicBezTo>
                                <a:close/>
                                <a:moveTo>
                                  <a:pt x="7880326" y="3550385"/>
                                </a:moveTo>
                                <a:cubicBezTo>
                                  <a:pt x="7927161" y="3550385"/>
                                  <a:pt x="7965129" y="3588353"/>
                                  <a:pt x="7965129" y="3635188"/>
                                </a:cubicBezTo>
                                <a:cubicBezTo>
                                  <a:pt x="7965129" y="3682023"/>
                                  <a:pt x="7927161" y="3719991"/>
                                  <a:pt x="7880326" y="3719991"/>
                                </a:cubicBezTo>
                                <a:cubicBezTo>
                                  <a:pt x="7833491" y="3719991"/>
                                  <a:pt x="7795523" y="3682023"/>
                                  <a:pt x="7795523" y="3635188"/>
                                </a:cubicBezTo>
                                <a:cubicBezTo>
                                  <a:pt x="7795523" y="3588353"/>
                                  <a:pt x="7833491" y="3550385"/>
                                  <a:pt x="7880326" y="3550385"/>
                                </a:cubicBezTo>
                                <a:close/>
                                <a:moveTo>
                                  <a:pt x="7488048" y="3550385"/>
                                </a:moveTo>
                                <a:cubicBezTo>
                                  <a:pt x="7534883" y="3550385"/>
                                  <a:pt x="7572851" y="3588353"/>
                                  <a:pt x="7572851" y="3635188"/>
                                </a:cubicBezTo>
                                <a:cubicBezTo>
                                  <a:pt x="7572851" y="3682023"/>
                                  <a:pt x="7534883" y="3719991"/>
                                  <a:pt x="7488048" y="3719991"/>
                                </a:cubicBezTo>
                                <a:cubicBezTo>
                                  <a:pt x="7441213" y="3719991"/>
                                  <a:pt x="7403245" y="3682023"/>
                                  <a:pt x="7403245" y="3635188"/>
                                </a:cubicBezTo>
                                <a:cubicBezTo>
                                  <a:pt x="7403245" y="3588353"/>
                                  <a:pt x="7441213" y="3550385"/>
                                  <a:pt x="7488048" y="3550385"/>
                                </a:cubicBezTo>
                                <a:close/>
                                <a:moveTo>
                                  <a:pt x="7095770" y="3550385"/>
                                </a:moveTo>
                                <a:cubicBezTo>
                                  <a:pt x="7142605" y="3550385"/>
                                  <a:pt x="7180573" y="3588353"/>
                                  <a:pt x="7180573" y="3635188"/>
                                </a:cubicBezTo>
                                <a:cubicBezTo>
                                  <a:pt x="7180573" y="3682023"/>
                                  <a:pt x="7142605" y="3719991"/>
                                  <a:pt x="7095770" y="3719991"/>
                                </a:cubicBezTo>
                                <a:cubicBezTo>
                                  <a:pt x="7048935" y="3719991"/>
                                  <a:pt x="7010967" y="3682023"/>
                                  <a:pt x="7010967" y="3635188"/>
                                </a:cubicBezTo>
                                <a:cubicBezTo>
                                  <a:pt x="7010967" y="3588353"/>
                                  <a:pt x="7048935" y="3550385"/>
                                  <a:pt x="7095770" y="3550385"/>
                                </a:cubicBezTo>
                                <a:close/>
                                <a:moveTo>
                                  <a:pt x="6703492" y="3550385"/>
                                </a:moveTo>
                                <a:cubicBezTo>
                                  <a:pt x="6750327" y="3550385"/>
                                  <a:pt x="6788295" y="3588353"/>
                                  <a:pt x="6788295" y="3635188"/>
                                </a:cubicBezTo>
                                <a:cubicBezTo>
                                  <a:pt x="6788295" y="3682023"/>
                                  <a:pt x="6750327" y="3719991"/>
                                  <a:pt x="6703492" y="3719991"/>
                                </a:cubicBezTo>
                                <a:cubicBezTo>
                                  <a:pt x="6656657" y="3719991"/>
                                  <a:pt x="6618690" y="3682023"/>
                                  <a:pt x="6618690" y="3635188"/>
                                </a:cubicBezTo>
                                <a:cubicBezTo>
                                  <a:pt x="6618690" y="3588353"/>
                                  <a:pt x="6656657" y="3550385"/>
                                  <a:pt x="6703492" y="3550385"/>
                                </a:cubicBezTo>
                                <a:close/>
                                <a:moveTo>
                                  <a:pt x="6311214" y="3550385"/>
                                </a:moveTo>
                                <a:cubicBezTo>
                                  <a:pt x="6358049" y="3550385"/>
                                  <a:pt x="6396018" y="3588353"/>
                                  <a:pt x="6396018" y="3635188"/>
                                </a:cubicBezTo>
                                <a:cubicBezTo>
                                  <a:pt x="6396018" y="3682023"/>
                                  <a:pt x="6358049" y="3719991"/>
                                  <a:pt x="6311214" y="3719991"/>
                                </a:cubicBezTo>
                                <a:cubicBezTo>
                                  <a:pt x="6264379" y="3719991"/>
                                  <a:pt x="6226413" y="3682023"/>
                                  <a:pt x="6226413" y="3635188"/>
                                </a:cubicBezTo>
                                <a:cubicBezTo>
                                  <a:pt x="6226413" y="3588353"/>
                                  <a:pt x="6264379" y="3550385"/>
                                  <a:pt x="6311214" y="3550385"/>
                                </a:cubicBezTo>
                                <a:close/>
                                <a:moveTo>
                                  <a:pt x="5918940" y="3550385"/>
                                </a:moveTo>
                                <a:cubicBezTo>
                                  <a:pt x="5965774" y="3550385"/>
                                  <a:pt x="6003743" y="3588353"/>
                                  <a:pt x="6003743" y="3635188"/>
                                </a:cubicBezTo>
                                <a:cubicBezTo>
                                  <a:pt x="6003743" y="3682023"/>
                                  <a:pt x="5965774" y="3719991"/>
                                  <a:pt x="5918940" y="3719991"/>
                                </a:cubicBezTo>
                                <a:cubicBezTo>
                                  <a:pt x="5872104" y="3719991"/>
                                  <a:pt x="5834136" y="3682023"/>
                                  <a:pt x="5834136" y="3635188"/>
                                </a:cubicBezTo>
                                <a:cubicBezTo>
                                  <a:pt x="5834136" y="3588353"/>
                                  <a:pt x="5872104" y="3550385"/>
                                  <a:pt x="5918940" y="3550385"/>
                                </a:cubicBezTo>
                                <a:close/>
                                <a:moveTo>
                                  <a:pt x="5526665" y="3550385"/>
                                </a:moveTo>
                                <a:cubicBezTo>
                                  <a:pt x="5573499" y="3550385"/>
                                  <a:pt x="5611465" y="3588353"/>
                                  <a:pt x="5611465" y="3635188"/>
                                </a:cubicBezTo>
                                <a:cubicBezTo>
                                  <a:pt x="5611465" y="3682023"/>
                                  <a:pt x="5573499" y="3719991"/>
                                  <a:pt x="5526665" y="3719991"/>
                                </a:cubicBezTo>
                                <a:cubicBezTo>
                                  <a:pt x="5479827" y="3719991"/>
                                  <a:pt x="5441860" y="3682023"/>
                                  <a:pt x="5441860" y="3635188"/>
                                </a:cubicBezTo>
                                <a:cubicBezTo>
                                  <a:pt x="5441860" y="3588353"/>
                                  <a:pt x="5479827" y="3550385"/>
                                  <a:pt x="5526665" y="3550385"/>
                                </a:cubicBezTo>
                                <a:close/>
                                <a:moveTo>
                                  <a:pt x="5134385" y="3550385"/>
                                </a:moveTo>
                                <a:cubicBezTo>
                                  <a:pt x="5181219" y="3550385"/>
                                  <a:pt x="5219189" y="3588353"/>
                                  <a:pt x="5219189" y="3635188"/>
                                </a:cubicBezTo>
                                <a:cubicBezTo>
                                  <a:pt x="5219189" y="3682023"/>
                                  <a:pt x="5181219" y="3719991"/>
                                  <a:pt x="5134385" y="3719991"/>
                                </a:cubicBezTo>
                                <a:cubicBezTo>
                                  <a:pt x="5087552" y="3719991"/>
                                  <a:pt x="5049580" y="3682023"/>
                                  <a:pt x="5049580" y="3635188"/>
                                </a:cubicBezTo>
                                <a:cubicBezTo>
                                  <a:pt x="5049580" y="3588353"/>
                                  <a:pt x="5087552" y="3550385"/>
                                  <a:pt x="5134385" y="3550385"/>
                                </a:cubicBezTo>
                                <a:close/>
                                <a:moveTo>
                                  <a:pt x="4742105" y="3550385"/>
                                </a:moveTo>
                                <a:cubicBezTo>
                                  <a:pt x="4788940" y="3550385"/>
                                  <a:pt x="4826911" y="3588353"/>
                                  <a:pt x="4826911" y="3635188"/>
                                </a:cubicBezTo>
                                <a:cubicBezTo>
                                  <a:pt x="4826911" y="3682023"/>
                                  <a:pt x="4788940" y="3719991"/>
                                  <a:pt x="4742105" y="3719991"/>
                                </a:cubicBezTo>
                                <a:cubicBezTo>
                                  <a:pt x="4695272" y="3719991"/>
                                  <a:pt x="4657305" y="3682023"/>
                                  <a:pt x="4657305" y="3635188"/>
                                </a:cubicBezTo>
                                <a:cubicBezTo>
                                  <a:pt x="4657305" y="3588353"/>
                                  <a:pt x="4695272" y="3550385"/>
                                  <a:pt x="4742105" y="3550385"/>
                                </a:cubicBezTo>
                                <a:close/>
                                <a:moveTo>
                                  <a:pt x="4349826" y="3550385"/>
                                </a:moveTo>
                                <a:cubicBezTo>
                                  <a:pt x="4396666" y="3550385"/>
                                  <a:pt x="4434634" y="3588353"/>
                                  <a:pt x="4434634" y="3635188"/>
                                </a:cubicBezTo>
                                <a:cubicBezTo>
                                  <a:pt x="4434634" y="3682023"/>
                                  <a:pt x="4396666" y="3719991"/>
                                  <a:pt x="4349826" y="3719991"/>
                                </a:cubicBezTo>
                                <a:cubicBezTo>
                                  <a:pt x="4302993" y="3719991"/>
                                  <a:pt x="4265029" y="3682023"/>
                                  <a:pt x="4265029" y="3635188"/>
                                </a:cubicBezTo>
                                <a:cubicBezTo>
                                  <a:pt x="4265029" y="3588353"/>
                                  <a:pt x="4302993" y="3550385"/>
                                  <a:pt x="4349826" y="3550385"/>
                                </a:cubicBezTo>
                                <a:close/>
                                <a:moveTo>
                                  <a:pt x="3957553" y="3550385"/>
                                </a:moveTo>
                                <a:cubicBezTo>
                                  <a:pt x="4004389" y="3550385"/>
                                  <a:pt x="4042355" y="3588353"/>
                                  <a:pt x="4042355" y="3635188"/>
                                </a:cubicBezTo>
                                <a:cubicBezTo>
                                  <a:pt x="4042355" y="3682023"/>
                                  <a:pt x="4004389" y="3719991"/>
                                  <a:pt x="3957553" y="3719991"/>
                                </a:cubicBezTo>
                                <a:cubicBezTo>
                                  <a:pt x="3910717" y="3719991"/>
                                  <a:pt x="3872750" y="3682023"/>
                                  <a:pt x="3872750" y="3635188"/>
                                </a:cubicBezTo>
                                <a:cubicBezTo>
                                  <a:pt x="3872750" y="3588353"/>
                                  <a:pt x="3910717" y="3550385"/>
                                  <a:pt x="3957553" y="3550385"/>
                                </a:cubicBezTo>
                                <a:close/>
                                <a:moveTo>
                                  <a:pt x="3565276" y="3550385"/>
                                </a:moveTo>
                                <a:cubicBezTo>
                                  <a:pt x="3612110" y="3550385"/>
                                  <a:pt x="3650079" y="3588353"/>
                                  <a:pt x="3650079" y="3635188"/>
                                </a:cubicBezTo>
                                <a:cubicBezTo>
                                  <a:pt x="3650079" y="3682023"/>
                                  <a:pt x="3612110" y="3719991"/>
                                  <a:pt x="3565276" y="3719991"/>
                                </a:cubicBezTo>
                                <a:cubicBezTo>
                                  <a:pt x="3518441" y="3719991"/>
                                  <a:pt x="3480472" y="3682023"/>
                                  <a:pt x="3480472" y="3635188"/>
                                </a:cubicBezTo>
                                <a:cubicBezTo>
                                  <a:pt x="3480472" y="3588353"/>
                                  <a:pt x="3518441" y="3550385"/>
                                  <a:pt x="3565276" y="3550385"/>
                                </a:cubicBezTo>
                                <a:close/>
                                <a:moveTo>
                                  <a:pt x="3172998" y="3550385"/>
                                </a:moveTo>
                                <a:cubicBezTo>
                                  <a:pt x="3219833" y="3550385"/>
                                  <a:pt x="3257801" y="3588353"/>
                                  <a:pt x="3257801" y="3635188"/>
                                </a:cubicBezTo>
                                <a:cubicBezTo>
                                  <a:pt x="3257801" y="3682023"/>
                                  <a:pt x="3219833" y="3719991"/>
                                  <a:pt x="3172998" y="3719991"/>
                                </a:cubicBezTo>
                                <a:cubicBezTo>
                                  <a:pt x="3126163" y="3719991"/>
                                  <a:pt x="3088195" y="3682023"/>
                                  <a:pt x="3088195" y="3635188"/>
                                </a:cubicBezTo>
                                <a:cubicBezTo>
                                  <a:pt x="3088195" y="3588353"/>
                                  <a:pt x="3126163" y="3550385"/>
                                  <a:pt x="3172998" y="3550385"/>
                                </a:cubicBezTo>
                                <a:close/>
                                <a:moveTo>
                                  <a:pt x="2780721" y="3550385"/>
                                </a:moveTo>
                                <a:cubicBezTo>
                                  <a:pt x="2827555" y="3550385"/>
                                  <a:pt x="2865523" y="3588353"/>
                                  <a:pt x="2865523" y="3635188"/>
                                </a:cubicBezTo>
                                <a:cubicBezTo>
                                  <a:pt x="2865523" y="3682023"/>
                                  <a:pt x="2827555" y="3719991"/>
                                  <a:pt x="2780721" y="3719991"/>
                                </a:cubicBezTo>
                                <a:cubicBezTo>
                                  <a:pt x="2733885" y="3719991"/>
                                  <a:pt x="2695917" y="3682023"/>
                                  <a:pt x="2695917" y="3635188"/>
                                </a:cubicBezTo>
                                <a:cubicBezTo>
                                  <a:pt x="2695917" y="3588353"/>
                                  <a:pt x="2733885" y="3550385"/>
                                  <a:pt x="2780721" y="3550385"/>
                                </a:cubicBezTo>
                                <a:close/>
                                <a:moveTo>
                                  <a:pt x="2388442" y="3550385"/>
                                </a:moveTo>
                                <a:cubicBezTo>
                                  <a:pt x="2435277" y="3550385"/>
                                  <a:pt x="2473246" y="3588353"/>
                                  <a:pt x="2473246" y="3635188"/>
                                </a:cubicBezTo>
                                <a:cubicBezTo>
                                  <a:pt x="2473246" y="3682023"/>
                                  <a:pt x="2435277" y="3719991"/>
                                  <a:pt x="2388442" y="3719991"/>
                                </a:cubicBezTo>
                                <a:cubicBezTo>
                                  <a:pt x="2341607" y="3719991"/>
                                  <a:pt x="2303639" y="3682023"/>
                                  <a:pt x="2303639" y="3635188"/>
                                </a:cubicBezTo>
                                <a:cubicBezTo>
                                  <a:pt x="2303639" y="3588353"/>
                                  <a:pt x="2341607" y="3550385"/>
                                  <a:pt x="2388442" y="3550385"/>
                                </a:cubicBezTo>
                                <a:close/>
                                <a:moveTo>
                                  <a:pt x="1996162" y="3550385"/>
                                </a:moveTo>
                                <a:cubicBezTo>
                                  <a:pt x="2042997" y="3550385"/>
                                  <a:pt x="2080966" y="3588353"/>
                                  <a:pt x="2080966" y="3635188"/>
                                </a:cubicBezTo>
                                <a:cubicBezTo>
                                  <a:pt x="2080966" y="3682023"/>
                                  <a:pt x="2042997" y="3719991"/>
                                  <a:pt x="1996162" y="3719991"/>
                                </a:cubicBezTo>
                                <a:cubicBezTo>
                                  <a:pt x="1949328" y="3719991"/>
                                  <a:pt x="1911360" y="3682023"/>
                                  <a:pt x="1911360" y="3635188"/>
                                </a:cubicBezTo>
                                <a:cubicBezTo>
                                  <a:pt x="1911360" y="3588353"/>
                                  <a:pt x="1949328" y="3550385"/>
                                  <a:pt x="1996162" y="3550385"/>
                                </a:cubicBezTo>
                                <a:close/>
                                <a:moveTo>
                                  <a:pt x="1603884" y="3550385"/>
                                </a:moveTo>
                                <a:cubicBezTo>
                                  <a:pt x="1650720" y="3550385"/>
                                  <a:pt x="1688688" y="3588353"/>
                                  <a:pt x="1688688" y="3635188"/>
                                </a:cubicBezTo>
                                <a:cubicBezTo>
                                  <a:pt x="1688688" y="3682023"/>
                                  <a:pt x="1650720" y="3719991"/>
                                  <a:pt x="1603884" y="3719991"/>
                                </a:cubicBezTo>
                                <a:cubicBezTo>
                                  <a:pt x="1557050" y="3719991"/>
                                  <a:pt x="1519082" y="3682023"/>
                                  <a:pt x="1519082" y="3635188"/>
                                </a:cubicBezTo>
                                <a:cubicBezTo>
                                  <a:pt x="1519082" y="3588353"/>
                                  <a:pt x="1557050" y="3550385"/>
                                  <a:pt x="1603884" y="3550385"/>
                                </a:cubicBezTo>
                                <a:close/>
                                <a:moveTo>
                                  <a:pt x="1211608" y="3550385"/>
                                </a:moveTo>
                                <a:cubicBezTo>
                                  <a:pt x="1258443" y="3550385"/>
                                  <a:pt x="1296411" y="3588353"/>
                                  <a:pt x="1296411" y="3635188"/>
                                </a:cubicBezTo>
                                <a:cubicBezTo>
                                  <a:pt x="1296411" y="3682023"/>
                                  <a:pt x="1258443" y="3719991"/>
                                  <a:pt x="1211608" y="3719991"/>
                                </a:cubicBezTo>
                                <a:cubicBezTo>
                                  <a:pt x="1164773" y="3719991"/>
                                  <a:pt x="1126805" y="3682023"/>
                                  <a:pt x="1126805" y="3635188"/>
                                </a:cubicBezTo>
                                <a:cubicBezTo>
                                  <a:pt x="1126805" y="3588353"/>
                                  <a:pt x="1164773" y="3550385"/>
                                  <a:pt x="1211608" y="3550385"/>
                                </a:cubicBezTo>
                                <a:close/>
                                <a:moveTo>
                                  <a:pt x="819330" y="3550385"/>
                                </a:moveTo>
                                <a:cubicBezTo>
                                  <a:pt x="866165" y="3550385"/>
                                  <a:pt x="904133" y="3588353"/>
                                  <a:pt x="904133" y="3635188"/>
                                </a:cubicBezTo>
                                <a:cubicBezTo>
                                  <a:pt x="904133" y="3682023"/>
                                  <a:pt x="866165" y="3719991"/>
                                  <a:pt x="819330" y="3719991"/>
                                </a:cubicBezTo>
                                <a:cubicBezTo>
                                  <a:pt x="772495" y="3719991"/>
                                  <a:pt x="734527" y="3682023"/>
                                  <a:pt x="734527" y="3635188"/>
                                </a:cubicBezTo>
                                <a:cubicBezTo>
                                  <a:pt x="734527" y="3588353"/>
                                  <a:pt x="772495" y="3550385"/>
                                  <a:pt x="819330" y="3550385"/>
                                </a:cubicBezTo>
                                <a:close/>
                                <a:moveTo>
                                  <a:pt x="427052" y="3550385"/>
                                </a:moveTo>
                                <a:cubicBezTo>
                                  <a:pt x="473887" y="3550385"/>
                                  <a:pt x="511855" y="3588353"/>
                                  <a:pt x="511855" y="3635188"/>
                                </a:cubicBezTo>
                                <a:cubicBezTo>
                                  <a:pt x="511855" y="3682023"/>
                                  <a:pt x="473887" y="3719991"/>
                                  <a:pt x="427052" y="3719991"/>
                                </a:cubicBezTo>
                                <a:cubicBezTo>
                                  <a:pt x="380217" y="3719991"/>
                                  <a:pt x="342249" y="3682023"/>
                                  <a:pt x="342249" y="3635188"/>
                                </a:cubicBezTo>
                                <a:cubicBezTo>
                                  <a:pt x="342249" y="3588353"/>
                                  <a:pt x="380217" y="3550385"/>
                                  <a:pt x="427052" y="3550385"/>
                                </a:cubicBezTo>
                                <a:close/>
                                <a:moveTo>
                                  <a:pt x="34775" y="3550385"/>
                                </a:moveTo>
                                <a:cubicBezTo>
                                  <a:pt x="81610" y="3550385"/>
                                  <a:pt x="119578" y="3588353"/>
                                  <a:pt x="119578" y="3635188"/>
                                </a:cubicBezTo>
                                <a:cubicBezTo>
                                  <a:pt x="119578" y="3682023"/>
                                  <a:pt x="81610" y="3719991"/>
                                  <a:pt x="34775" y="3719991"/>
                                </a:cubicBezTo>
                                <a:cubicBezTo>
                                  <a:pt x="23066" y="3719991"/>
                                  <a:pt x="11912" y="3717618"/>
                                  <a:pt x="1766" y="3713327"/>
                                </a:cubicBezTo>
                                <a:lnTo>
                                  <a:pt x="0" y="3712136"/>
                                </a:lnTo>
                                <a:lnTo>
                                  <a:pt x="0" y="3558240"/>
                                </a:lnTo>
                                <a:lnTo>
                                  <a:pt x="1766" y="3557049"/>
                                </a:lnTo>
                                <a:cubicBezTo>
                                  <a:pt x="11912" y="3552758"/>
                                  <a:pt x="23066" y="3550385"/>
                                  <a:pt x="34775" y="3550385"/>
                                </a:cubicBezTo>
                                <a:close/>
                                <a:moveTo>
                                  <a:pt x="12018260" y="3285925"/>
                                </a:moveTo>
                                <a:cubicBezTo>
                                  <a:pt x="12065095" y="3285925"/>
                                  <a:pt x="12103063" y="3323893"/>
                                  <a:pt x="12103063" y="3370728"/>
                                </a:cubicBezTo>
                                <a:cubicBezTo>
                                  <a:pt x="12103063" y="3417563"/>
                                  <a:pt x="12065095" y="3455531"/>
                                  <a:pt x="12018260" y="3455531"/>
                                </a:cubicBezTo>
                                <a:cubicBezTo>
                                  <a:pt x="11971425" y="3455531"/>
                                  <a:pt x="11933457" y="3417563"/>
                                  <a:pt x="11933457" y="3370728"/>
                                </a:cubicBezTo>
                                <a:cubicBezTo>
                                  <a:pt x="11933457" y="3323893"/>
                                  <a:pt x="11971425" y="3285925"/>
                                  <a:pt x="12018260" y="3285925"/>
                                </a:cubicBezTo>
                                <a:close/>
                                <a:moveTo>
                                  <a:pt x="11625982" y="3285925"/>
                                </a:moveTo>
                                <a:cubicBezTo>
                                  <a:pt x="11672817" y="3285925"/>
                                  <a:pt x="11710785" y="3323893"/>
                                  <a:pt x="11710785" y="3370728"/>
                                </a:cubicBezTo>
                                <a:cubicBezTo>
                                  <a:pt x="11710785" y="3417563"/>
                                  <a:pt x="11672817" y="3455531"/>
                                  <a:pt x="11625982" y="3455531"/>
                                </a:cubicBezTo>
                                <a:cubicBezTo>
                                  <a:pt x="11579147" y="3455531"/>
                                  <a:pt x="11541179" y="3417563"/>
                                  <a:pt x="11541179" y="3370728"/>
                                </a:cubicBezTo>
                                <a:cubicBezTo>
                                  <a:pt x="11541179" y="3323893"/>
                                  <a:pt x="11579147" y="3285925"/>
                                  <a:pt x="11625982" y="3285925"/>
                                </a:cubicBezTo>
                                <a:close/>
                                <a:moveTo>
                                  <a:pt x="11233704" y="3285925"/>
                                </a:moveTo>
                                <a:cubicBezTo>
                                  <a:pt x="11280539" y="3285925"/>
                                  <a:pt x="11318507" y="3323893"/>
                                  <a:pt x="11318507" y="3370728"/>
                                </a:cubicBezTo>
                                <a:cubicBezTo>
                                  <a:pt x="11318507" y="3417563"/>
                                  <a:pt x="11280539" y="3455531"/>
                                  <a:pt x="11233704" y="3455531"/>
                                </a:cubicBezTo>
                                <a:cubicBezTo>
                                  <a:pt x="11186869" y="3455531"/>
                                  <a:pt x="11148901" y="3417563"/>
                                  <a:pt x="11148901" y="3370728"/>
                                </a:cubicBezTo>
                                <a:cubicBezTo>
                                  <a:pt x="11148901" y="3323893"/>
                                  <a:pt x="11186869" y="3285925"/>
                                  <a:pt x="11233704" y="3285925"/>
                                </a:cubicBezTo>
                                <a:close/>
                                <a:moveTo>
                                  <a:pt x="10841426" y="3285925"/>
                                </a:moveTo>
                                <a:cubicBezTo>
                                  <a:pt x="10888261" y="3285925"/>
                                  <a:pt x="10926229" y="3323893"/>
                                  <a:pt x="10926229" y="3370728"/>
                                </a:cubicBezTo>
                                <a:cubicBezTo>
                                  <a:pt x="10926229" y="3417563"/>
                                  <a:pt x="10888261" y="3455531"/>
                                  <a:pt x="10841426" y="3455531"/>
                                </a:cubicBezTo>
                                <a:cubicBezTo>
                                  <a:pt x="10794591" y="3455531"/>
                                  <a:pt x="10756623" y="3417563"/>
                                  <a:pt x="10756623" y="3370728"/>
                                </a:cubicBezTo>
                                <a:cubicBezTo>
                                  <a:pt x="10756623" y="3323893"/>
                                  <a:pt x="10794591" y="3285925"/>
                                  <a:pt x="10841426" y="3285925"/>
                                </a:cubicBezTo>
                                <a:close/>
                                <a:moveTo>
                                  <a:pt x="10449148" y="3285925"/>
                                </a:moveTo>
                                <a:cubicBezTo>
                                  <a:pt x="10495983" y="3285925"/>
                                  <a:pt x="10533951" y="3323893"/>
                                  <a:pt x="10533951" y="3370728"/>
                                </a:cubicBezTo>
                                <a:cubicBezTo>
                                  <a:pt x="10533951" y="3417563"/>
                                  <a:pt x="10495983" y="3455531"/>
                                  <a:pt x="10449148" y="3455531"/>
                                </a:cubicBezTo>
                                <a:cubicBezTo>
                                  <a:pt x="10402313" y="3455531"/>
                                  <a:pt x="10364345" y="3417563"/>
                                  <a:pt x="10364345" y="3370728"/>
                                </a:cubicBezTo>
                                <a:cubicBezTo>
                                  <a:pt x="10364345" y="3323893"/>
                                  <a:pt x="10402313" y="3285925"/>
                                  <a:pt x="10449148" y="3285925"/>
                                </a:cubicBezTo>
                                <a:close/>
                                <a:moveTo>
                                  <a:pt x="10056870" y="3285925"/>
                                </a:moveTo>
                                <a:cubicBezTo>
                                  <a:pt x="10103705" y="3285925"/>
                                  <a:pt x="10141673" y="3323893"/>
                                  <a:pt x="10141673" y="3370728"/>
                                </a:cubicBezTo>
                                <a:cubicBezTo>
                                  <a:pt x="10141673" y="3417563"/>
                                  <a:pt x="10103705" y="3455531"/>
                                  <a:pt x="10056870" y="3455531"/>
                                </a:cubicBezTo>
                                <a:cubicBezTo>
                                  <a:pt x="10010035" y="3455531"/>
                                  <a:pt x="9972067" y="3417563"/>
                                  <a:pt x="9972067" y="3370728"/>
                                </a:cubicBezTo>
                                <a:cubicBezTo>
                                  <a:pt x="9972067" y="3323893"/>
                                  <a:pt x="10010035" y="3285925"/>
                                  <a:pt x="10056870" y="3285925"/>
                                </a:cubicBezTo>
                                <a:close/>
                                <a:moveTo>
                                  <a:pt x="9664592" y="3285925"/>
                                </a:moveTo>
                                <a:cubicBezTo>
                                  <a:pt x="9711427" y="3285925"/>
                                  <a:pt x="9749395" y="3323893"/>
                                  <a:pt x="9749395" y="3370728"/>
                                </a:cubicBezTo>
                                <a:cubicBezTo>
                                  <a:pt x="9749395" y="3417563"/>
                                  <a:pt x="9711427" y="3455531"/>
                                  <a:pt x="9664592" y="3455531"/>
                                </a:cubicBezTo>
                                <a:cubicBezTo>
                                  <a:pt x="9617757" y="3455531"/>
                                  <a:pt x="9579789" y="3417563"/>
                                  <a:pt x="9579789" y="3370728"/>
                                </a:cubicBezTo>
                                <a:cubicBezTo>
                                  <a:pt x="9579789" y="3323893"/>
                                  <a:pt x="9617757" y="3285925"/>
                                  <a:pt x="9664592" y="3285925"/>
                                </a:cubicBezTo>
                                <a:close/>
                                <a:moveTo>
                                  <a:pt x="9272314" y="3285925"/>
                                </a:moveTo>
                                <a:cubicBezTo>
                                  <a:pt x="9319149" y="3285925"/>
                                  <a:pt x="9357117" y="3323893"/>
                                  <a:pt x="9357117" y="3370728"/>
                                </a:cubicBezTo>
                                <a:cubicBezTo>
                                  <a:pt x="9357117" y="3417563"/>
                                  <a:pt x="9319149" y="3455531"/>
                                  <a:pt x="9272314" y="3455531"/>
                                </a:cubicBezTo>
                                <a:cubicBezTo>
                                  <a:pt x="9225479" y="3455531"/>
                                  <a:pt x="9187511" y="3417563"/>
                                  <a:pt x="9187511" y="3370728"/>
                                </a:cubicBezTo>
                                <a:cubicBezTo>
                                  <a:pt x="9187511" y="3323893"/>
                                  <a:pt x="9225479" y="3285925"/>
                                  <a:pt x="9272314" y="3285925"/>
                                </a:cubicBezTo>
                                <a:close/>
                                <a:moveTo>
                                  <a:pt x="8880036" y="3285925"/>
                                </a:moveTo>
                                <a:cubicBezTo>
                                  <a:pt x="8926871" y="3285925"/>
                                  <a:pt x="8964839" y="3323893"/>
                                  <a:pt x="8964839" y="3370728"/>
                                </a:cubicBezTo>
                                <a:cubicBezTo>
                                  <a:pt x="8964839" y="3417563"/>
                                  <a:pt x="8926871" y="3455531"/>
                                  <a:pt x="8880036" y="3455531"/>
                                </a:cubicBezTo>
                                <a:cubicBezTo>
                                  <a:pt x="8833201" y="3455531"/>
                                  <a:pt x="8795233" y="3417563"/>
                                  <a:pt x="8795233" y="3370728"/>
                                </a:cubicBezTo>
                                <a:cubicBezTo>
                                  <a:pt x="8795233" y="3323893"/>
                                  <a:pt x="8833201" y="3285925"/>
                                  <a:pt x="8880036" y="3285925"/>
                                </a:cubicBezTo>
                                <a:close/>
                                <a:moveTo>
                                  <a:pt x="8487758" y="3285925"/>
                                </a:moveTo>
                                <a:cubicBezTo>
                                  <a:pt x="8534593" y="3285925"/>
                                  <a:pt x="8572561" y="3323893"/>
                                  <a:pt x="8572561" y="3370728"/>
                                </a:cubicBezTo>
                                <a:cubicBezTo>
                                  <a:pt x="8572561" y="3417563"/>
                                  <a:pt x="8534593" y="3455531"/>
                                  <a:pt x="8487758" y="3455531"/>
                                </a:cubicBezTo>
                                <a:cubicBezTo>
                                  <a:pt x="8440923" y="3455531"/>
                                  <a:pt x="8402955" y="3417563"/>
                                  <a:pt x="8402955" y="3370728"/>
                                </a:cubicBezTo>
                                <a:cubicBezTo>
                                  <a:pt x="8402955" y="3323893"/>
                                  <a:pt x="8440923" y="3285925"/>
                                  <a:pt x="8487758" y="3285925"/>
                                </a:cubicBezTo>
                                <a:close/>
                                <a:moveTo>
                                  <a:pt x="8095480" y="3285925"/>
                                </a:moveTo>
                                <a:cubicBezTo>
                                  <a:pt x="8142315" y="3285925"/>
                                  <a:pt x="8180283" y="3323893"/>
                                  <a:pt x="8180283" y="3370728"/>
                                </a:cubicBezTo>
                                <a:cubicBezTo>
                                  <a:pt x="8180283" y="3417563"/>
                                  <a:pt x="8142315" y="3455531"/>
                                  <a:pt x="8095480" y="3455531"/>
                                </a:cubicBezTo>
                                <a:cubicBezTo>
                                  <a:pt x="8048645" y="3455531"/>
                                  <a:pt x="8010677" y="3417563"/>
                                  <a:pt x="8010677" y="3370728"/>
                                </a:cubicBezTo>
                                <a:cubicBezTo>
                                  <a:pt x="8010677" y="3323893"/>
                                  <a:pt x="8048645" y="3285925"/>
                                  <a:pt x="8095480" y="3285925"/>
                                </a:cubicBezTo>
                                <a:close/>
                                <a:moveTo>
                                  <a:pt x="7703202" y="3285925"/>
                                </a:moveTo>
                                <a:cubicBezTo>
                                  <a:pt x="7750037" y="3285925"/>
                                  <a:pt x="7788005" y="3323893"/>
                                  <a:pt x="7788005" y="3370728"/>
                                </a:cubicBezTo>
                                <a:cubicBezTo>
                                  <a:pt x="7788005" y="3417563"/>
                                  <a:pt x="7750037" y="3455531"/>
                                  <a:pt x="7703202" y="3455531"/>
                                </a:cubicBezTo>
                                <a:cubicBezTo>
                                  <a:pt x="7656367" y="3455531"/>
                                  <a:pt x="7618399" y="3417563"/>
                                  <a:pt x="7618399" y="3370728"/>
                                </a:cubicBezTo>
                                <a:cubicBezTo>
                                  <a:pt x="7618399" y="3323893"/>
                                  <a:pt x="7656367" y="3285925"/>
                                  <a:pt x="7703202" y="3285925"/>
                                </a:cubicBezTo>
                                <a:close/>
                                <a:moveTo>
                                  <a:pt x="7310924" y="3285925"/>
                                </a:moveTo>
                                <a:cubicBezTo>
                                  <a:pt x="7357759" y="3285925"/>
                                  <a:pt x="7395727" y="3323893"/>
                                  <a:pt x="7395727" y="3370728"/>
                                </a:cubicBezTo>
                                <a:cubicBezTo>
                                  <a:pt x="7395727" y="3417563"/>
                                  <a:pt x="7357759" y="3455531"/>
                                  <a:pt x="7310924" y="3455531"/>
                                </a:cubicBezTo>
                                <a:cubicBezTo>
                                  <a:pt x="7264089" y="3455531"/>
                                  <a:pt x="7226121" y="3417563"/>
                                  <a:pt x="7226121" y="3370728"/>
                                </a:cubicBezTo>
                                <a:cubicBezTo>
                                  <a:pt x="7226121" y="3323893"/>
                                  <a:pt x="7264089" y="3285925"/>
                                  <a:pt x="7310924" y="3285925"/>
                                </a:cubicBezTo>
                                <a:close/>
                                <a:moveTo>
                                  <a:pt x="6918646" y="3285925"/>
                                </a:moveTo>
                                <a:cubicBezTo>
                                  <a:pt x="6965481" y="3285925"/>
                                  <a:pt x="7003449" y="3323893"/>
                                  <a:pt x="7003449" y="3370728"/>
                                </a:cubicBezTo>
                                <a:cubicBezTo>
                                  <a:pt x="7003449" y="3417563"/>
                                  <a:pt x="6965481" y="3455531"/>
                                  <a:pt x="6918646" y="3455531"/>
                                </a:cubicBezTo>
                                <a:cubicBezTo>
                                  <a:pt x="6871811" y="3455531"/>
                                  <a:pt x="6833843" y="3417563"/>
                                  <a:pt x="6833843" y="3370728"/>
                                </a:cubicBezTo>
                                <a:cubicBezTo>
                                  <a:pt x="6833843" y="3323893"/>
                                  <a:pt x="6871811" y="3285925"/>
                                  <a:pt x="6918646" y="3285925"/>
                                </a:cubicBezTo>
                                <a:close/>
                                <a:moveTo>
                                  <a:pt x="6526368" y="3285925"/>
                                </a:moveTo>
                                <a:cubicBezTo>
                                  <a:pt x="6573203" y="3285925"/>
                                  <a:pt x="6611172" y="3323893"/>
                                  <a:pt x="6611172" y="3370728"/>
                                </a:cubicBezTo>
                                <a:cubicBezTo>
                                  <a:pt x="6611172" y="3417563"/>
                                  <a:pt x="6573203" y="3455531"/>
                                  <a:pt x="6526368" y="3455531"/>
                                </a:cubicBezTo>
                                <a:cubicBezTo>
                                  <a:pt x="6479533" y="3455531"/>
                                  <a:pt x="6441565" y="3417563"/>
                                  <a:pt x="6441565" y="3370728"/>
                                </a:cubicBezTo>
                                <a:cubicBezTo>
                                  <a:pt x="6441565" y="3323893"/>
                                  <a:pt x="6479533" y="3285925"/>
                                  <a:pt x="6526368" y="3285925"/>
                                </a:cubicBezTo>
                                <a:close/>
                                <a:moveTo>
                                  <a:pt x="6134092" y="3285925"/>
                                </a:moveTo>
                                <a:cubicBezTo>
                                  <a:pt x="6180927" y="3285925"/>
                                  <a:pt x="6218894" y="3323893"/>
                                  <a:pt x="6218894" y="3370728"/>
                                </a:cubicBezTo>
                                <a:cubicBezTo>
                                  <a:pt x="6218894" y="3417563"/>
                                  <a:pt x="6180927" y="3455531"/>
                                  <a:pt x="6134092" y="3455531"/>
                                </a:cubicBezTo>
                                <a:cubicBezTo>
                                  <a:pt x="6087257" y="3455531"/>
                                  <a:pt x="6049288" y="3417563"/>
                                  <a:pt x="6049288" y="3370728"/>
                                </a:cubicBezTo>
                                <a:cubicBezTo>
                                  <a:pt x="6049288" y="3323893"/>
                                  <a:pt x="6087257" y="3285925"/>
                                  <a:pt x="6134092" y="3285925"/>
                                </a:cubicBezTo>
                                <a:close/>
                                <a:moveTo>
                                  <a:pt x="5741815" y="3285925"/>
                                </a:moveTo>
                                <a:cubicBezTo>
                                  <a:pt x="5788651" y="3285925"/>
                                  <a:pt x="5826617" y="3323893"/>
                                  <a:pt x="5826617" y="3370728"/>
                                </a:cubicBezTo>
                                <a:cubicBezTo>
                                  <a:pt x="5826617" y="3417563"/>
                                  <a:pt x="5788651" y="3455531"/>
                                  <a:pt x="5741815" y="3455531"/>
                                </a:cubicBezTo>
                                <a:cubicBezTo>
                                  <a:pt x="5694979" y="3455531"/>
                                  <a:pt x="5657013" y="3417563"/>
                                  <a:pt x="5657013" y="3370728"/>
                                </a:cubicBezTo>
                                <a:cubicBezTo>
                                  <a:pt x="5657013" y="3323893"/>
                                  <a:pt x="5694979" y="3285925"/>
                                  <a:pt x="5741815" y="3285925"/>
                                </a:cubicBezTo>
                                <a:close/>
                                <a:moveTo>
                                  <a:pt x="5349539" y="3285925"/>
                                </a:moveTo>
                                <a:cubicBezTo>
                                  <a:pt x="5396371" y="3285925"/>
                                  <a:pt x="5434342" y="3323893"/>
                                  <a:pt x="5434342" y="3370728"/>
                                </a:cubicBezTo>
                                <a:cubicBezTo>
                                  <a:pt x="5434342" y="3417563"/>
                                  <a:pt x="5396371" y="3455531"/>
                                  <a:pt x="5349539" y="3455531"/>
                                </a:cubicBezTo>
                                <a:cubicBezTo>
                                  <a:pt x="5302701" y="3455531"/>
                                  <a:pt x="5264735" y="3417563"/>
                                  <a:pt x="5264735" y="3370728"/>
                                </a:cubicBezTo>
                                <a:cubicBezTo>
                                  <a:pt x="5264735" y="3323893"/>
                                  <a:pt x="5302701" y="3285925"/>
                                  <a:pt x="5349539" y="3285925"/>
                                </a:cubicBezTo>
                                <a:close/>
                                <a:moveTo>
                                  <a:pt x="4957261" y="3285925"/>
                                </a:moveTo>
                                <a:cubicBezTo>
                                  <a:pt x="5004095" y="3285925"/>
                                  <a:pt x="5042062" y="3323893"/>
                                  <a:pt x="5042062" y="3370728"/>
                                </a:cubicBezTo>
                                <a:cubicBezTo>
                                  <a:pt x="5042062" y="3417563"/>
                                  <a:pt x="5004095" y="3455531"/>
                                  <a:pt x="4957261" y="3455531"/>
                                </a:cubicBezTo>
                                <a:cubicBezTo>
                                  <a:pt x="4910426" y="3455531"/>
                                  <a:pt x="4872456" y="3417563"/>
                                  <a:pt x="4872456" y="3370728"/>
                                </a:cubicBezTo>
                                <a:cubicBezTo>
                                  <a:pt x="4872456" y="3323893"/>
                                  <a:pt x="4910426" y="3285925"/>
                                  <a:pt x="4957261" y="3285925"/>
                                </a:cubicBezTo>
                                <a:close/>
                                <a:moveTo>
                                  <a:pt x="4564982" y="3285925"/>
                                </a:moveTo>
                                <a:cubicBezTo>
                                  <a:pt x="4611818" y="3285925"/>
                                  <a:pt x="4649784" y="3323893"/>
                                  <a:pt x="4649784" y="3370728"/>
                                </a:cubicBezTo>
                                <a:cubicBezTo>
                                  <a:pt x="4649784" y="3417563"/>
                                  <a:pt x="4611818" y="3455531"/>
                                  <a:pt x="4564982" y="3455531"/>
                                </a:cubicBezTo>
                                <a:cubicBezTo>
                                  <a:pt x="4518147" y="3455531"/>
                                  <a:pt x="4480179" y="3417563"/>
                                  <a:pt x="4480179" y="3370728"/>
                                </a:cubicBezTo>
                                <a:cubicBezTo>
                                  <a:pt x="4480179" y="3323893"/>
                                  <a:pt x="4518147" y="3285925"/>
                                  <a:pt x="4564982" y="3285925"/>
                                </a:cubicBezTo>
                                <a:close/>
                                <a:moveTo>
                                  <a:pt x="4172703" y="3285925"/>
                                </a:moveTo>
                                <a:cubicBezTo>
                                  <a:pt x="4219539" y="3285925"/>
                                  <a:pt x="4257511" y="3323893"/>
                                  <a:pt x="4257511" y="3370728"/>
                                </a:cubicBezTo>
                                <a:cubicBezTo>
                                  <a:pt x="4257511" y="3417563"/>
                                  <a:pt x="4219539" y="3455531"/>
                                  <a:pt x="4172703" y="3455531"/>
                                </a:cubicBezTo>
                                <a:cubicBezTo>
                                  <a:pt x="4125871" y="3455531"/>
                                  <a:pt x="4087902" y="3417563"/>
                                  <a:pt x="4087902" y="3370728"/>
                                </a:cubicBezTo>
                                <a:cubicBezTo>
                                  <a:pt x="4087902" y="3323893"/>
                                  <a:pt x="4125871" y="3285925"/>
                                  <a:pt x="4172703" y="3285925"/>
                                </a:cubicBezTo>
                                <a:close/>
                                <a:moveTo>
                                  <a:pt x="3780428" y="3285925"/>
                                </a:moveTo>
                                <a:cubicBezTo>
                                  <a:pt x="3827262" y="3285925"/>
                                  <a:pt x="3865232" y="3323893"/>
                                  <a:pt x="3865232" y="3370728"/>
                                </a:cubicBezTo>
                                <a:cubicBezTo>
                                  <a:pt x="3865232" y="3417563"/>
                                  <a:pt x="3827262" y="3455531"/>
                                  <a:pt x="3780428" y="3455531"/>
                                </a:cubicBezTo>
                                <a:cubicBezTo>
                                  <a:pt x="3733593" y="3455531"/>
                                  <a:pt x="3695626" y="3417563"/>
                                  <a:pt x="3695626" y="3370728"/>
                                </a:cubicBezTo>
                                <a:cubicBezTo>
                                  <a:pt x="3695626" y="3323893"/>
                                  <a:pt x="3733593" y="3285925"/>
                                  <a:pt x="3780428" y="3285925"/>
                                </a:cubicBezTo>
                                <a:close/>
                                <a:moveTo>
                                  <a:pt x="3388149" y="3285925"/>
                                </a:moveTo>
                                <a:cubicBezTo>
                                  <a:pt x="3434985" y="3285925"/>
                                  <a:pt x="3472953" y="3323893"/>
                                  <a:pt x="3472953" y="3370728"/>
                                </a:cubicBezTo>
                                <a:cubicBezTo>
                                  <a:pt x="3472953" y="3417563"/>
                                  <a:pt x="3434985" y="3455531"/>
                                  <a:pt x="3388149" y="3455531"/>
                                </a:cubicBezTo>
                                <a:cubicBezTo>
                                  <a:pt x="3341315" y="3455531"/>
                                  <a:pt x="3303346" y="3417563"/>
                                  <a:pt x="3303346" y="3370728"/>
                                </a:cubicBezTo>
                                <a:cubicBezTo>
                                  <a:pt x="3303346" y="3323893"/>
                                  <a:pt x="3341315" y="3285925"/>
                                  <a:pt x="3388149" y="3285925"/>
                                </a:cubicBezTo>
                                <a:close/>
                                <a:moveTo>
                                  <a:pt x="2995872" y="3285925"/>
                                </a:moveTo>
                                <a:cubicBezTo>
                                  <a:pt x="3042706" y="3285925"/>
                                  <a:pt x="3080675" y="3323893"/>
                                  <a:pt x="3080675" y="3370728"/>
                                </a:cubicBezTo>
                                <a:cubicBezTo>
                                  <a:pt x="3080675" y="3417563"/>
                                  <a:pt x="3042706" y="3455531"/>
                                  <a:pt x="2995872" y="3455531"/>
                                </a:cubicBezTo>
                                <a:cubicBezTo>
                                  <a:pt x="2949036" y="3455531"/>
                                  <a:pt x="2911068" y="3417563"/>
                                  <a:pt x="2911068" y="3370728"/>
                                </a:cubicBezTo>
                                <a:cubicBezTo>
                                  <a:pt x="2911068" y="3323893"/>
                                  <a:pt x="2949036" y="3285925"/>
                                  <a:pt x="2995872" y="3285925"/>
                                </a:cubicBezTo>
                                <a:close/>
                                <a:moveTo>
                                  <a:pt x="2603594" y="3285925"/>
                                </a:moveTo>
                                <a:cubicBezTo>
                                  <a:pt x="2650429" y="3285925"/>
                                  <a:pt x="2688397" y="3323893"/>
                                  <a:pt x="2688397" y="3370728"/>
                                </a:cubicBezTo>
                                <a:cubicBezTo>
                                  <a:pt x="2688397" y="3417563"/>
                                  <a:pt x="2650429" y="3455531"/>
                                  <a:pt x="2603594" y="3455531"/>
                                </a:cubicBezTo>
                                <a:cubicBezTo>
                                  <a:pt x="2556758" y="3455531"/>
                                  <a:pt x="2518790" y="3417563"/>
                                  <a:pt x="2518790" y="3370728"/>
                                </a:cubicBezTo>
                                <a:cubicBezTo>
                                  <a:pt x="2518790" y="3323893"/>
                                  <a:pt x="2556758" y="3285925"/>
                                  <a:pt x="2603594" y="3285925"/>
                                </a:cubicBezTo>
                                <a:close/>
                                <a:moveTo>
                                  <a:pt x="2211316" y="3285925"/>
                                </a:moveTo>
                                <a:cubicBezTo>
                                  <a:pt x="2258151" y="3285925"/>
                                  <a:pt x="2296118" y="3323893"/>
                                  <a:pt x="2296118" y="3370728"/>
                                </a:cubicBezTo>
                                <a:cubicBezTo>
                                  <a:pt x="2296118" y="3417563"/>
                                  <a:pt x="2258151" y="3455531"/>
                                  <a:pt x="2211316" y="3455531"/>
                                </a:cubicBezTo>
                                <a:cubicBezTo>
                                  <a:pt x="2164481" y="3455531"/>
                                  <a:pt x="2126513" y="3417563"/>
                                  <a:pt x="2126513" y="3370728"/>
                                </a:cubicBezTo>
                                <a:cubicBezTo>
                                  <a:pt x="2126513" y="3323893"/>
                                  <a:pt x="2164481" y="3285925"/>
                                  <a:pt x="2211316" y="3285925"/>
                                </a:cubicBezTo>
                                <a:close/>
                                <a:moveTo>
                                  <a:pt x="1819038" y="3285925"/>
                                </a:moveTo>
                                <a:cubicBezTo>
                                  <a:pt x="1865873" y="3285925"/>
                                  <a:pt x="1903840" y="3323893"/>
                                  <a:pt x="1903840" y="3370728"/>
                                </a:cubicBezTo>
                                <a:cubicBezTo>
                                  <a:pt x="1903840" y="3417563"/>
                                  <a:pt x="1865873" y="3455531"/>
                                  <a:pt x="1819038" y="3455531"/>
                                </a:cubicBezTo>
                                <a:cubicBezTo>
                                  <a:pt x="1772202" y="3455531"/>
                                  <a:pt x="1734235" y="3417563"/>
                                  <a:pt x="1734235" y="3370728"/>
                                </a:cubicBezTo>
                                <a:cubicBezTo>
                                  <a:pt x="1734235" y="3323893"/>
                                  <a:pt x="1772202" y="3285925"/>
                                  <a:pt x="1819038" y="3285925"/>
                                </a:cubicBezTo>
                                <a:close/>
                                <a:moveTo>
                                  <a:pt x="1426760" y="3285925"/>
                                </a:moveTo>
                                <a:cubicBezTo>
                                  <a:pt x="1473594" y="3285925"/>
                                  <a:pt x="1511563" y="3323893"/>
                                  <a:pt x="1511563" y="3370728"/>
                                </a:cubicBezTo>
                                <a:cubicBezTo>
                                  <a:pt x="1511563" y="3417563"/>
                                  <a:pt x="1473594" y="3455531"/>
                                  <a:pt x="1426760" y="3455531"/>
                                </a:cubicBezTo>
                                <a:cubicBezTo>
                                  <a:pt x="1379925" y="3455531"/>
                                  <a:pt x="1341957" y="3417563"/>
                                  <a:pt x="1341957" y="3370728"/>
                                </a:cubicBezTo>
                                <a:cubicBezTo>
                                  <a:pt x="1341957" y="3323893"/>
                                  <a:pt x="1379925" y="3285925"/>
                                  <a:pt x="1426760" y="3285925"/>
                                </a:cubicBezTo>
                                <a:close/>
                                <a:moveTo>
                                  <a:pt x="1034482" y="3285925"/>
                                </a:moveTo>
                                <a:cubicBezTo>
                                  <a:pt x="1081317" y="3285925"/>
                                  <a:pt x="1119285" y="3323893"/>
                                  <a:pt x="1119285" y="3370728"/>
                                </a:cubicBezTo>
                                <a:cubicBezTo>
                                  <a:pt x="1119285" y="3417563"/>
                                  <a:pt x="1081317" y="3455531"/>
                                  <a:pt x="1034482" y="3455531"/>
                                </a:cubicBezTo>
                                <a:cubicBezTo>
                                  <a:pt x="987647" y="3455531"/>
                                  <a:pt x="949679" y="3417563"/>
                                  <a:pt x="949679" y="3370728"/>
                                </a:cubicBezTo>
                                <a:cubicBezTo>
                                  <a:pt x="949679" y="3323893"/>
                                  <a:pt x="987647" y="3285925"/>
                                  <a:pt x="1034482" y="3285925"/>
                                </a:cubicBezTo>
                                <a:close/>
                                <a:moveTo>
                                  <a:pt x="642204" y="3285925"/>
                                </a:moveTo>
                                <a:cubicBezTo>
                                  <a:pt x="689039" y="3285925"/>
                                  <a:pt x="727007" y="3323893"/>
                                  <a:pt x="727007" y="3370728"/>
                                </a:cubicBezTo>
                                <a:cubicBezTo>
                                  <a:pt x="727007" y="3417563"/>
                                  <a:pt x="689039" y="3455531"/>
                                  <a:pt x="642204" y="3455531"/>
                                </a:cubicBezTo>
                                <a:cubicBezTo>
                                  <a:pt x="595369" y="3455531"/>
                                  <a:pt x="557401" y="3417563"/>
                                  <a:pt x="557401" y="3370728"/>
                                </a:cubicBezTo>
                                <a:cubicBezTo>
                                  <a:pt x="557401" y="3323893"/>
                                  <a:pt x="595369" y="3285925"/>
                                  <a:pt x="642204" y="3285925"/>
                                </a:cubicBezTo>
                                <a:close/>
                                <a:moveTo>
                                  <a:pt x="249926" y="3285925"/>
                                </a:moveTo>
                                <a:cubicBezTo>
                                  <a:pt x="296761" y="3285925"/>
                                  <a:pt x="334729" y="3323893"/>
                                  <a:pt x="334729" y="3370728"/>
                                </a:cubicBezTo>
                                <a:cubicBezTo>
                                  <a:pt x="334729" y="3417563"/>
                                  <a:pt x="296761" y="3455531"/>
                                  <a:pt x="249926" y="3455531"/>
                                </a:cubicBezTo>
                                <a:cubicBezTo>
                                  <a:pt x="203091" y="3455531"/>
                                  <a:pt x="165123" y="3417563"/>
                                  <a:pt x="165123" y="3370728"/>
                                </a:cubicBezTo>
                                <a:cubicBezTo>
                                  <a:pt x="165123" y="3323893"/>
                                  <a:pt x="203091" y="3285925"/>
                                  <a:pt x="249926" y="3285925"/>
                                </a:cubicBezTo>
                                <a:close/>
                                <a:moveTo>
                                  <a:pt x="12182667" y="3060317"/>
                                </a:moveTo>
                                <a:lnTo>
                                  <a:pt x="12192000" y="3062202"/>
                                </a:lnTo>
                                <a:lnTo>
                                  <a:pt x="12192000" y="3228039"/>
                                </a:lnTo>
                                <a:lnTo>
                                  <a:pt x="12182667" y="3229923"/>
                                </a:lnTo>
                                <a:cubicBezTo>
                                  <a:pt x="12135832" y="3229923"/>
                                  <a:pt x="12097864" y="3191955"/>
                                  <a:pt x="12097864" y="3145120"/>
                                </a:cubicBezTo>
                                <a:cubicBezTo>
                                  <a:pt x="12097864" y="3098285"/>
                                  <a:pt x="12135832" y="3060317"/>
                                  <a:pt x="12182667" y="3060317"/>
                                </a:cubicBezTo>
                                <a:close/>
                                <a:moveTo>
                                  <a:pt x="11790384" y="3060317"/>
                                </a:moveTo>
                                <a:cubicBezTo>
                                  <a:pt x="11837219" y="3060317"/>
                                  <a:pt x="11875187" y="3098285"/>
                                  <a:pt x="11875187" y="3145120"/>
                                </a:cubicBezTo>
                                <a:cubicBezTo>
                                  <a:pt x="11875187" y="3191955"/>
                                  <a:pt x="11837219" y="3229923"/>
                                  <a:pt x="11790384" y="3229923"/>
                                </a:cubicBezTo>
                                <a:cubicBezTo>
                                  <a:pt x="11743549" y="3229923"/>
                                  <a:pt x="11705581" y="3191955"/>
                                  <a:pt x="11705581" y="3145120"/>
                                </a:cubicBezTo>
                                <a:cubicBezTo>
                                  <a:pt x="11705581" y="3098285"/>
                                  <a:pt x="11743549" y="3060317"/>
                                  <a:pt x="11790384" y="3060317"/>
                                </a:cubicBezTo>
                                <a:close/>
                                <a:moveTo>
                                  <a:pt x="11398106" y="3060317"/>
                                </a:moveTo>
                                <a:cubicBezTo>
                                  <a:pt x="11444941" y="3060317"/>
                                  <a:pt x="11482909" y="3098285"/>
                                  <a:pt x="11482909" y="3145120"/>
                                </a:cubicBezTo>
                                <a:cubicBezTo>
                                  <a:pt x="11482909" y="3191955"/>
                                  <a:pt x="11444941" y="3229923"/>
                                  <a:pt x="11398106" y="3229923"/>
                                </a:cubicBezTo>
                                <a:cubicBezTo>
                                  <a:pt x="11351271" y="3229923"/>
                                  <a:pt x="11313303" y="3191955"/>
                                  <a:pt x="11313303" y="3145120"/>
                                </a:cubicBezTo>
                                <a:cubicBezTo>
                                  <a:pt x="11313303" y="3098285"/>
                                  <a:pt x="11351271" y="3060317"/>
                                  <a:pt x="11398106" y="3060317"/>
                                </a:cubicBezTo>
                                <a:close/>
                                <a:moveTo>
                                  <a:pt x="11005828" y="3060317"/>
                                </a:moveTo>
                                <a:cubicBezTo>
                                  <a:pt x="11052663" y="3060317"/>
                                  <a:pt x="11090631" y="3098285"/>
                                  <a:pt x="11090631" y="3145120"/>
                                </a:cubicBezTo>
                                <a:cubicBezTo>
                                  <a:pt x="11090631" y="3191955"/>
                                  <a:pt x="11052663" y="3229923"/>
                                  <a:pt x="11005828" y="3229923"/>
                                </a:cubicBezTo>
                                <a:cubicBezTo>
                                  <a:pt x="10958993" y="3229923"/>
                                  <a:pt x="10921025" y="3191955"/>
                                  <a:pt x="10921025" y="3145120"/>
                                </a:cubicBezTo>
                                <a:cubicBezTo>
                                  <a:pt x="10921025" y="3098285"/>
                                  <a:pt x="10958993" y="3060317"/>
                                  <a:pt x="11005828" y="3060317"/>
                                </a:cubicBezTo>
                                <a:close/>
                                <a:moveTo>
                                  <a:pt x="10613550" y="3060317"/>
                                </a:moveTo>
                                <a:cubicBezTo>
                                  <a:pt x="10660385" y="3060317"/>
                                  <a:pt x="10698353" y="3098285"/>
                                  <a:pt x="10698353" y="3145120"/>
                                </a:cubicBezTo>
                                <a:cubicBezTo>
                                  <a:pt x="10698353" y="3191955"/>
                                  <a:pt x="10660385" y="3229923"/>
                                  <a:pt x="10613550" y="3229923"/>
                                </a:cubicBezTo>
                                <a:cubicBezTo>
                                  <a:pt x="10566715" y="3229923"/>
                                  <a:pt x="10528747" y="3191955"/>
                                  <a:pt x="10528747" y="3145120"/>
                                </a:cubicBezTo>
                                <a:cubicBezTo>
                                  <a:pt x="10528747" y="3098285"/>
                                  <a:pt x="10566715" y="3060317"/>
                                  <a:pt x="10613550" y="3060317"/>
                                </a:cubicBezTo>
                                <a:close/>
                                <a:moveTo>
                                  <a:pt x="10221272" y="3060317"/>
                                </a:moveTo>
                                <a:cubicBezTo>
                                  <a:pt x="10268107" y="3060317"/>
                                  <a:pt x="10306075" y="3098285"/>
                                  <a:pt x="10306075" y="3145120"/>
                                </a:cubicBezTo>
                                <a:cubicBezTo>
                                  <a:pt x="10306075" y="3191955"/>
                                  <a:pt x="10268107" y="3229923"/>
                                  <a:pt x="10221272" y="3229923"/>
                                </a:cubicBezTo>
                                <a:cubicBezTo>
                                  <a:pt x="10174437" y="3229923"/>
                                  <a:pt x="10136469" y="3191955"/>
                                  <a:pt x="10136469" y="3145120"/>
                                </a:cubicBezTo>
                                <a:cubicBezTo>
                                  <a:pt x="10136469" y="3098285"/>
                                  <a:pt x="10174437" y="3060317"/>
                                  <a:pt x="10221272" y="3060317"/>
                                </a:cubicBezTo>
                                <a:close/>
                                <a:moveTo>
                                  <a:pt x="9828994" y="3060317"/>
                                </a:moveTo>
                                <a:cubicBezTo>
                                  <a:pt x="9875829" y="3060317"/>
                                  <a:pt x="9913797" y="3098285"/>
                                  <a:pt x="9913797" y="3145120"/>
                                </a:cubicBezTo>
                                <a:cubicBezTo>
                                  <a:pt x="9913797" y="3191955"/>
                                  <a:pt x="9875829" y="3229923"/>
                                  <a:pt x="9828994" y="3229923"/>
                                </a:cubicBezTo>
                                <a:cubicBezTo>
                                  <a:pt x="9782159" y="3229923"/>
                                  <a:pt x="9744191" y="3191955"/>
                                  <a:pt x="9744191" y="3145120"/>
                                </a:cubicBezTo>
                                <a:cubicBezTo>
                                  <a:pt x="9744191" y="3098285"/>
                                  <a:pt x="9782159" y="3060317"/>
                                  <a:pt x="9828994" y="3060317"/>
                                </a:cubicBezTo>
                                <a:close/>
                                <a:moveTo>
                                  <a:pt x="9436716" y="3060317"/>
                                </a:moveTo>
                                <a:cubicBezTo>
                                  <a:pt x="9483551" y="3060317"/>
                                  <a:pt x="9521519" y="3098285"/>
                                  <a:pt x="9521519" y="3145120"/>
                                </a:cubicBezTo>
                                <a:cubicBezTo>
                                  <a:pt x="9521519" y="3191955"/>
                                  <a:pt x="9483551" y="3229923"/>
                                  <a:pt x="9436716" y="3229923"/>
                                </a:cubicBezTo>
                                <a:cubicBezTo>
                                  <a:pt x="9389881" y="3229923"/>
                                  <a:pt x="9351913" y="3191955"/>
                                  <a:pt x="9351913" y="3145120"/>
                                </a:cubicBezTo>
                                <a:cubicBezTo>
                                  <a:pt x="9351913" y="3098285"/>
                                  <a:pt x="9389881" y="3060317"/>
                                  <a:pt x="9436716" y="3060317"/>
                                </a:cubicBezTo>
                                <a:close/>
                                <a:moveTo>
                                  <a:pt x="9044438" y="3060317"/>
                                </a:moveTo>
                                <a:cubicBezTo>
                                  <a:pt x="9091273" y="3060317"/>
                                  <a:pt x="9129241" y="3098285"/>
                                  <a:pt x="9129241" y="3145120"/>
                                </a:cubicBezTo>
                                <a:cubicBezTo>
                                  <a:pt x="9129241" y="3191955"/>
                                  <a:pt x="9091273" y="3229923"/>
                                  <a:pt x="9044438" y="3229923"/>
                                </a:cubicBezTo>
                                <a:cubicBezTo>
                                  <a:pt x="8997603" y="3229923"/>
                                  <a:pt x="8959635" y="3191955"/>
                                  <a:pt x="8959635" y="3145120"/>
                                </a:cubicBezTo>
                                <a:cubicBezTo>
                                  <a:pt x="8959635" y="3098285"/>
                                  <a:pt x="8997603" y="3060317"/>
                                  <a:pt x="9044438" y="3060317"/>
                                </a:cubicBezTo>
                                <a:close/>
                                <a:moveTo>
                                  <a:pt x="8652160" y="3060317"/>
                                </a:moveTo>
                                <a:cubicBezTo>
                                  <a:pt x="8698995" y="3060317"/>
                                  <a:pt x="8736963" y="3098285"/>
                                  <a:pt x="8736963" y="3145120"/>
                                </a:cubicBezTo>
                                <a:cubicBezTo>
                                  <a:pt x="8736963" y="3191955"/>
                                  <a:pt x="8698995" y="3229923"/>
                                  <a:pt x="8652160" y="3229923"/>
                                </a:cubicBezTo>
                                <a:cubicBezTo>
                                  <a:pt x="8605325" y="3229923"/>
                                  <a:pt x="8567357" y="3191955"/>
                                  <a:pt x="8567357" y="3145120"/>
                                </a:cubicBezTo>
                                <a:cubicBezTo>
                                  <a:pt x="8567357" y="3098285"/>
                                  <a:pt x="8605325" y="3060317"/>
                                  <a:pt x="8652160" y="3060317"/>
                                </a:cubicBezTo>
                                <a:close/>
                                <a:moveTo>
                                  <a:pt x="8259882" y="3060317"/>
                                </a:moveTo>
                                <a:cubicBezTo>
                                  <a:pt x="8306717" y="3060317"/>
                                  <a:pt x="8344685" y="3098285"/>
                                  <a:pt x="8344685" y="3145120"/>
                                </a:cubicBezTo>
                                <a:cubicBezTo>
                                  <a:pt x="8344685" y="3191955"/>
                                  <a:pt x="8306717" y="3229923"/>
                                  <a:pt x="8259882" y="3229923"/>
                                </a:cubicBezTo>
                                <a:cubicBezTo>
                                  <a:pt x="8213047" y="3229923"/>
                                  <a:pt x="8175079" y="3191955"/>
                                  <a:pt x="8175079" y="3145120"/>
                                </a:cubicBezTo>
                                <a:cubicBezTo>
                                  <a:pt x="8175079" y="3098285"/>
                                  <a:pt x="8213047" y="3060317"/>
                                  <a:pt x="8259882" y="3060317"/>
                                </a:cubicBezTo>
                                <a:close/>
                                <a:moveTo>
                                  <a:pt x="7867604" y="3060317"/>
                                </a:moveTo>
                                <a:cubicBezTo>
                                  <a:pt x="7914439" y="3060317"/>
                                  <a:pt x="7952407" y="3098285"/>
                                  <a:pt x="7952407" y="3145120"/>
                                </a:cubicBezTo>
                                <a:cubicBezTo>
                                  <a:pt x="7952407" y="3191955"/>
                                  <a:pt x="7914439" y="3229923"/>
                                  <a:pt x="7867604" y="3229923"/>
                                </a:cubicBezTo>
                                <a:cubicBezTo>
                                  <a:pt x="7820769" y="3229923"/>
                                  <a:pt x="7782801" y="3191955"/>
                                  <a:pt x="7782801" y="3145120"/>
                                </a:cubicBezTo>
                                <a:cubicBezTo>
                                  <a:pt x="7782801" y="3098285"/>
                                  <a:pt x="7820769" y="3060317"/>
                                  <a:pt x="7867604" y="3060317"/>
                                </a:cubicBezTo>
                                <a:close/>
                                <a:moveTo>
                                  <a:pt x="7475326" y="3060317"/>
                                </a:moveTo>
                                <a:cubicBezTo>
                                  <a:pt x="7522161" y="3060317"/>
                                  <a:pt x="7560129" y="3098285"/>
                                  <a:pt x="7560129" y="3145120"/>
                                </a:cubicBezTo>
                                <a:cubicBezTo>
                                  <a:pt x="7560129" y="3191955"/>
                                  <a:pt x="7522161" y="3229923"/>
                                  <a:pt x="7475326" y="3229923"/>
                                </a:cubicBezTo>
                                <a:cubicBezTo>
                                  <a:pt x="7428491" y="3229923"/>
                                  <a:pt x="7390523" y="3191955"/>
                                  <a:pt x="7390523" y="3145120"/>
                                </a:cubicBezTo>
                                <a:cubicBezTo>
                                  <a:pt x="7390523" y="3098285"/>
                                  <a:pt x="7428491" y="3060317"/>
                                  <a:pt x="7475326" y="3060317"/>
                                </a:cubicBezTo>
                                <a:close/>
                                <a:moveTo>
                                  <a:pt x="7083048" y="3060317"/>
                                </a:moveTo>
                                <a:cubicBezTo>
                                  <a:pt x="7129883" y="3060317"/>
                                  <a:pt x="7167851" y="3098285"/>
                                  <a:pt x="7167851" y="3145120"/>
                                </a:cubicBezTo>
                                <a:cubicBezTo>
                                  <a:pt x="7167851" y="3191955"/>
                                  <a:pt x="7129883" y="3229923"/>
                                  <a:pt x="7083048" y="3229923"/>
                                </a:cubicBezTo>
                                <a:cubicBezTo>
                                  <a:pt x="7036213" y="3229923"/>
                                  <a:pt x="6998245" y="3191955"/>
                                  <a:pt x="6998245" y="3145120"/>
                                </a:cubicBezTo>
                                <a:cubicBezTo>
                                  <a:pt x="6998245" y="3098285"/>
                                  <a:pt x="7036213" y="3060317"/>
                                  <a:pt x="7083048" y="3060317"/>
                                </a:cubicBezTo>
                                <a:close/>
                                <a:moveTo>
                                  <a:pt x="6690770" y="3060317"/>
                                </a:moveTo>
                                <a:cubicBezTo>
                                  <a:pt x="6737605" y="3060317"/>
                                  <a:pt x="6775573" y="3098285"/>
                                  <a:pt x="6775573" y="3145120"/>
                                </a:cubicBezTo>
                                <a:cubicBezTo>
                                  <a:pt x="6775573" y="3191955"/>
                                  <a:pt x="6737605" y="3229923"/>
                                  <a:pt x="6690770" y="3229923"/>
                                </a:cubicBezTo>
                                <a:cubicBezTo>
                                  <a:pt x="6643935" y="3229923"/>
                                  <a:pt x="6605967" y="3191955"/>
                                  <a:pt x="6605967" y="3145120"/>
                                </a:cubicBezTo>
                                <a:cubicBezTo>
                                  <a:pt x="6605967" y="3098285"/>
                                  <a:pt x="6643935" y="3060317"/>
                                  <a:pt x="6690770" y="3060317"/>
                                </a:cubicBezTo>
                                <a:close/>
                                <a:moveTo>
                                  <a:pt x="6298492" y="3060317"/>
                                </a:moveTo>
                                <a:cubicBezTo>
                                  <a:pt x="6345327" y="3060317"/>
                                  <a:pt x="6383295" y="3098285"/>
                                  <a:pt x="6383295" y="3145120"/>
                                </a:cubicBezTo>
                                <a:cubicBezTo>
                                  <a:pt x="6383295" y="3191955"/>
                                  <a:pt x="6345327" y="3229923"/>
                                  <a:pt x="6298492" y="3229923"/>
                                </a:cubicBezTo>
                                <a:cubicBezTo>
                                  <a:pt x="6251658" y="3229923"/>
                                  <a:pt x="6213689" y="3191955"/>
                                  <a:pt x="6213689" y="3145120"/>
                                </a:cubicBezTo>
                                <a:cubicBezTo>
                                  <a:pt x="6213689" y="3098285"/>
                                  <a:pt x="6251658" y="3060317"/>
                                  <a:pt x="6298492" y="3060317"/>
                                </a:cubicBezTo>
                                <a:close/>
                                <a:moveTo>
                                  <a:pt x="5906216" y="3060317"/>
                                </a:moveTo>
                                <a:cubicBezTo>
                                  <a:pt x="5953051" y="3060317"/>
                                  <a:pt x="5991019" y="3098285"/>
                                  <a:pt x="5991019" y="3145120"/>
                                </a:cubicBezTo>
                                <a:cubicBezTo>
                                  <a:pt x="5991019" y="3191955"/>
                                  <a:pt x="5953051" y="3229923"/>
                                  <a:pt x="5906216" y="3229923"/>
                                </a:cubicBezTo>
                                <a:cubicBezTo>
                                  <a:pt x="5859382" y="3229923"/>
                                  <a:pt x="5821412" y="3191955"/>
                                  <a:pt x="5821412" y="3145120"/>
                                </a:cubicBezTo>
                                <a:cubicBezTo>
                                  <a:pt x="5821412" y="3098285"/>
                                  <a:pt x="5859382" y="3060317"/>
                                  <a:pt x="5906216" y="3060317"/>
                                </a:cubicBezTo>
                                <a:close/>
                                <a:moveTo>
                                  <a:pt x="5513939" y="3060317"/>
                                </a:moveTo>
                                <a:cubicBezTo>
                                  <a:pt x="5560775" y="3060317"/>
                                  <a:pt x="5598740" y="3098285"/>
                                  <a:pt x="5598740" y="3145120"/>
                                </a:cubicBezTo>
                                <a:cubicBezTo>
                                  <a:pt x="5598740" y="3191955"/>
                                  <a:pt x="5560775" y="3229923"/>
                                  <a:pt x="5513939" y="3229923"/>
                                </a:cubicBezTo>
                                <a:cubicBezTo>
                                  <a:pt x="5467103" y="3229923"/>
                                  <a:pt x="5429137" y="3191955"/>
                                  <a:pt x="5429137" y="3145120"/>
                                </a:cubicBezTo>
                                <a:cubicBezTo>
                                  <a:pt x="5429137" y="3098285"/>
                                  <a:pt x="5467103" y="3060317"/>
                                  <a:pt x="5513939" y="3060317"/>
                                </a:cubicBezTo>
                                <a:close/>
                                <a:moveTo>
                                  <a:pt x="5121662" y="3060317"/>
                                </a:moveTo>
                                <a:cubicBezTo>
                                  <a:pt x="5168497" y="3060317"/>
                                  <a:pt x="5206464" y="3098285"/>
                                  <a:pt x="5206464" y="3145120"/>
                                </a:cubicBezTo>
                                <a:cubicBezTo>
                                  <a:pt x="5206464" y="3191955"/>
                                  <a:pt x="5168497" y="3229923"/>
                                  <a:pt x="5121662" y="3229923"/>
                                </a:cubicBezTo>
                                <a:cubicBezTo>
                                  <a:pt x="5074824" y="3229923"/>
                                  <a:pt x="5036858" y="3191955"/>
                                  <a:pt x="5036858" y="3145120"/>
                                </a:cubicBezTo>
                                <a:cubicBezTo>
                                  <a:pt x="5036858" y="3098285"/>
                                  <a:pt x="5074824" y="3060317"/>
                                  <a:pt x="5121662" y="3060317"/>
                                </a:cubicBezTo>
                                <a:close/>
                                <a:moveTo>
                                  <a:pt x="4729381" y="3060317"/>
                                </a:moveTo>
                                <a:cubicBezTo>
                                  <a:pt x="4776218" y="3060317"/>
                                  <a:pt x="4814186" y="3098285"/>
                                  <a:pt x="4814186" y="3145120"/>
                                </a:cubicBezTo>
                                <a:cubicBezTo>
                                  <a:pt x="4814186" y="3191955"/>
                                  <a:pt x="4776218" y="3229923"/>
                                  <a:pt x="4729381" y="3229923"/>
                                </a:cubicBezTo>
                                <a:cubicBezTo>
                                  <a:pt x="4682549" y="3229923"/>
                                  <a:pt x="4644580" y="3191955"/>
                                  <a:pt x="4644580" y="3145120"/>
                                </a:cubicBezTo>
                                <a:cubicBezTo>
                                  <a:pt x="4644580" y="3098285"/>
                                  <a:pt x="4682549" y="3060317"/>
                                  <a:pt x="4729381" y="3060317"/>
                                </a:cubicBezTo>
                                <a:close/>
                                <a:moveTo>
                                  <a:pt x="4337105" y="3060317"/>
                                </a:moveTo>
                                <a:cubicBezTo>
                                  <a:pt x="4383940" y="3060317"/>
                                  <a:pt x="4421908" y="3098285"/>
                                  <a:pt x="4421908" y="3145120"/>
                                </a:cubicBezTo>
                                <a:cubicBezTo>
                                  <a:pt x="4421908" y="3191955"/>
                                  <a:pt x="4383940" y="3229923"/>
                                  <a:pt x="4337105" y="3229923"/>
                                </a:cubicBezTo>
                                <a:cubicBezTo>
                                  <a:pt x="4290272" y="3229923"/>
                                  <a:pt x="4252301" y="3191955"/>
                                  <a:pt x="4252301" y="3145120"/>
                                </a:cubicBezTo>
                                <a:cubicBezTo>
                                  <a:pt x="4252301" y="3098285"/>
                                  <a:pt x="4290272" y="3060317"/>
                                  <a:pt x="4337105" y="3060317"/>
                                </a:cubicBezTo>
                                <a:close/>
                                <a:moveTo>
                                  <a:pt x="3944828" y="3060317"/>
                                </a:moveTo>
                                <a:cubicBezTo>
                                  <a:pt x="3991663" y="3060317"/>
                                  <a:pt x="4029630" y="3098285"/>
                                  <a:pt x="4029630" y="3145120"/>
                                </a:cubicBezTo>
                                <a:cubicBezTo>
                                  <a:pt x="4029630" y="3191955"/>
                                  <a:pt x="3991663" y="3229923"/>
                                  <a:pt x="3944828" y="3229923"/>
                                </a:cubicBezTo>
                                <a:cubicBezTo>
                                  <a:pt x="3897992" y="3229923"/>
                                  <a:pt x="3860026" y="3191955"/>
                                  <a:pt x="3860026" y="3145120"/>
                                </a:cubicBezTo>
                                <a:cubicBezTo>
                                  <a:pt x="3860026" y="3098285"/>
                                  <a:pt x="3897992" y="3060317"/>
                                  <a:pt x="3944828" y="3060317"/>
                                </a:cubicBezTo>
                                <a:close/>
                                <a:moveTo>
                                  <a:pt x="3552550" y="3060317"/>
                                </a:moveTo>
                                <a:cubicBezTo>
                                  <a:pt x="3599385" y="3060317"/>
                                  <a:pt x="3637354" y="3098285"/>
                                  <a:pt x="3637354" y="3145120"/>
                                </a:cubicBezTo>
                                <a:cubicBezTo>
                                  <a:pt x="3637354" y="3191955"/>
                                  <a:pt x="3599385" y="3229923"/>
                                  <a:pt x="3552550" y="3229923"/>
                                </a:cubicBezTo>
                                <a:cubicBezTo>
                                  <a:pt x="3505716" y="3229923"/>
                                  <a:pt x="3467747" y="3191955"/>
                                  <a:pt x="3467747" y="3145120"/>
                                </a:cubicBezTo>
                                <a:cubicBezTo>
                                  <a:pt x="3467747" y="3098285"/>
                                  <a:pt x="3505716" y="3060317"/>
                                  <a:pt x="3552550" y="3060317"/>
                                </a:cubicBezTo>
                                <a:close/>
                                <a:moveTo>
                                  <a:pt x="3160273" y="3060317"/>
                                </a:moveTo>
                                <a:cubicBezTo>
                                  <a:pt x="3207108" y="3060317"/>
                                  <a:pt x="3245076" y="3098285"/>
                                  <a:pt x="3245076" y="3145120"/>
                                </a:cubicBezTo>
                                <a:cubicBezTo>
                                  <a:pt x="3245076" y="3191955"/>
                                  <a:pt x="3207108" y="3229923"/>
                                  <a:pt x="3160273" y="3229923"/>
                                </a:cubicBezTo>
                                <a:cubicBezTo>
                                  <a:pt x="3113438" y="3229923"/>
                                  <a:pt x="3075470" y="3191955"/>
                                  <a:pt x="3075470" y="3145120"/>
                                </a:cubicBezTo>
                                <a:cubicBezTo>
                                  <a:pt x="3075470" y="3098285"/>
                                  <a:pt x="3113438" y="3060317"/>
                                  <a:pt x="3160273" y="3060317"/>
                                </a:cubicBezTo>
                                <a:close/>
                                <a:moveTo>
                                  <a:pt x="2767995" y="3060317"/>
                                </a:moveTo>
                                <a:cubicBezTo>
                                  <a:pt x="2814830" y="3060317"/>
                                  <a:pt x="2852798" y="3098285"/>
                                  <a:pt x="2852798" y="3145120"/>
                                </a:cubicBezTo>
                                <a:cubicBezTo>
                                  <a:pt x="2852798" y="3191955"/>
                                  <a:pt x="2814830" y="3229923"/>
                                  <a:pt x="2767995" y="3229923"/>
                                </a:cubicBezTo>
                                <a:cubicBezTo>
                                  <a:pt x="2721160" y="3229923"/>
                                  <a:pt x="2683192" y="3191955"/>
                                  <a:pt x="2683192" y="3145120"/>
                                </a:cubicBezTo>
                                <a:cubicBezTo>
                                  <a:pt x="2683192" y="3098285"/>
                                  <a:pt x="2721160" y="3060317"/>
                                  <a:pt x="2767995" y="3060317"/>
                                </a:cubicBezTo>
                                <a:close/>
                                <a:moveTo>
                                  <a:pt x="2375717" y="3060317"/>
                                </a:moveTo>
                                <a:cubicBezTo>
                                  <a:pt x="2422552" y="3060317"/>
                                  <a:pt x="2460520" y="3098285"/>
                                  <a:pt x="2460520" y="3145120"/>
                                </a:cubicBezTo>
                                <a:cubicBezTo>
                                  <a:pt x="2460520" y="3191955"/>
                                  <a:pt x="2422552" y="3229923"/>
                                  <a:pt x="2375717" y="3229923"/>
                                </a:cubicBezTo>
                                <a:cubicBezTo>
                                  <a:pt x="2328882" y="3229923"/>
                                  <a:pt x="2290914" y="3191955"/>
                                  <a:pt x="2290914" y="3145120"/>
                                </a:cubicBezTo>
                                <a:cubicBezTo>
                                  <a:pt x="2290914" y="3098285"/>
                                  <a:pt x="2328882" y="3060317"/>
                                  <a:pt x="2375717" y="3060317"/>
                                </a:cubicBezTo>
                                <a:close/>
                                <a:moveTo>
                                  <a:pt x="1983438" y="3060317"/>
                                </a:moveTo>
                                <a:cubicBezTo>
                                  <a:pt x="2030273" y="3060317"/>
                                  <a:pt x="2068241" y="3098285"/>
                                  <a:pt x="2068241" y="3145120"/>
                                </a:cubicBezTo>
                                <a:cubicBezTo>
                                  <a:pt x="2068241" y="3191955"/>
                                  <a:pt x="2030273" y="3229923"/>
                                  <a:pt x="1983438" y="3229923"/>
                                </a:cubicBezTo>
                                <a:cubicBezTo>
                                  <a:pt x="1936603" y="3229923"/>
                                  <a:pt x="1898635" y="3191955"/>
                                  <a:pt x="1898635" y="3145120"/>
                                </a:cubicBezTo>
                                <a:cubicBezTo>
                                  <a:pt x="1898635" y="3098285"/>
                                  <a:pt x="1936603" y="3060317"/>
                                  <a:pt x="1983438" y="3060317"/>
                                </a:cubicBezTo>
                                <a:close/>
                                <a:moveTo>
                                  <a:pt x="1591160" y="3060317"/>
                                </a:moveTo>
                                <a:cubicBezTo>
                                  <a:pt x="1637995" y="3060317"/>
                                  <a:pt x="1675963" y="3098285"/>
                                  <a:pt x="1675963" y="3145120"/>
                                </a:cubicBezTo>
                                <a:cubicBezTo>
                                  <a:pt x="1675963" y="3191955"/>
                                  <a:pt x="1637995" y="3229923"/>
                                  <a:pt x="1591160" y="3229923"/>
                                </a:cubicBezTo>
                                <a:cubicBezTo>
                                  <a:pt x="1544325" y="3229923"/>
                                  <a:pt x="1506357" y="3191955"/>
                                  <a:pt x="1506357" y="3145120"/>
                                </a:cubicBezTo>
                                <a:cubicBezTo>
                                  <a:pt x="1506357" y="3098285"/>
                                  <a:pt x="1544325" y="3060317"/>
                                  <a:pt x="1591160" y="3060317"/>
                                </a:cubicBezTo>
                                <a:close/>
                                <a:moveTo>
                                  <a:pt x="1198883" y="3060317"/>
                                </a:moveTo>
                                <a:cubicBezTo>
                                  <a:pt x="1245718" y="3060317"/>
                                  <a:pt x="1283686" y="3098285"/>
                                  <a:pt x="1283686" y="3145120"/>
                                </a:cubicBezTo>
                                <a:cubicBezTo>
                                  <a:pt x="1283686" y="3191955"/>
                                  <a:pt x="1245718" y="3229923"/>
                                  <a:pt x="1198883" y="3229923"/>
                                </a:cubicBezTo>
                                <a:cubicBezTo>
                                  <a:pt x="1152048" y="3229923"/>
                                  <a:pt x="1114080" y="3191955"/>
                                  <a:pt x="1114080" y="3145120"/>
                                </a:cubicBezTo>
                                <a:cubicBezTo>
                                  <a:pt x="1114080" y="3098285"/>
                                  <a:pt x="1152048" y="3060317"/>
                                  <a:pt x="1198883" y="3060317"/>
                                </a:cubicBezTo>
                                <a:close/>
                                <a:moveTo>
                                  <a:pt x="806605" y="3060317"/>
                                </a:moveTo>
                                <a:cubicBezTo>
                                  <a:pt x="853440" y="3060317"/>
                                  <a:pt x="891408" y="3098285"/>
                                  <a:pt x="891408" y="3145120"/>
                                </a:cubicBezTo>
                                <a:cubicBezTo>
                                  <a:pt x="891408" y="3191955"/>
                                  <a:pt x="853440" y="3229923"/>
                                  <a:pt x="806605" y="3229923"/>
                                </a:cubicBezTo>
                                <a:cubicBezTo>
                                  <a:pt x="759770" y="3229923"/>
                                  <a:pt x="721802" y="3191955"/>
                                  <a:pt x="721802" y="3145120"/>
                                </a:cubicBezTo>
                                <a:cubicBezTo>
                                  <a:pt x="721802" y="3098285"/>
                                  <a:pt x="759770" y="3060317"/>
                                  <a:pt x="806605" y="3060317"/>
                                </a:cubicBezTo>
                                <a:close/>
                                <a:moveTo>
                                  <a:pt x="414327" y="3060317"/>
                                </a:moveTo>
                                <a:cubicBezTo>
                                  <a:pt x="461162" y="3060317"/>
                                  <a:pt x="499130" y="3098285"/>
                                  <a:pt x="499130" y="3145120"/>
                                </a:cubicBezTo>
                                <a:cubicBezTo>
                                  <a:pt x="499130" y="3191955"/>
                                  <a:pt x="461162" y="3229923"/>
                                  <a:pt x="414327" y="3229923"/>
                                </a:cubicBezTo>
                                <a:cubicBezTo>
                                  <a:pt x="367492" y="3229923"/>
                                  <a:pt x="329524" y="3191955"/>
                                  <a:pt x="329524" y="3145120"/>
                                </a:cubicBezTo>
                                <a:cubicBezTo>
                                  <a:pt x="329524" y="3098285"/>
                                  <a:pt x="367492" y="3060317"/>
                                  <a:pt x="414327" y="3060317"/>
                                </a:cubicBezTo>
                                <a:close/>
                                <a:moveTo>
                                  <a:pt x="22050" y="3060317"/>
                                </a:moveTo>
                                <a:cubicBezTo>
                                  <a:pt x="68885" y="3060317"/>
                                  <a:pt x="106853" y="3098285"/>
                                  <a:pt x="106853" y="3145120"/>
                                </a:cubicBezTo>
                                <a:cubicBezTo>
                                  <a:pt x="106853" y="3191955"/>
                                  <a:pt x="68885" y="3229923"/>
                                  <a:pt x="22050" y="3229923"/>
                                </a:cubicBezTo>
                                <a:lnTo>
                                  <a:pt x="0" y="3225472"/>
                                </a:lnTo>
                                <a:lnTo>
                                  <a:pt x="0" y="3064769"/>
                                </a:lnTo>
                                <a:close/>
                                <a:moveTo>
                                  <a:pt x="12013778" y="2834705"/>
                                </a:moveTo>
                                <a:cubicBezTo>
                                  <a:pt x="12060613" y="2834705"/>
                                  <a:pt x="12098581" y="2872673"/>
                                  <a:pt x="12098581" y="2919508"/>
                                </a:cubicBezTo>
                                <a:cubicBezTo>
                                  <a:pt x="12098581" y="2966343"/>
                                  <a:pt x="12060613" y="3004311"/>
                                  <a:pt x="12013778" y="3004311"/>
                                </a:cubicBezTo>
                                <a:cubicBezTo>
                                  <a:pt x="11966943" y="3004311"/>
                                  <a:pt x="11928975" y="2966343"/>
                                  <a:pt x="11928975" y="2919508"/>
                                </a:cubicBezTo>
                                <a:cubicBezTo>
                                  <a:pt x="11928975" y="2872673"/>
                                  <a:pt x="11966943" y="2834705"/>
                                  <a:pt x="12013778" y="2834705"/>
                                </a:cubicBezTo>
                                <a:close/>
                                <a:moveTo>
                                  <a:pt x="11621500" y="2834705"/>
                                </a:moveTo>
                                <a:cubicBezTo>
                                  <a:pt x="11668335" y="2834705"/>
                                  <a:pt x="11706303" y="2872673"/>
                                  <a:pt x="11706303" y="2919508"/>
                                </a:cubicBezTo>
                                <a:cubicBezTo>
                                  <a:pt x="11706303" y="2966343"/>
                                  <a:pt x="11668335" y="3004311"/>
                                  <a:pt x="11621500" y="3004311"/>
                                </a:cubicBezTo>
                                <a:cubicBezTo>
                                  <a:pt x="11574665" y="3004311"/>
                                  <a:pt x="11536697" y="2966343"/>
                                  <a:pt x="11536697" y="2919508"/>
                                </a:cubicBezTo>
                                <a:cubicBezTo>
                                  <a:pt x="11536697" y="2872673"/>
                                  <a:pt x="11574665" y="2834705"/>
                                  <a:pt x="11621500" y="2834705"/>
                                </a:cubicBezTo>
                                <a:close/>
                                <a:moveTo>
                                  <a:pt x="11229222" y="2834705"/>
                                </a:moveTo>
                                <a:cubicBezTo>
                                  <a:pt x="11276057" y="2834705"/>
                                  <a:pt x="11314025" y="2872673"/>
                                  <a:pt x="11314025" y="2919508"/>
                                </a:cubicBezTo>
                                <a:cubicBezTo>
                                  <a:pt x="11314025" y="2966343"/>
                                  <a:pt x="11276057" y="3004311"/>
                                  <a:pt x="11229222" y="3004311"/>
                                </a:cubicBezTo>
                                <a:cubicBezTo>
                                  <a:pt x="11182387" y="3004311"/>
                                  <a:pt x="11144419" y="2966343"/>
                                  <a:pt x="11144419" y="2919508"/>
                                </a:cubicBezTo>
                                <a:cubicBezTo>
                                  <a:pt x="11144419" y="2872673"/>
                                  <a:pt x="11182387" y="2834705"/>
                                  <a:pt x="11229222" y="2834705"/>
                                </a:cubicBezTo>
                                <a:close/>
                                <a:moveTo>
                                  <a:pt x="10836944" y="2834705"/>
                                </a:moveTo>
                                <a:cubicBezTo>
                                  <a:pt x="10883779" y="2834705"/>
                                  <a:pt x="10921747" y="2872673"/>
                                  <a:pt x="10921747" y="2919508"/>
                                </a:cubicBezTo>
                                <a:cubicBezTo>
                                  <a:pt x="10921747" y="2966343"/>
                                  <a:pt x="10883779" y="3004311"/>
                                  <a:pt x="10836944" y="3004311"/>
                                </a:cubicBezTo>
                                <a:cubicBezTo>
                                  <a:pt x="10790109" y="3004311"/>
                                  <a:pt x="10752141" y="2966343"/>
                                  <a:pt x="10752141" y="2919508"/>
                                </a:cubicBezTo>
                                <a:cubicBezTo>
                                  <a:pt x="10752141" y="2872673"/>
                                  <a:pt x="10790109" y="2834705"/>
                                  <a:pt x="10836944" y="2834705"/>
                                </a:cubicBezTo>
                                <a:close/>
                                <a:moveTo>
                                  <a:pt x="10444666" y="2834705"/>
                                </a:moveTo>
                                <a:cubicBezTo>
                                  <a:pt x="10491501" y="2834705"/>
                                  <a:pt x="10529469" y="2872673"/>
                                  <a:pt x="10529469" y="2919508"/>
                                </a:cubicBezTo>
                                <a:cubicBezTo>
                                  <a:pt x="10529469" y="2966343"/>
                                  <a:pt x="10491501" y="3004311"/>
                                  <a:pt x="10444666" y="3004311"/>
                                </a:cubicBezTo>
                                <a:cubicBezTo>
                                  <a:pt x="10397831" y="3004311"/>
                                  <a:pt x="10359863" y="2966343"/>
                                  <a:pt x="10359863" y="2919508"/>
                                </a:cubicBezTo>
                                <a:cubicBezTo>
                                  <a:pt x="10359863" y="2872673"/>
                                  <a:pt x="10397831" y="2834705"/>
                                  <a:pt x="10444666" y="2834705"/>
                                </a:cubicBezTo>
                                <a:close/>
                                <a:moveTo>
                                  <a:pt x="10052388" y="2834705"/>
                                </a:moveTo>
                                <a:cubicBezTo>
                                  <a:pt x="10099223" y="2834705"/>
                                  <a:pt x="10137191" y="2872673"/>
                                  <a:pt x="10137191" y="2919508"/>
                                </a:cubicBezTo>
                                <a:cubicBezTo>
                                  <a:pt x="10137191" y="2966343"/>
                                  <a:pt x="10099223" y="3004311"/>
                                  <a:pt x="10052388" y="3004311"/>
                                </a:cubicBezTo>
                                <a:cubicBezTo>
                                  <a:pt x="10005553" y="3004311"/>
                                  <a:pt x="9967585" y="2966343"/>
                                  <a:pt x="9967585" y="2919508"/>
                                </a:cubicBezTo>
                                <a:cubicBezTo>
                                  <a:pt x="9967585" y="2872673"/>
                                  <a:pt x="10005553" y="2834705"/>
                                  <a:pt x="10052388" y="2834705"/>
                                </a:cubicBezTo>
                                <a:close/>
                                <a:moveTo>
                                  <a:pt x="9660110" y="2834705"/>
                                </a:moveTo>
                                <a:cubicBezTo>
                                  <a:pt x="9706945" y="2834705"/>
                                  <a:pt x="9744913" y="2872673"/>
                                  <a:pt x="9744913" y="2919508"/>
                                </a:cubicBezTo>
                                <a:cubicBezTo>
                                  <a:pt x="9744913" y="2966343"/>
                                  <a:pt x="9706945" y="3004311"/>
                                  <a:pt x="9660110" y="3004311"/>
                                </a:cubicBezTo>
                                <a:cubicBezTo>
                                  <a:pt x="9613275" y="3004311"/>
                                  <a:pt x="9575307" y="2966343"/>
                                  <a:pt x="9575307" y="2919508"/>
                                </a:cubicBezTo>
                                <a:cubicBezTo>
                                  <a:pt x="9575307" y="2872673"/>
                                  <a:pt x="9613275" y="2834705"/>
                                  <a:pt x="9660110" y="2834705"/>
                                </a:cubicBezTo>
                                <a:close/>
                                <a:moveTo>
                                  <a:pt x="9267832" y="2834705"/>
                                </a:moveTo>
                                <a:cubicBezTo>
                                  <a:pt x="9314667" y="2834705"/>
                                  <a:pt x="9352635" y="2872673"/>
                                  <a:pt x="9352635" y="2919508"/>
                                </a:cubicBezTo>
                                <a:cubicBezTo>
                                  <a:pt x="9352635" y="2966343"/>
                                  <a:pt x="9314667" y="3004311"/>
                                  <a:pt x="9267832" y="3004311"/>
                                </a:cubicBezTo>
                                <a:cubicBezTo>
                                  <a:pt x="9220997" y="3004311"/>
                                  <a:pt x="9183029" y="2966343"/>
                                  <a:pt x="9183029" y="2919508"/>
                                </a:cubicBezTo>
                                <a:cubicBezTo>
                                  <a:pt x="9183029" y="2872673"/>
                                  <a:pt x="9220997" y="2834705"/>
                                  <a:pt x="9267832" y="2834705"/>
                                </a:cubicBezTo>
                                <a:close/>
                                <a:moveTo>
                                  <a:pt x="8875554" y="2834705"/>
                                </a:moveTo>
                                <a:cubicBezTo>
                                  <a:pt x="8922389" y="2834705"/>
                                  <a:pt x="8960357" y="2872673"/>
                                  <a:pt x="8960357" y="2919508"/>
                                </a:cubicBezTo>
                                <a:cubicBezTo>
                                  <a:pt x="8960357" y="2966343"/>
                                  <a:pt x="8922389" y="3004311"/>
                                  <a:pt x="8875554" y="3004311"/>
                                </a:cubicBezTo>
                                <a:cubicBezTo>
                                  <a:pt x="8828719" y="3004311"/>
                                  <a:pt x="8790751" y="2966343"/>
                                  <a:pt x="8790751" y="2919508"/>
                                </a:cubicBezTo>
                                <a:cubicBezTo>
                                  <a:pt x="8790751" y="2872673"/>
                                  <a:pt x="8828719" y="2834705"/>
                                  <a:pt x="8875554" y="2834705"/>
                                </a:cubicBezTo>
                                <a:close/>
                                <a:moveTo>
                                  <a:pt x="8483276" y="2834705"/>
                                </a:moveTo>
                                <a:cubicBezTo>
                                  <a:pt x="8530111" y="2834705"/>
                                  <a:pt x="8568079" y="2872673"/>
                                  <a:pt x="8568079" y="2919508"/>
                                </a:cubicBezTo>
                                <a:cubicBezTo>
                                  <a:pt x="8568079" y="2966343"/>
                                  <a:pt x="8530111" y="3004311"/>
                                  <a:pt x="8483276" y="3004311"/>
                                </a:cubicBezTo>
                                <a:cubicBezTo>
                                  <a:pt x="8436441" y="3004311"/>
                                  <a:pt x="8398473" y="2966343"/>
                                  <a:pt x="8398473" y="2919508"/>
                                </a:cubicBezTo>
                                <a:cubicBezTo>
                                  <a:pt x="8398473" y="2872673"/>
                                  <a:pt x="8436441" y="2834705"/>
                                  <a:pt x="8483276" y="2834705"/>
                                </a:cubicBezTo>
                                <a:close/>
                                <a:moveTo>
                                  <a:pt x="8090998" y="2834705"/>
                                </a:moveTo>
                                <a:cubicBezTo>
                                  <a:pt x="8137833" y="2834705"/>
                                  <a:pt x="8175801" y="2872673"/>
                                  <a:pt x="8175801" y="2919508"/>
                                </a:cubicBezTo>
                                <a:cubicBezTo>
                                  <a:pt x="8175801" y="2966343"/>
                                  <a:pt x="8137833" y="3004311"/>
                                  <a:pt x="8090998" y="3004311"/>
                                </a:cubicBezTo>
                                <a:cubicBezTo>
                                  <a:pt x="8044163" y="3004311"/>
                                  <a:pt x="8006195" y="2966343"/>
                                  <a:pt x="8006195" y="2919508"/>
                                </a:cubicBezTo>
                                <a:cubicBezTo>
                                  <a:pt x="8006195" y="2872673"/>
                                  <a:pt x="8044163" y="2834705"/>
                                  <a:pt x="8090998" y="2834705"/>
                                </a:cubicBezTo>
                                <a:close/>
                                <a:moveTo>
                                  <a:pt x="7698720" y="2834705"/>
                                </a:moveTo>
                                <a:cubicBezTo>
                                  <a:pt x="7745555" y="2834705"/>
                                  <a:pt x="7783523" y="2872673"/>
                                  <a:pt x="7783523" y="2919508"/>
                                </a:cubicBezTo>
                                <a:cubicBezTo>
                                  <a:pt x="7783523" y="2966343"/>
                                  <a:pt x="7745555" y="3004311"/>
                                  <a:pt x="7698720" y="3004311"/>
                                </a:cubicBezTo>
                                <a:cubicBezTo>
                                  <a:pt x="7651885" y="3004311"/>
                                  <a:pt x="7613917" y="2966343"/>
                                  <a:pt x="7613917" y="2919508"/>
                                </a:cubicBezTo>
                                <a:cubicBezTo>
                                  <a:pt x="7613917" y="2872673"/>
                                  <a:pt x="7651885" y="2834705"/>
                                  <a:pt x="7698720" y="2834705"/>
                                </a:cubicBezTo>
                                <a:close/>
                                <a:moveTo>
                                  <a:pt x="7306442" y="2834705"/>
                                </a:moveTo>
                                <a:cubicBezTo>
                                  <a:pt x="7353277" y="2834705"/>
                                  <a:pt x="7391245" y="2872673"/>
                                  <a:pt x="7391245" y="2919508"/>
                                </a:cubicBezTo>
                                <a:cubicBezTo>
                                  <a:pt x="7391245" y="2966343"/>
                                  <a:pt x="7353277" y="3004311"/>
                                  <a:pt x="7306442" y="3004311"/>
                                </a:cubicBezTo>
                                <a:cubicBezTo>
                                  <a:pt x="7259607" y="3004311"/>
                                  <a:pt x="7221639" y="2966343"/>
                                  <a:pt x="7221639" y="2919508"/>
                                </a:cubicBezTo>
                                <a:cubicBezTo>
                                  <a:pt x="7221639" y="2872673"/>
                                  <a:pt x="7259607" y="2834705"/>
                                  <a:pt x="7306442" y="2834705"/>
                                </a:cubicBezTo>
                                <a:close/>
                                <a:moveTo>
                                  <a:pt x="6914164" y="2834705"/>
                                </a:moveTo>
                                <a:cubicBezTo>
                                  <a:pt x="6960999" y="2834705"/>
                                  <a:pt x="6998967" y="2872673"/>
                                  <a:pt x="6998967" y="2919508"/>
                                </a:cubicBezTo>
                                <a:cubicBezTo>
                                  <a:pt x="6998967" y="2966343"/>
                                  <a:pt x="6960999" y="3004311"/>
                                  <a:pt x="6914164" y="3004311"/>
                                </a:cubicBezTo>
                                <a:cubicBezTo>
                                  <a:pt x="6867329" y="3004311"/>
                                  <a:pt x="6829361" y="2966343"/>
                                  <a:pt x="6829361" y="2919508"/>
                                </a:cubicBezTo>
                                <a:cubicBezTo>
                                  <a:pt x="6829361" y="2872673"/>
                                  <a:pt x="6867329" y="2834705"/>
                                  <a:pt x="6914164" y="2834705"/>
                                </a:cubicBezTo>
                                <a:close/>
                                <a:moveTo>
                                  <a:pt x="6521886" y="2834705"/>
                                </a:moveTo>
                                <a:cubicBezTo>
                                  <a:pt x="6568721" y="2834705"/>
                                  <a:pt x="6606689" y="2872673"/>
                                  <a:pt x="6606689" y="2919508"/>
                                </a:cubicBezTo>
                                <a:cubicBezTo>
                                  <a:pt x="6606689" y="2966343"/>
                                  <a:pt x="6568721" y="3004311"/>
                                  <a:pt x="6521886" y="3004311"/>
                                </a:cubicBezTo>
                                <a:cubicBezTo>
                                  <a:pt x="6475051" y="3004311"/>
                                  <a:pt x="6437084" y="2966343"/>
                                  <a:pt x="6437084" y="2919508"/>
                                </a:cubicBezTo>
                                <a:cubicBezTo>
                                  <a:pt x="6437084" y="2872673"/>
                                  <a:pt x="6475051" y="2834705"/>
                                  <a:pt x="6521886" y="2834705"/>
                                </a:cubicBezTo>
                                <a:close/>
                                <a:moveTo>
                                  <a:pt x="6129610" y="2834705"/>
                                </a:moveTo>
                                <a:cubicBezTo>
                                  <a:pt x="6176443" y="2834705"/>
                                  <a:pt x="6214413" y="2872673"/>
                                  <a:pt x="6214413" y="2919508"/>
                                </a:cubicBezTo>
                                <a:cubicBezTo>
                                  <a:pt x="6214413" y="2966343"/>
                                  <a:pt x="6176443" y="3004311"/>
                                  <a:pt x="6129610" y="3004311"/>
                                </a:cubicBezTo>
                                <a:cubicBezTo>
                                  <a:pt x="6082775" y="3004311"/>
                                  <a:pt x="6044805" y="2966343"/>
                                  <a:pt x="6044805" y="2919508"/>
                                </a:cubicBezTo>
                                <a:cubicBezTo>
                                  <a:pt x="6044805" y="2872673"/>
                                  <a:pt x="6082775" y="2834705"/>
                                  <a:pt x="6129610" y="2834705"/>
                                </a:cubicBezTo>
                                <a:close/>
                                <a:moveTo>
                                  <a:pt x="5737332" y="2834705"/>
                                </a:moveTo>
                                <a:cubicBezTo>
                                  <a:pt x="5784165" y="2834705"/>
                                  <a:pt x="5822135" y="2872673"/>
                                  <a:pt x="5822135" y="2919508"/>
                                </a:cubicBezTo>
                                <a:cubicBezTo>
                                  <a:pt x="5822135" y="2966343"/>
                                  <a:pt x="5784165" y="3004311"/>
                                  <a:pt x="5737332" y="3004311"/>
                                </a:cubicBezTo>
                                <a:cubicBezTo>
                                  <a:pt x="5690498" y="3004311"/>
                                  <a:pt x="5652530" y="2966343"/>
                                  <a:pt x="5652530" y="2919508"/>
                                </a:cubicBezTo>
                                <a:cubicBezTo>
                                  <a:pt x="5652530" y="2872673"/>
                                  <a:pt x="5690498" y="2834705"/>
                                  <a:pt x="5737332" y="2834705"/>
                                </a:cubicBezTo>
                                <a:close/>
                                <a:moveTo>
                                  <a:pt x="5345053" y="2834705"/>
                                </a:moveTo>
                                <a:cubicBezTo>
                                  <a:pt x="5391891" y="2834705"/>
                                  <a:pt x="5429856" y="2872673"/>
                                  <a:pt x="5429856" y="2919508"/>
                                </a:cubicBezTo>
                                <a:cubicBezTo>
                                  <a:pt x="5429856" y="2966343"/>
                                  <a:pt x="5391891" y="3004311"/>
                                  <a:pt x="5345053" y="3004311"/>
                                </a:cubicBezTo>
                                <a:cubicBezTo>
                                  <a:pt x="5298219" y="3004311"/>
                                  <a:pt x="5260250" y="2966343"/>
                                  <a:pt x="5260250" y="2919508"/>
                                </a:cubicBezTo>
                                <a:cubicBezTo>
                                  <a:pt x="5260250" y="2872673"/>
                                  <a:pt x="5298219" y="2834705"/>
                                  <a:pt x="5345053" y="2834705"/>
                                </a:cubicBezTo>
                                <a:close/>
                                <a:moveTo>
                                  <a:pt x="4952776" y="2834705"/>
                                </a:moveTo>
                                <a:cubicBezTo>
                                  <a:pt x="4999611" y="2834705"/>
                                  <a:pt x="5037578" y="2872673"/>
                                  <a:pt x="5037578" y="2919508"/>
                                </a:cubicBezTo>
                                <a:cubicBezTo>
                                  <a:pt x="5037578" y="2966343"/>
                                  <a:pt x="4999611" y="3004311"/>
                                  <a:pt x="4952776" y="3004311"/>
                                </a:cubicBezTo>
                                <a:cubicBezTo>
                                  <a:pt x="4905939" y="3004311"/>
                                  <a:pt x="4867971" y="2966343"/>
                                  <a:pt x="4867971" y="2919508"/>
                                </a:cubicBezTo>
                                <a:cubicBezTo>
                                  <a:pt x="4867971" y="2872673"/>
                                  <a:pt x="4905939" y="2834705"/>
                                  <a:pt x="4952776" y="2834705"/>
                                </a:cubicBezTo>
                                <a:close/>
                                <a:moveTo>
                                  <a:pt x="4560499" y="2834705"/>
                                </a:moveTo>
                                <a:cubicBezTo>
                                  <a:pt x="4607332" y="2834705"/>
                                  <a:pt x="4645302" y="2872673"/>
                                  <a:pt x="4645302" y="2919508"/>
                                </a:cubicBezTo>
                                <a:cubicBezTo>
                                  <a:pt x="4645302" y="2966343"/>
                                  <a:pt x="4607332" y="3004311"/>
                                  <a:pt x="4560499" y="3004311"/>
                                </a:cubicBezTo>
                                <a:cubicBezTo>
                                  <a:pt x="4513661" y="3004311"/>
                                  <a:pt x="4475695" y="2966343"/>
                                  <a:pt x="4475695" y="2919508"/>
                                </a:cubicBezTo>
                                <a:cubicBezTo>
                                  <a:pt x="4475695" y="2872673"/>
                                  <a:pt x="4513661" y="2834705"/>
                                  <a:pt x="4560499" y="2834705"/>
                                </a:cubicBezTo>
                                <a:close/>
                                <a:moveTo>
                                  <a:pt x="4168218" y="2834705"/>
                                </a:moveTo>
                                <a:cubicBezTo>
                                  <a:pt x="4215054" y="2834705"/>
                                  <a:pt x="4253022" y="2872673"/>
                                  <a:pt x="4253022" y="2919508"/>
                                </a:cubicBezTo>
                                <a:cubicBezTo>
                                  <a:pt x="4253022" y="2966343"/>
                                  <a:pt x="4215054" y="3004311"/>
                                  <a:pt x="4168218" y="3004311"/>
                                </a:cubicBezTo>
                                <a:cubicBezTo>
                                  <a:pt x="4121387" y="3004311"/>
                                  <a:pt x="4083418" y="2966343"/>
                                  <a:pt x="4083418" y="2919508"/>
                                </a:cubicBezTo>
                                <a:cubicBezTo>
                                  <a:pt x="4083418" y="2872673"/>
                                  <a:pt x="4121387" y="2834705"/>
                                  <a:pt x="4168218" y="2834705"/>
                                </a:cubicBezTo>
                                <a:close/>
                                <a:moveTo>
                                  <a:pt x="3775944" y="2834705"/>
                                </a:moveTo>
                                <a:cubicBezTo>
                                  <a:pt x="3822778" y="2834705"/>
                                  <a:pt x="3860747" y="2872673"/>
                                  <a:pt x="3860747" y="2919508"/>
                                </a:cubicBezTo>
                                <a:cubicBezTo>
                                  <a:pt x="3860747" y="2966343"/>
                                  <a:pt x="3822778" y="3004311"/>
                                  <a:pt x="3775944" y="3004311"/>
                                </a:cubicBezTo>
                                <a:cubicBezTo>
                                  <a:pt x="3729109" y="3004311"/>
                                  <a:pt x="3691141" y="2966343"/>
                                  <a:pt x="3691141" y="2919508"/>
                                </a:cubicBezTo>
                                <a:cubicBezTo>
                                  <a:pt x="3691141" y="2872673"/>
                                  <a:pt x="3729109" y="2834705"/>
                                  <a:pt x="3775944" y="2834705"/>
                                </a:cubicBezTo>
                                <a:close/>
                                <a:moveTo>
                                  <a:pt x="3383665" y="2834705"/>
                                </a:moveTo>
                                <a:cubicBezTo>
                                  <a:pt x="3430501" y="2834705"/>
                                  <a:pt x="3468468" y="2872673"/>
                                  <a:pt x="3468468" y="2919508"/>
                                </a:cubicBezTo>
                                <a:cubicBezTo>
                                  <a:pt x="3468468" y="2966343"/>
                                  <a:pt x="3430501" y="3004311"/>
                                  <a:pt x="3383665" y="3004311"/>
                                </a:cubicBezTo>
                                <a:cubicBezTo>
                                  <a:pt x="3336830" y="3004311"/>
                                  <a:pt x="3298861" y="2966343"/>
                                  <a:pt x="3298861" y="2919508"/>
                                </a:cubicBezTo>
                                <a:cubicBezTo>
                                  <a:pt x="3298861" y="2872673"/>
                                  <a:pt x="3336830" y="2834705"/>
                                  <a:pt x="3383665" y="2834705"/>
                                </a:cubicBezTo>
                                <a:close/>
                                <a:moveTo>
                                  <a:pt x="2991388" y="2834705"/>
                                </a:moveTo>
                                <a:cubicBezTo>
                                  <a:pt x="3038222" y="2834705"/>
                                  <a:pt x="3076191" y="2872673"/>
                                  <a:pt x="3076191" y="2919508"/>
                                </a:cubicBezTo>
                                <a:cubicBezTo>
                                  <a:pt x="3076191" y="2966343"/>
                                  <a:pt x="3038222" y="3004311"/>
                                  <a:pt x="2991388" y="3004311"/>
                                </a:cubicBezTo>
                                <a:cubicBezTo>
                                  <a:pt x="2944551" y="3004311"/>
                                  <a:pt x="2906584" y="2966343"/>
                                  <a:pt x="2906584" y="2919508"/>
                                </a:cubicBezTo>
                                <a:cubicBezTo>
                                  <a:pt x="2906584" y="2872673"/>
                                  <a:pt x="2944551" y="2834705"/>
                                  <a:pt x="2991388" y="2834705"/>
                                </a:cubicBezTo>
                                <a:close/>
                                <a:moveTo>
                                  <a:pt x="2599109" y="2834705"/>
                                </a:moveTo>
                                <a:cubicBezTo>
                                  <a:pt x="2645945" y="2834705"/>
                                  <a:pt x="2683912" y="2872673"/>
                                  <a:pt x="2683912" y="2919508"/>
                                </a:cubicBezTo>
                                <a:cubicBezTo>
                                  <a:pt x="2683912" y="2966343"/>
                                  <a:pt x="2645945" y="3004311"/>
                                  <a:pt x="2599109" y="3004311"/>
                                </a:cubicBezTo>
                                <a:cubicBezTo>
                                  <a:pt x="2552274" y="3004311"/>
                                  <a:pt x="2514305" y="2966343"/>
                                  <a:pt x="2514305" y="2919508"/>
                                </a:cubicBezTo>
                                <a:cubicBezTo>
                                  <a:pt x="2514305" y="2872673"/>
                                  <a:pt x="2552274" y="2834705"/>
                                  <a:pt x="2599109" y="2834705"/>
                                </a:cubicBezTo>
                                <a:close/>
                                <a:moveTo>
                                  <a:pt x="2206831" y="2834705"/>
                                </a:moveTo>
                                <a:cubicBezTo>
                                  <a:pt x="2253666" y="2834705"/>
                                  <a:pt x="2291634" y="2872673"/>
                                  <a:pt x="2291634" y="2919508"/>
                                </a:cubicBezTo>
                                <a:cubicBezTo>
                                  <a:pt x="2291634" y="2966343"/>
                                  <a:pt x="2253666" y="3004311"/>
                                  <a:pt x="2206831" y="3004311"/>
                                </a:cubicBezTo>
                                <a:cubicBezTo>
                                  <a:pt x="2159996" y="3004311"/>
                                  <a:pt x="2122028" y="2966343"/>
                                  <a:pt x="2122028" y="2919508"/>
                                </a:cubicBezTo>
                                <a:cubicBezTo>
                                  <a:pt x="2122028" y="2872673"/>
                                  <a:pt x="2159996" y="2834705"/>
                                  <a:pt x="2206831" y="2834705"/>
                                </a:cubicBezTo>
                                <a:close/>
                                <a:moveTo>
                                  <a:pt x="1814553" y="2834705"/>
                                </a:moveTo>
                                <a:cubicBezTo>
                                  <a:pt x="1861388" y="2834705"/>
                                  <a:pt x="1899356" y="2872673"/>
                                  <a:pt x="1899356" y="2919508"/>
                                </a:cubicBezTo>
                                <a:cubicBezTo>
                                  <a:pt x="1899356" y="2966343"/>
                                  <a:pt x="1861388" y="3004311"/>
                                  <a:pt x="1814553" y="3004311"/>
                                </a:cubicBezTo>
                                <a:cubicBezTo>
                                  <a:pt x="1767718" y="3004311"/>
                                  <a:pt x="1729750" y="2966343"/>
                                  <a:pt x="1729750" y="2919508"/>
                                </a:cubicBezTo>
                                <a:cubicBezTo>
                                  <a:pt x="1729750" y="2872673"/>
                                  <a:pt x="1767718" y="2834705"/>
                                  <a:pt x="1814553" y="2834705"/>
                                </a:cubicBezTo>
                                <a:close/>
                                <a:moveTo>
                                  <a:pt x="1422275" y="2834705"/>
                                </a:moveTo>
                                <a:cubicBezTo>
                                  <a:pt x="1469110" y="2834705"/>
                                  <a:pt x="1507078" y="2872673"/>
                                  <a:pt x="1507078" y="2919508"/>
                                </a:cubicBezTo>
                                <a:cubicBezTo>
                                  <a:pt x="1507078" y="2966343"/>
                                  <a:pt x="1469110" y="3004311"/>
                                  <a:pt x="1422275" y="3004311"/>
                                </a:cubicBezTo>
                                <a:cubicBezTo>
                                  <a:pt x="1375440" y="3004311"/>
                                  <a:pt x="1337473" y="2966343"/>
                                  <a:pt x="1337473" y="2919508"/>
                                </a:cubicBezTo>
                                <a:cubicBezTo>
                                  <a:pt x="1337473" y="2872673"/>
                                  <a:pt x="1375440" y="2834705"/>
                                  <a:pt x="1422275" y="2834705"/>
                                </a:cubicBezTo>
                                <a:close/>
                                <a:moveTo>
                                  <a:pt x="1029997" y="2834705"/>
                                </a:moveTo>
                                <a:cubicBezTo>
                                  <a:pt x="1076832" y="2834705"/>
                                  <a:pt x="1114800" y="2872673"/>
                                  <a:pt x="1114800" y="2919508"/>
                                </a:cubicBezTo>
                                <a:cubicBezTo>
                                  <a:pt x="1114800" y="2966343"/>
                                  <a:pt x="1076832" y="3004311"/>
                                  <a:pt x="1029997" y="3004311"/>
                                </a:cubicBezTo>
                                <a:cubicBezTo>
                                  <a:pt x="983162" y="3004311"/>
                                  <a:pt x="945194" y="2966343"/>
                                  <a:pt x="945194" y="2919508"/>
                                </a:cubicBezTo>
                                <a:cubicBezTo>
                                  <a:pt x="945194" y="2872673"/>
                                  <a:pt x="983162" y="2834705"/>
                                  <a:pt x="1029997" y="2834705"/>
                                </a:cubicBezTo>
                                <a:close/>
                                <a:moveTo>
                                  <a:pt x="637719" y="2834705"/>
                                </a:moveTo>
                                <a:cubicBezTo>
                                  <a:pt x="684554" y="2834705"/>
                                  <a:pt x="722522" y="2872673"/>
                                  <a:pt x="722522" y="2919508"/>
                                </a:cubicBezTo>
                                <a:cubicBezTo>
                                  <a:pt x="722522" y="2966343"/>
                                  <a:pt x="684554" y="3004311"/>
                                  <a:pt x="637719" y="3004311"/>
                                </a:cubicBezTo>
                                <a:cubicBezTo>
                                  <a:pt x="590884" y="3004311"/>
                                  <a:pt x="552916" y="2966343"/>
                                  <a:pt x="552916" y="2919508"/>
                                </a:cubicBezTo>
                                <a:cubicBezTo>
                                  <a:pt x="552916" y="2872673"/>
                                  <a:pt x="590884" y="2834705"/>
                                  <a:pt x="637719" y="2834705"/>
                                </a:cubicBezTo>
                                <a:close/>
                                <a:moveTo>
                                  <a:pt x="245441" y="2834705"/>
                                </a:moveTo>
                                <a:cubicBezTo>
                                  <a:pt x="292276" y="2834705"/>
                                  <a:pt x="330244" y="2872673"/>
                                  <a:pt x="330244" y="2919508"/>
                                </a:cubicBezTo>
                                <a:cubicBezTo>
                                  <a:pt x="330244" y="2966343"/>
                                  <a:pt x="292276" y="3004311"/>
                                  <a:pt x="245441" y="3004311"/>
                                </a:cubicBezTo>
                                <a:cubicBezTo>
                                  <a:pt x="198606" y="3004311"/>
                                  <a:pt x="160638" y="2966343"/>
                                  <a:pt x="160638" y="2919508"/>
                                </a:cubicBezTo>
                                <a:cubicBezTo>
                                  <a:pt x="160638" y="2872673"/>
                                  <a:pt x="198606" y="2834705"/>
                                  <a:pt x="245441" y="2834705"/>
                                </a:cubicBezTo>
                                <a:close/>
                                <a:moveTo>
                                  <a:pt x="12186426" y="2609093"/>
                                </a:moveTo>
                                <a:lnTo>
                                  <a:pt x="12192000" y="2610219"/>
                                </a:lnTo>
                                <a:lnTo>
                                  <a:pt x="12192000" y="2777574"/>
                                </a:lnTo>
                                <a:lnTo>
                                  <a:pt x="12186426" y="2778699"/>
                                </a:lnTo>
                                <a:cubicBezTo>
                                  <a:pt x="12139591" y="2778699"/>
                                  <a:pt x="12101623" y="2740731"/>
                                  <a:pt x="12101623" y="2693896"/>
                                </a:cubicBezTo>
                                <a:cubicBezTo>
                                  <a:pt x="12101623" y="2647061"/>
                                  <a:pt x="12139591" y="2609093"/>
                                  <a:pt x="12186426" y="2609093"/>
                                </a:cubicBezTo>
                                <a:close/>
                                <a:moveTo>
                                  <a:pt x="11794143" y="2609093"/>
                                </a:moveTo>
                                <a:cubicBezTo>
                                  <a:pt x="11840978" y="2609093"/>
                                  <a:pt x="11878946" y="2647061"/>
                                  <a:pt x="11878946" y="2693896"/>
                                </a:cubicBezTo>
                                <a:cubicBezTo>
                                  <a:pt x="11878946" y="2740731"/>
                                  <a:pt x="11840978" y="2778699"/>
                                  <a:pt x="11794143" y="2778699"/>
                                </a:cubicBezTo>
                                <a:cubicBezTo>
                                  <a:pt x="11747308" y="2778699"/>
                                  <a:pt x="11709340" y="2740731"/>
                                  <a:pt x="11709340" y="2693896"/>
                                </a:cubicBezTo>
                                <a:cubicBezTo>
                                  <a:pt x="11709340" y="2647061"/>
                                  <a:pt x="11747308" y="2609093"/>
                                  <a:pt x="11794143" y="2609093"/>
                                </a:cubicBezTo>
                                <a:close/>
                                <a:moveTo>
                                  <a:pt x="11401865" y="2609093"/>
                                </a:moveTo>
                                <a:cubicBezTo>
                                  <a:pt x="11448700" y="2609093"/>
                                  <a:pt x="11486668" y="2647061"/>
                                  <a:pt x="11486668" y="2693896"/>
                                </a:cubicBezTo>
                                <a:cubicBezTo>
                                  <a:pt x="11486668" y="2740731"/>
                                  <a:pt x="11448700" y="2778699"/>
                                  <a:pt x="11401865" y="2778699"/>
                                </a:cubicBezTo>
                                <a:cubicBezTo>
                                  <a:pt x="11355030" y="2778699"/>
                                  <a:pt x="11317062" y="2740731"/>
                                  <a:pt x="11317062" y="2693896"/>
                                </a:cubicBezTo>
                                <a:cubicBezTo>
                                  <a:pt x="11317062" y="2647061"/>
                                  <a:pt x="11355030" y="2609093"/>
                                  <a:pt x="11401865" y="2609093"/>
                                </a:cubicBezTo>
                                <a:close/>
                                <a:moveTo>
                                  <a:pt x="11009587" y="2609093"/>
                                </a:moveTo>
                                <a:cubicBezTo>
                                  <a:pt x="11056422" y="2609093"/>
                                  <a:pt x="11094390" y="2647061"/>
                                  <a:pt x="11094390" y="2693896"/>
                                </a:cubicBezTo>
                                <a:cubicBezTo>
                                  <a:pt x="11094390" y="2740731"/>
                                  <a:pt x="11056422" y="2778699"/>
                                  <a:pt x="11009587" y="2778699"/>
                                </a:cubicBezTo>
                                <a:cubicBezTo>
                                  <a:pt x="10962752" y="2778699"/>
                                  <a:pt x="10924784" y="2740731"/>
                                  <a:pt x="10924784" y="2693896"/>
                                </a:cubicBezTo>
                                <a:cubicBezTo>
                                  <a:pt x="10924784" y="2647061"/>
                                  <a:pt x="10962752" y="2609093"/>
                                  <a:pt x="11009587" y="2609093"/>
                                </a:cubicBezTo>
                                <a:close/>
                                <a:moveTo>
                                  <a:pt x="10617309" y="2609093"/>
                                </a:moveTo>
                                <a:cubicBezTo>
                                  <a:pt x="10664144" y="2609093"/>
                                  <a:pt x="10702112" y="2647061"/>
                                  <a:pt x="10702112" y="2693896"/>
                                </a:cubicBezTo>
                                <a:cubicBezTo>
                                  <a:pt x="10702112" y="2740731"/>
                                  <a:pt x="10664144" y="2778699"/>
                                  <a:pt x="10617309" y="2778699"/>
                                </a:cubicBezTo>
                                <a:cubicBezTo>
                                  <a:pt x="10570474" y="2778699"/>
                                  <a:pt x="10532506" y="2740731"/>
                                  <a:pt x="10532506" y="2693896"/>
                                </a:cubicBezTo>
                                <a:cubicBezTo>
                                  <a:pt x="10532506" y="2647061"/>
                                  <a:pt x="10570474" y="2609093"/>
                                  <a:pt x="10617309" y="2609093"/>
                                </a:cubicBezTo>
                                <a:close/>
                                <a:moveTo>
                                  <a:pt x="10225031" y="2609093"/>
                                </a:moveTo>
                                <a:cubicBezTo>
                                  <a:pt x="10271866" y="2609093"/>
                                  <a:pt x="10309834" y="2647061"/>
                                  <a:pt x="10309834" y="2693896"/>
                                </a:cubicBezTo>
                                <a:cubicBezTo>
                                  <a:pt x="10309834" y="2740731"/>
                                  <a:pt x="10271866" y="2778699"/>
                                  <a:pt x="10225031" y="2778699"/>
                                </a:cubicBezTo>
                                <a:cubicBezTo>
                                  <a:pt x="10178196" y="2778699"/>
                                  <a:pt x="10140228" y="2740731"/>
                                  <a:pt x="10140228" y="2693896"/>
                                </a:cubicBezTo>
                                <a:cubicBezTo>
                                  <a:pt x="10140228" y="2647061"/>
                                  <a:pt x="10178196" y="2609093"/>
                                  <a:pt x="10225031" y="2609093"/>
                                </a:cubicBezTo>
                                <a:close/>
                                <a:moveTo>
                                  <a:pt x="9832753" y="2609093"/>
                                </a:moveTo>
                                <a:cubicBezTo>
                                  <a:pt x="9879588" y="2609093"/>
                                  <a:pt x="9917556" y="2647061"/>
                                  <a:pt x="9917556" y="2693896"/>
                                </a:cubicBezTo>
                                <a:cubicBezTo>
                                  <a:pt x="9917556" y="2740731"/>
                                  <a:pt x="9879588" y="2778699"/>
                                  <a:pt x="9832753" y="2778699"/>
                                </a:cubicBezTo>
                                <a:cubicBezTo>
                                  <a:pt x="9785918" y="2778699"/>
                                  <a:pt x="9747950" y="2740731"/>
                                  <a:pt x="9747950" y="2693896"/>
                                </a:cubicBezTo>
                                <a:cubicBezTo>
                                  <a:pt x="9747950" y="2647061"/>
                                  <a:pt x="9785918" y="2609093"/>
                                  <a:pt x="9832753" y="2609093"/>
                                </a:cubicBezTo>
                                <a:close/>
                                <a:moveTo>
                                  <a:pt x="9440475" y="2609093"/>
                                </a:moveTo>
                                <a:cubicBezTo>
                                  <a:pt x="9487310" y="2609093"/>
                                  <a:pt x="9525278" y="2647061"/>
                                  <a:pt x="9525278" y="2693896"/>
                                </a:cubicBezTo>
                                <a:cubicBezTo>
                                  <a:pt x="9525278" y="2740731"/>
                                  <a:pt x="9487310" y="2778699"/>
                                  <a:pt x="9440475" y="2778699"/>
                                </a:cubicBezTo>
                                <a:cubicBezTo>
                                  <a:pt x="9393640" y="2778699"/>
                                  <a:pt x="9355672" y="2740731"/>
                                  <a:pt x="9355672" y="2693896"/>
                                </a:cubicBezTo>
                                <a:cubicBezTo>
                                  <a:pt x="9355672" y="2647061"/>
                                  <a:pt x="9393640" y="2609093"/>
                                  <a:pt x="9440475" y="2609093"/>
                                </a:cubicBezTo>
                                <a:close/>
                                <a:moveTo>
                                  <a:pt x="9048197" y="2609093"/>
                                </a:moveTo>
                                <a:cubicBezTo>
                                  <a:pt x="9095032" y="2609093"/>
                                  <a:pt x="9133000" y="2647061"/>
                                  <a:pt x="9133000" y="2693896"/>
                                </a:cubicBezTo>
                                <a:cubicBezTo>
                                  <a:pt x="9133000" y="2740731"/>
                                  <a:pt x="9095032" y="2778699"/>
                                  <a:pt x="9048197" y="2778699"/>
                                </a:cubicBezTo>
                                <a:cubicBezTo>
                                  <a:pt x="9001362" y="2778699"/>
                                  <a:pt x="8963394" y="2740731"/>
                                  <a:pt x="8963394" y="2693896"/>
                                </a:cubicBezTo>
                                <a:cubicBezTo>
                                  <a:pt x="8963394" y="2647061"/>
                                  <a:pt x="9001362" y="2609093"/>
                                  <a:pt x="9048197" y="2609093"/>
                                </a:cubicBezTo>
                                <a:close/>
                                <a:moveTo>
                                  <a:pt x="8655919" y="2609093"/>
                                </a:moveTo>
                                <a:cubicBezTo>
                                  <a:pt x="8702754" y="2609093"/>
                                  <a:pt x="8740722" y="2647061"/>
                                  <a:pt x="8740722" y="2693896"/>
                                </a:cubicBezTo>
                                <a:cubicBezTo>
                                  <a:pt x="8740722" y="2740731"/>
                                  <a:pt x="8702754" y="2778699"/>
                                  <a:pt x="8655919" y="2778699"/>
                                </a:cubicBezTo>
                                <a:cubicBezTo>
                                  <a:pt x="8609084" y="2778699"/>
                                  <a:pt x="8571116" y="2740731"/>
                                  <a:pt x="8571116" y="2693896"/>
                                </a:cubicBezTo>
                                <a:cubicBezTo>
                                  <a:pt x="8571116" y="2647061"/>
                                  <a:pt x="8609084" y="2609093"/>
                                  <a:pt x="8655919" y="2609093"/>
                                </a:cubicBezTo>
                                <a:close/>
                                <a:moveTo>
                                  <a:pt x="8263641" y="2609093"/>
                                </a:moveTo>
                                <a:cubicBezTo>
                                  <a:pt x="8310476" y="2609093"/>
                                  <a:pt x="8348444" y="2647061"/>
                                  <a:pt x="8348444" y="2693896"/>
                                </a:cubicBezTo>
                                <a:cubicBezTo>
                                  <a:pt x="8348444" y="2740731"/>
                                  <a:pt x="8310476" y="2778699"/>
                                  <a:pt x="8263641" y="2778699"/>
                                </a:cubicBezTo>
                                <a:cubicBezTo>
                                  <a:pt x="8216806" y="2778699"/>
                                  <a:pt x="8178838" y="2740731"/>
                                  <a:pt x="8178838" y="2693896"/>
                                </a:cubicBezTo>
                                <a:cubicBezTo>
                                  <a:pt x="8178838" y="2647061"/>
                                  <a:pt x="8216806" y="2609093"/>
                                  <a:pt x="8263641" y="2609093"/>
                                </a:cubicBezTo>
                                <a:close/>
                                <a:moveTo>
                                  <a:pt x="7871363" y="2609093"/>
                                </a:moveTo>
                                <a:cubicBezTo>
                                  <a:pt x="7918198" y="2609093"/>
                                  <a:pt x="7956166" y="2647061"/>
                                  <a:pt x="7956166" y="2693896"/>
                                </a:cubicBezTo>
                                <a:cubicBezTo>
                                  <a:pt x="7956166" y="2740731"/>
                                  <a:pt x="7918198" y="2778699"/>
                                  <a:pt x="7871363" y="2778699"/>
                                </a:cubicBezTo>
                                <a:cubicBezTo>
                                  <a:pt x="7824528" y="2778699"/>
                                  <a:pt x="7786560" y="2740731"/>
                                  <a:pt x="7786560" y="2693896"/>
                                </a:cubicBezTo>
                                <a:cubicBezTo>
                                  <a:pt x="7786560" y="2647061"/>
                                  <a:pt x="7824528" y="2609093"/>
                                  <a:pt x="7871363" y="2609093"/>
                                </a:cubicBezTo>
                                <a:close/>
                                <a:moveTo>
                                  <a:pt x="7479085" y="2609093"/>
                                </a:moveTo>
                                <a:cubicBezTo>
                                  <a:pt x="7525920" y="2609093"/>
                                  <a:pt x="7563888" y="2647061"/>
                                  <a:pt x="7563888" y="2693896"/>
                                </a:cubicBezTo>
                                <a:cubicBezTo>
                                  <a:pt x="7563888" y="2740731"/>
                                  <a:pt x="7525920" y="2778699"/>
                                  <a:pt x="7479085" y="2778699"/>
                                </a:cubicBezTo>
                                <a:cubicBezTo>
                                  <a:pt x="7432250" y="2778699"/>
                                  <a:pt x="7394282" y="2740731"/>
                                  <a:pt x="7394282" y="2693896"/>
                                </a:cubicBezTo>
                                <a:cubicBezTo>
                                  <a:pt x="7394282" y="2647061"/>
                                  <a:pt x="7432250" y="2609093"/>
                                  <a:pt x="7479085" y="2609093"/>
                                </a:cubicBezTo>
                                <a:close/>
                                <a:moveTo>
                                  <a:pt x="7086807" y="2609093"/>
                                </a:moveTo>
                                <a:cubicBezTo>
                                  <a:pt x="7133642" y="2609093"/>
                                  <a:pt x="7171610" y="2647061"/>
                                  <a:pt x="7171610" y="2693896"/>
                                </a:cubicBezTo>
                                <a:cubicBezTo>
                                  <a:pt x="7171610" y="2740731"/>
                                  <a:pt x="7133642" y="2778699"/>
                                  <a:pt x="7086807" y="2778699"/>
                                </a:cubicBezTo>
                                <a:cubicBezTo>
                                  <a:pt x="7039972" y="2778699"/>
                                  <a:pt x="7002004" y="2740731"/>
                                  <a:pt x="7002004" y="2693896"/>
                                </a:cubicBezTo>
                                <a:cubicBezTo>
                                  <a:pt x="7002004" y="2647061"/>
                                  <a:pt x="7039972" y="2609093"/>
                                  <a:pt x="7086807" y="2609093"/>
                                </a:cubicBezTo>
                                <a:close/>
                                <a:moveTo>
                                  <a:pt x="6694529" y="2609093"/>
                                </a:moveTo>
                                <a:cubicBezTo>
                                  <a:pt x="6741364" y="2609093"/>
                                  <a:pt x="6779332" y="2647061"/>
                                  <a:pt x="6779332" y="2693896"/>
                                </a:cubicBezTo>
                                <a:cubicBezTo>
                                  <a:pt x="6779332" y="2740731"/>
                                  <a:pt x="6741364" y="2778699"/>
                                  <a:pt x="6694529" y="2778699"/>
                                </a:cubicBezTo>
                                <a:cubicBezTo>
                                  <a:pt x="6647694" y="2778699"/>
                                  <a:pt x="6609726" y="2740731"/>
                                  <a:pt x="6609726" y="2693896"/>
                                </a:cubicBezTo>
                                <a:cubicBezTo>
                                  <a:pt x="6609726" y="2647061"/>
                                  <a:pt x="6647694" y="2609093"/>
                                  <a:pt x="6694529" y="2609093"/>
                                </a:cubicBezTo>
                                <a:close/>
                                <a:moveTo>
                                  <a:pt x="6302251" y="2609093"/>
                                </a:moveTo>
                                <a:cubicBezTo>
                                  <a:pt x="6349086" y="2609093"/>
                                  <a:pt x="6387054" y="2647061"/>
                                  <a:pt x="6387054" y="2693896"/>
                                </a:cubicBezTo>
                                <a:cubicBezTo>
                                  <a:pt x="6387054" y="2740731"/>
                                  <a:pt x="6349086" y="2778699"/>
                                  <a:pt x="6302251" y="2778699"/>
                                </a:cubicBezTo>
                                <a:cubicBezTo>
                                  <a:pt x="6255417" y="2778699"/>
                                  <a:pt x="6217448" y="2740731"/>
                                  <a:pt x="6217448" y="2693896"/>
                                </a:cubicBezTo>
                                <a:cubicBezTo>
                                  <a:pt x="6217448" y="2647061"/>
                                  <a:pt x="6255417" y="2609093"/>
                                  <a:pt x="6302251" y="2609093"/>
                                </a:cubicBezTo>
                                <a:close/>
                                <a:moveTo>
                                  <a:pt x="5909975" y="2609093"/>
                                </a:moveTo>
                                <a:cubicBezTo>
                                  <a:pt x="5956810" y="2609093"/>
                                  <a:pt x="5994778" y="2647061"/>
                                  <a:pt x="5994778" y="2693896"/>
                                </a:cubicBezTo>
                                <a:cubicBezTo>
                                  <a:pt x="5994778" y="2740731"/>
                                  <a:pt x="5956810" y="2778699"/>
                                  <a:pt x="5909975" y="2778699"/>
                                </a:cubicBezTo>
                                <a:cubicBezTo>
                                  <a:pt x="5863141" y="2778699"/>
                                  <a:pt x="5825171" y="2740731"/>
                                  <a:pt x="5825171" y="2693896"/>
                                </a:cubicBezTo>
                                <a:cubicBezTo>
                                  <a:pt x="5825171" y="2647061"/>
                                  <a:pt x="5863141" y="2609093"/>
                                  <a:pt x="5909975" y="2609093"/>
                                </a:cubicBezTo>
                                <a:close/>
                                <a:moveTo>
                                  <a:pt x="5517700" y="2609093"/>
                                </a:moveTo>
                                <a:cubicBezTo>
                                  <a:pt x="5564532" y="2609093"/>
                                  <a:pt x="5602501" y="2647061"/>
                                  <a:pt x="5602501" y="2693896"/>
                                </a:cubicBezTo>
                                <a:cubicBezTo>
                                  <a:pt x="5602501" y="2740731"/>
                                  <a:pt x="5564532" y="2778699"/>
                                  <a:pt x="5517700" y="2778699"/>
                                </a:cubicBezTo>
                                <a:cubicBezTo>
                                  <a:pt x="5470862" y="2778699"/>
                                  <a:pt x="5432895" y="2740731"/>
                                  <a:pt x="5432895" y="2693896"/>
                                </a:cubicBezTo>
                                <a:cubicBezTo>
                                  <a:pt x="5432895" y="2647061"/>
                                  <a:pt x="5470862" y="2609093"/>
                                  <a:pt x="5517700" y="2609093"/>
                                </a:cubicBezTo>
                                <a:close/>
                                <a:moveTo>
                                  <a:pt x="5125421" y="2609093"/>
                                </a:moveTo>
                                <a:cubicBezTo>
                                  <a:pt x="5172256" y="2609093"/>
                                  <a:pt x="5210223" y="2647061"/>
                                  <a:pt x="5210223" y="2693896"/>
                                </a:cubicBezTo>
                                <a:cubicBezTo>
                                  <a:pt x="5210223" y="2740731"/>
                                  <a:pt x="5172256" y="2778699"/>
                                  <a:pt x="5125421" y="2778699"/>
                                </a:cubicBezTo>
                                <a:cubicBezTo>
                                  <a:pt x="5078585" y="2778699"/>
                                  <a:pt x="5040617" y="2740731"/>
                                  <a:pt x="5040617" y="2693896"/>
                                </a:cubicBezTo>
                                <a:cubicBezTo>
                                  <a:pt x="5040617" y="2647061"/>
                                  <a:pt x="5078585" y="2609093"/>
                                  <a:pt x="5125421" y="2609093"/>
                                </a:cubicBezTo>
                                <a:close/>
                                <a:moveTo>
                                  <a:pt x="4733141" y="2609093"/>
                                </a:moveTo>
                                <a:cubicBezTo>
                                  <a:pt x="4779978" y="2609093"/>
                                  <a:pt x="4817946" y="2647061"/>
                                  <a:pt x="4817946" y="2693896"/>
                                </a:cubicBezTo>
                                <a:cubicBezTo>
                                  <a:pt x="4817946" y="2740731"/>
                                  <a:pt x="4779978" y="2778699"/>
                                  <a:pt x="4733141" y="2778699"/>
                                </a:cubicBezTo>
                                <a:cubicBezTo>
                                  <a:pt x="4686307" y="2778699"/>
                                  <a:pt x="4648339" y="2740731"/>
                                  <a:pt x="4648339" y="2693896"/>
                                </a:cubicBezTo>
                                <a:cubicBezTo>
                                  <a:pt x="4648339" y="2647061"/>
                                  <a:pt x="4686307" y="2609093"/>
                                  <a:pt x="4733141" y="2609093"/>
                                </a:cubicBezTo>
                                <a:close/>
                                <a:moveTo>
                                  <a:pt x="4340863" y="2609093"/>
                                </a:moveTo>
                                <a:cubicBezTo>
                                  <a:pt x="4387699" y="2609093"/>
                                  <a:pt x="4425668" y="2647061"/>
                                  <a:pt x="4425668" y="2693896"/>
                                </a:cubicBezTo>
                                <a:cubicBezTo>
                                  <a:pt x="4425668" y="2740731"/>
                                  <a:pt x="4387699" y="2778699"/>
                                  <a:pt x="4340863" y="2778699"/>
                                </a:cubicBezTo>
                                <a:cubicBezTo>
                                  <a:pt x="4294027" y="2778699"/>
                                  <a:pt x="4256061" y="2740731"/>
                                  <a:pt x="4256061" y="2693896"/>
                                </a:cubicBezTo>
                                <a:cubicBezTo>
                                  <a:pt x="4256061" y="2647061"/>
                                  <a:pt x="4294027" y="2609093"/>
                                  <a:pt x="4340863" y="2609093"/>
                                </a:cubicBezTo>
                                <a:close/>
                                <a:moveTo>
                                  <a:pt x="3948588" y="2609093"/>
                                </a:moveTo>
                                <a:cubicBezTo>
                                  <a:pt x="3995423" y="2609093"/>
                                  <a:pt x="4033390" y="2647061"/>
                                  <a:pt x="4033390" y="2693896"/>
                                </a:cubicBezTo>
                                <a:cubicBezTo>
                                  <a:pt x="4033390" y="2740731"/>
                                  <a:pt x="3995423" y="2778699"/>
                                  <a:pt x="3948588" y="2778699"/>
                                </a:cubicBezTo>
                                <a:cubicBezTo>
                                  <a:pt x="3901752" y="2778699"/>
                                  <a:pt x="3863786" y="2740731"/>
                                  <a:pt x="3863786" y="2693896"/>
                                </a:cubicBezTo>
                                <a:cubicBezTo>
                                  <a:pt x="3863786" y="2647061"/>
                                  <a:pt x="3901752" y="2609093"/>
                                  <a:pt x="3948588" y="2609093"/>
                                </a:cubicBezTo>
                                <a:close/>
                                <a:moveTo>
                                  <a:pt x="3556310" y="2609093"/>
                                </a:moveTo>
                                <a:cubicBezTo>
                                  <a:pt x="3603145" y="2609093"/>
                                  <a:pt x="3641113" y="2647061"/>
                                  <a:pt x="3641113" y="2693896"/>
                                </a:cubicBezTo>
                                <a:cubicBezTo>
                                  <a:pt x="3641113" y="2740731"/>
                                  <a:pt x="3603145" y="2778699"/>
                                  <a:pt x="3556310" y="2778699"/>
                                </a:cubicBezTo>
                                <a:cubicBezTo>
                                  <a:pt x="3509476" y="2778699"/>
                                  <a:pt x="3471507" y="2740731"/>
                                  <a:pt x="3471507" y="2693896"/>
                                </a:cubicBezTo>
                                <a:cubicBezTo>
                                  <a:pt x="3471507" y="2647061"/>
                                  <a:pt x="3509476" y="2609093"/>
                                  <a:pt x="3556310" y="2609093"/>
                                </a:cubicBezTo>
                                <a:close/>
                                <a:moveTo>
                                  <a:pt x="3164033" y="2609093"/>
                                </a:moveTo>
                                <a:cubicBezTo>
                                  <a:pt x="3210868" y="2609093"/>
                                  <a:pt x="3248836" y="2647061"/>
                                  <a:pt x="3248836" y="2693896"/>
                                </a:cubicBezTo>
                                <a:cubicBezTo>
                                  <a:pt x="3248836" y="2740731"/>
                                  <a:pt x="3210868" y="2778699"/>
                                  <a:pt x="3164033" y="2778699"/>
                                </a:cubicBezTo>
                                <a:cubicBezTo>
                                  <a:pt x="3117198" y="2778699"/>
                                  <a:pt x="3079230" y="2740731"/>
                                  <a:pt x="3079230" y="2693896"/>
                                </a:cubicBezTo>
                                <a:cubicBezTo>
                                  <a:pt x="3079230" y="2647061"/>
                                  <a:pt x="3117198" y="2609093"/>
                                  <a:pt x="3164033" y="2609093"/>
                                </a:cubicBezTo>
                                <a:close/>
                                <a:moveTo>
                                  <a:pt x="2771755" y="2609093"/>
                                </a:moveTo>
                                <a:cubicBezTo>
                                  <a:pt x="2818590" y="2609093"/>
                                  <a:pt x="2856558" y="2647061"/>
                                  <a:pt x="2856558" y="2693896"/>
                                </a:cubicBezTo>
                                <a:cubicBezTo>
                                  <a:pt x="2856558" y="2740731"/>
                                  <a:pt x="2818590" y="2778699"/>
                                  <a:pt x="2771755" y="2778699"/>
                                </a:cubicBezTo>
                                <a:cubicBezTo>
                                  <a:pt x="2724920" y="2778699"/>
                                  <a:pt x="2686952" y="2740731"/>
                                  <a:pt x="2686952" y="2693896"/>
                                </a:cubicBezTo>
                                <a:cubicBezTo>
                                  <a:pt x="2686952" y="2647061"/>
                                  <a:pt x="2724920" y="2609093"/>
                                  <a:pt x="2771755" y="2609093"/>
                                </a:cubicBezTo>
                                <a:close/>
                                <a:moveTo>
                                  <a:pt x="2379477" y="2609093"/>
                                </a:moveTo>
                                <a:cubicBezTo>
                                  <a:pt x="2426312" y="2609093"/>
                                  <a:pt x="2464280" y="2647061"/>
                                  <a:pt x="2464280" y="2693896"/>
                                </a:cubicBezTo>
                                <a:cubicBezTo>
                                  <a:pt x="2464280" y="2740731"/>
                                  <a:pt x="2426312" y="2778699"/>
                                  <a:pt x="2379477" y="2778699"/>
                                </a:cubicBezTo>
                                <a:cubicBezTo>
                                  <a:pt x="2332642" y="2778699"/>
                                  <a:pt x="2294674" y="2740731"/>
                                  <a:pt x="2294674" y="2693896"/>
                                </a:cubicBezTo>
                                <a:cubicBezTo>
                                  <a:pt x="2294674" y="2647061"/>
                                  <a:pt x="2332642" y="2609093"/>
                                  <a:pt x="2379477" y="2609093"/>
                                </a:cubicBezTo>
                                <a:close/>
                                <a:moveTo>
                                  <a:pt x="1987198" y="2609093"/>
                                </a:moveTo>
                                <a:cubicBezTo>
                                  <a:pt x="2034033" y="2609093"/>
                                  <a:pt x="2072001" y="2647061"/>
                                  <a:pt x="2072001" y="2693896"/>
                                </a:cubicBezTo>
                                <a:cubicBezTo>
                                  <a:pt x="2072001" y="2740731"/>
                                  <a:pt x="2034033" y="2778699"/>
                                  <a:pt x="1987198" y="2778699"/>
                                </a:cubicBezTo>
                                <a:cubicBezTo>
                                  <a:pt x="1940363" y="2778699"/>
                                  <a:pt x="1902395" y="2740731"/>
                                  <a:pt x="1902395" y="2693896"/>
                                </a:cubicBezTo>
                                <a:cubicBezTo>
                                  <a:pt x="1902395" y="2647061"/>
                                  <a:pt x="1940363" y="2609093"/>
                                  <a:pt x="1987198" y="2609093"/>
                                </a:cubicBezTo>
                                <a:close/>
                                <a:moveTo>
                                  <a:pt x="1594920" y="2609093"/>
                                </a:moveTo>
                                <a:cubicBezTo>
                                  <a:pt x="1641754" y="2609093"/>
                                  <a:pt x="1679723" y="2647061"/>
                                  <a:pt x="1679723" y="2693896"/>
                                </a:cubicBezTo>
                                <a:cubicBezTo>
                                  <a:pt x="1679723" y="2740731"/>
                                  <a:pt x="1641754" y="2778699"/>
                                  <a:pt x="1594920" y="2778699"/>
                                </a:cubicBezTo>
                                <a:cubicBezTo>
                                  <a:pt x="1548085" y="2778699"/>
                                  <a:pt x="1510117" y="2740731"/>
                                  <a:pt x="1510117" y="2693896"/>
                                </a:cubicBezTo>
                                <a:cubicBezTo>
                                  <a:pt x="1510117" y="2647061"/>
                                  <a:pt x="1548085" y="2609093"/>
                                  <a:pt x="1594920" y="2609093"/>
                                </a:cubicBezTo>
                                <a:close/>
                                <a:moveTo>
                                  <a:pt x="1202643" y="2609093"/>
                                </a:moveTo>
                                <a:cubicBezTo>
                                  <a:pt x="1249478" y="2609093"/>
                                  <a:pt x="1287446" y="2647061"/>
                                  <a:pt x="1287446" y="2693896"/>
                                </a:cubicBezTo>
                                <a:cubicBezTo>
                                  <a:pt x="1287446" y="2740731"/>
                                  <a:pt x="1249478" y="2778699"/>
                                  <a:pt x="1202643" y="2778699"/>
                                </a:cubicBezTo>
                                <a:cubicBezTo>
                                  <a:pt x="1155808" y="2778699"/>
                                  <a:pt x="1117840" y="2740731"/>
                                  <a:pt x="1117840" y="2693896"/>
                                </a:cubicBezTo>
                                <a:cubicBezTo>
                                  <a:pt x="1117840" y="2647061"/>
                                  <a:pt x="1155808" y="2609093"/>
                                  <a:pt x="1202643" y="2609093"/>
                                </a:cubicBezTo>
                                <a:close/>
                                <a:moveTo>
                                  <a:pt x="810364" y="2609093"/>
                                </a:moveTo>
                                <a:cubicBezTo>
                                  <a:pt x="857199" y="2609093"/>
                                  <a:pt x="895168" y="2647061"/>
                                  <a:pt x="895168" y="2693896"/>
                                </a:cubicBezTo>
                                <a:cubicBezTo>
                                  <a:pt x="895168" y="2740731"/>
                                  <a:pt x="857199" y="2778699"/>
                                  <a:pt x="810364" y="2778699"/>
                                </a:cubicBezTo>
                                <a:cubicBezTo>
                                  <a:pt x="763530" y="2778699"/>
                                  <a:pt x="725562" y="2740731"/>
                                  <a:pt x="725562" y="2693896"/>
                                </a:cubicBezTo>
                                <a:cubicBezTo>
                                  <a:pt x="725562" y="2647061"/>
                                  <a:pt x="763530" y="2609093"/>
                                  <a:pt x="810364" y="2609093"/>
                                </a:cubicBezTo>
                                <a:close/>
                                <a:moveTo>
                                  <a:pt x="418087" y="2609093"/>
                                </a:moveTo>
                                <a:cubicBezTo>
                                  <a:pt x="464922" y="2609093"/>
                                  <a:pt x="502890" y="2647061"/>
                                  <a:pt x="502890" y="2693896"/>
                                </a:cubicBezTo>
                                <a:cubicBezTo>
                                  <a:pt x="502890" y="2740731"/>
                                  <a:pt x="464922" y="2778699"/>
                                  <a:pt x="418087" y="2778699"/>
                                </a:cubicBezTo>
                                <a:cubicBezTo>
                                  <a:pt x="371252" y="2778699"/>
                                  <a:pt x="333284" y="2740731"/>
                                  <a:pt x="333284" y="2693896"/>
                                </a:cubicBezTo>
                                <a:cubicBezTo>
                                  <a:pt x="333284" y="2647061"/>
                                  <a:pt x="371252" y="2609093"/>
                                  <a:pt x="418087" y="2609093"/>
                                </a:cubicBezTo>
                                <a:close/>
                                <a:moveTo>
                                  <a:pt x="25809" y="2609093"/>
                                </a:moveTo>
                                <a:cubicBezTo>
                                  <a:pt x="72645" y="2609093"/>
                                  <a:pt x="110613" y="2647061"/>
                                  <a:pt x="110613" y="2693896"/>
                                </a:cubicBezTo>
                                <a:cubicBezTo>
                                  <a:pt x="110613" y="2740731"/>
                                  <a:pt x="72645" y="2778699"/>
                                  <a:pt x="25809" y="2778699"/>
                                </a:cubicBezTo>
                                <a:lnTo>
                                  <a:pt x="0" y="2773489"/>
                                </a:lnTo>
                                <a:lnTo>
                                  <a:pt x="0" y="2614304"/>
                                </a:lnTo>
                                <a:close/>
                                <a:moveTo>
                                  <a:pt x="12027225" y="2383481"/>
                                </a:moveTo>
                                <a:cubicBezTo>
                                  <a:pt x="12074060" y="2383481"/>
                                  <a:pt x="12112028" y="2421449"/>
                                  <a:pt x="12112028" y="2468284"/>
                                </a:cubicBezTo>
                                <a:cubicBezTo>
                                  <a:pt x="12112028" y="2515119"/>
                                  <a:pt x="12074060" y="2553087"/>
                                  <a:pt x="12027225" y="2553087"/>
                                </a:cubicBezTo>
                                <a:cubicBezTo>
                                  <a:pt x="11980390" y="2553087"/>
                                  <a:pt x="11942422" y="2515119"/>
                                  <a:pt x="11942422" y="2468284"/>
                                </a:cubicBezTo>
                                <a:cubicBezTo>
                                  <a:pt x="11942422" y="2421449"/>
                                  <a:pt x="11980390" y="2383481"/>
                                  <a:pt x="12027225" y="2383481"/>
                                </a:cubicBezTo>
                                <a:close/>
                                <a:moveTo>
                                  <a:pt x="11634947" y="2383481"/>
                                </a:moveTo>
                                <a:cubicBezTo>
                                  <a:pt x="11681782" y="2383481"/>
                                  <a:pt x="11719750" y="2421449"/>
                                  <a:pt x="11719750" y="2468284"/>
                                </a:cubicBezTo>
                                <a:cubicBezTo>
                                  <a:pt x="11719750" y="2515119"/>
                                  <a:pt x="11681782" y="2553087"/>
                                  <a:pt x="11634947" y="2553087"/>
                                </a:cubicBezTo>
                                <a:cubicBezTo>
                                  <a:pt x="11588112" y="2553087"/>
                                  <a:pt x="11550144" y="2515119"/>
                                  <a:pt x="11550144" y="2468284"/>
                                </a:cubicBezTo>
                                <a:cubicBezTo>
                                  <a:pt x="11550144" y="2421449"/>
                                  <a:pt x="11588112" y="2383481"/>
                                  <a:pt x="11634947" y="2383481"/>
                                </a:cubicBezTo>
                                <a:close/>
                                <a:moveTo>
                                  <a:pt x="11242669" y="2383481"/>
                                </a:moveTo>
                                <a:cubicBezTo>
                                  <a:pt x="11289504" y="2383481"/>
                                  <a:pt x="11327472" y="2421449"/>
                                  <a:pt x="11327472" y="2468284"/>
                                </a:cubicBezTo>
                                <a:cubicBezTo>
                                  <a:pt x="11327472" y="2515119"/>
                                  <a:pt x="11289504" y="2553087"/>
                                  <a:pt x="11242669" y="2553087"/>
                                </a:cubicBezTo>
                                <a:cubicBezTo>
                                  <a:pt x="11195834" y="2553087"/>
                                  <a:pt x="11157866" y="2515119"/>
                                  <a:pt x="11157866" y="2468284"/>
                                </a:cubicBezTo>
                                <a:cubicBezTo>
                                  <a:pt x="11157866" y="2421449"/>
                                  <a:pt x="11195834" y="2383481"/>
                                  <a:pt x="11242669" y="2383481"/>
                                </a:cubicBezTo>
                                <a:close/>
                                <a:moveTo>
                                  <a:pt x="10850391" y="2383481"/>
                                </a:moveTo>
                                <a:cubicBezTo>
                                  <a:pt x="10897226" y="2383481"/>
                                  <a:pt x="10935194" y="2421449"/>
                                  <a:pt x="10935194" y="2468284"/>
                                </a:cubicBezTo>
                                <a:cubicBezTo>
                                  <a:pt x="10935194" y="2515119"/>
                                  <a:pt x="10897226" y="2553087"/>
                                  <a:pt x="10850391" y="2553087"/>
                                </a:cubicBezTo>
                                <a:cubicBezTo>
                                  <a:pt x="10803556" y="2553087"/>
                                  <a:pt x="10765588" y="2515119"/>
                                  <a:pt x="10765588" y="2468284"/>
                                </a:cubicBezTo>
                                <a:cubicBezTo>
                                  <a:pt x="10765588" y="2421449"/>
                                  <a:pt x="10803556" y="2383481"/>
                                  <a:pt x="10850391" y="2383481"/>
                                </a:cubicBezTo>
                                <a:close/>
                                <a:moveTo>
                                  <a:pt x="10458113" y="2383481"/>
                                </a:moveTo>
                                <a:cubicBezTo>
                                  <a:pt x="10504948" y="2383481"/>
                                  <a:pt x="10542916" y="2421449"/>
                                  <a:pt x="10542916" y="2468284"/>
                                </a:cubicBezTo>
                                <a:cubicBezTo>
                                  <a:pt x="10542916" y="2515119"/>
                                  <a:pt x="10504948" y="2553087"/>
                                  <a:pt x="10458113" y="2553087"/>
                                </a:cubicBezTo>
                                <a:cubicBezTo>
                                  <a:pt x="10411278" y="2553087"/>
                                  <a:pt x="10373310" y="2515119"/>
                                  <a:pt x="10373310" y="2468284"/>
                                </a:cubicBezTo>
                                <a:cubicBezTo>
                                  <a:pt x="10373310" y="2421449"/>
                                  <a:pt x="10411278" y="2383481"/>
                                  <a:pt x="10458113" y="2383481"/>
                                </a:cubicBezTo>
                                <a:close/>
                                <a:moveTo>
                                  <a:pt x="10065835" y="2383481"/>
                                </a:moveTo>
                                <a:cubicBezTo>
                                  <a:pt x="10112670" y="2383481"/>
                                  <a:pt x="10150638" y="2421449"/>
                                  <a:pt x="10150638" y="2468284"/>
                                </a:cubicBezTo>
                                <a:cubicBezTo>
                                  <a:pt x="10150638" y="2515119"/>
                                  <a:pt x="10112670" y="2553087"/>
                                  <a:pt x="10065835" y="2553087"/>
                                </a:cubicBezTo>
                                <a:cubicBezTo>
                                  <a:pt x="10019000" y="2553087"/>
                                  <a:pt x="9981032" y="2515119"/>
                                  <a:pt x="9981032" y="2468284"/>
                                </a:cubicBezTo>
                                <a:cubicBezTo>
                                  <a:pt x="9981032" y="2421449"/>
                                  <a:pt x="10019000" y="2383481"/>
                                  <a:pt x="10065835" y="2383481"/>
                                </a:cubicBezTo>
                                <a:close/>
                                <a:moveTo>
                                  <a:pt x="9673557" y="2383481"/>
                                </a:moveTo>
                                <a:cubicBezTo>
                                  <a:pt x="9720392" y="2383481"/>
                                  <a:pt x="9758360" y="2421449"/>
                                  <a:pt x="9758360" y="2468284"/>
                                </a:cubicBezTo>
                                <a:cubicBezTo>
                                  <a:pt x="9758360" y="2515119"/>
                                  <a:pt x="9720392" y="2553087"/>
                                  <a:pt x="9673557" y="2553087"/>
                                </a:cubicBezTo>
                                <a:cubicBezTo>
                                  <a:pt x="9626722" y="2553087"/>
                                  <a:pt x="9588754" y="2515119"/>
                                  <a:pt x="9588754" y="2468284"/>
                                </a:cubicBezTo>
                                <a:cubicBezTo>
                                  <a:pt x="9588754" y="2421449"/>
                                  <a:pt x="9626722" y="2383481"/>
                                  <a:pt x="9673557" y="2383481"/>
                                </a:cubicBezTo>
                                <a:close/>
                                <a:moveTo>
                                  <a:pt x="9281279" y="2383481"/>
                                </a:moveTo>
                                <a:cubicBezTo>
                                  <a:pt x="9328114" y="2383481"/>
                                  <a:pt x="9366082" y="2421449"/>
                                  <a:pt x="9366082" y="2468284"/>
                                </a:cubicBezTo>
                                <a:cubicBezTo>
                                  <a:pt x="9366082" y="2515119"/>
                                  <a:pt x="9328114" y="2553087"/>
                                  <a:pt x="9281279" y="2553087"/>
                                </a:cubicBezTo>
                                <a:cubicBezTo>
                                  <a:pt x="9234444" y="2553087"/>
                                  <a:pt x="9196476" y="2515119"/>
                                  <a:pt x="9196476" y="2468284"/>
                                </a:cubicBezTo>
                                <a:cubicBezTo>
                                  <a:pt x="9196476" y="2421449"/>
                                  <a:pt x="9234444" y="2383481"/>
                                  <a:pt x="9281279" y="2383481"/>
                                </a:cubicBezTo>
                                <a:close/>
                                <a:moveTo>
                                  <a:pt x="8889001" y="2383481"/>
                                </a:moveTo>
                                <a:cubicBezTo>
                                  <a:pt x="8935836" y="2383481"/>
                                  <a:pt x="8973804" y="2421449"/>
                                  <a:pt x="8973804" y="2468284"/>
                                </a:cubicBezTo>
                                <a:cubicBezTo>
                                  <a:pt x="8973804" y="2515119"/>
                                  <a:pt x="8935836" y="2553087"/>
                                  <a:pt x="8889001" y="2553087"/>
                                </a:cubicBezTo>
                                <a:cubicBezTo>
                                  <a:pt x="8842166" y="2553087"/>
                                  <a:pt x="8804198" y="2515119"/>
                                  <a:pt x="8804198" y="2468284"/>
                                </a:cubicBezTo>
                                <a:cubicBezTo>
                                  <a:pt x="8804198" y="2421449"/>
                                  <a:pt x="8842166" y="2383481"/>
                                  <a:pt x="8889001" y="2383481"/>
                                </a:cubicBezTo>
                                <a:close/>
                                <a:moveTo>
                                  <a:pt x="8496723" y="2383481"/>
                                </a:moveTo>
                                <a:cubicBezTo>
                                  <a:pt x="8543558" y="2383481"/>
                                  <a:pt x="8581526" y="2421449"/>
                                  <a:pt x="8581526" y="2468284"/>
                                </a:cubicBezTo>
                                <a:cubicBezTo>
                                  <a:pt x="8581526" y="2515119"/>
                                  <a:pt x="8543558" y="2553087"/>
                                  <a:pt x="8496723" y="2553087"/>
                                </a:cubicBezTo>
                                <a:cubicBezTo>
                                  <a:pt x="8449888" y="2553087"/>
                                  <a:pt x="8411920" y="2515119"/>
                                  <a:pt x="8411920" y="2468284"/>
                                </a:cubicBezTo>
                                <a:cubicBezTo>
                                  <a:pt x="8411920" y="2421449"/>
                                  <a:pt x="8449888" y="2383481"/>
                                  <a:pt x="8496723" y="2383481"/>
                                </a:cubicBezTo>
                                <a:close/>
                                <a:moveTo>
                                  <a:pt x="8104445" y="2383481"/>
                                </a:moveTo>
                                <a:cubicBezTo>
                                  <a:pt x="8151280" y="2383481"/>
                                  <a:pt x="8189248" y="2421449"/>
                                  <a:pt x="8189248" y="2468284"/>
                                </a:cubicBezTo>
                                <a:cubicBezTo>
                                  <a:pt x="8189248" y="2515119"/>
                                  <a:pt x="8151280" y="2553087"/>
                                  <a:pt x="8104445" y="2553087"/>
                                </a:cubicBezTo>
                                <a:cubicBezTo>
                                  <a:pt x="8057610" y="2553087"/>
                                  <a:pt x="8019642" y="2515119"/>
                                  <a:pt x="8019642" y="2468284"/>
                                </a:cubicBezTo>
                                <a:cubicBezTo>
                                  <a:pt x="8019642" y="2421449"/>
                                  <a:pt x="8057610" y="2383481"/>
                                  <a:pt x="8104445" y="2383481"/>
                                </a:cubicBezTo>
                                <a:close/>
                                <a:moveTo>
                                  <a:pt x="7712167" y="2383481"/>
                                </a:moveTo>
                                <a:cubicBezTo>
                                  <a:pt x="7759002" y="2383481"/>
                                  <a:pt x="7796970" y="2421449"/>
                                  <a:pt x="7796970" y="2468284"/>
                                </a:cubicBezTo>
                                <a:cubicBezTo>
                                  <a:pt x="7796970" y="2515119"/>
                                  <a:pt x="7759002" y="2553087"/>
                                  <a:pt x="7712167" y="2553087"/>
                                </a:cubicBezTo>
                                <a:cubicBezTo>
                                  <a:pt x="7665332" y="2553087"/>
                                  <a:pt x="7627364" y="2515119"/>
                                  <a:pt x="7627364" y="2468284"/>
                                </a:cubicBezTo>
                                <a:cubicBezTo>
                                  <a:pt x="7627364" y="2421449"/>
                                  <a:pt x="7665332" y="2383481"/>
                                  <a:pt x="7712167" y="2383481"/>
                                </a:cubicBezTo>
                                <a:close/>
                                <a:moveTo>
                                  <a:pt x="7319889" y="2383481"/>
                                </a:moveTo>
                                <a:cubicBezTo>
                                  <a:pt x="7366724" y="2383481"/>
                                  <a:pt x="7404692" y="2421449"/>
                                  <a:pt x="7404692" y="2468284"/>
                                </a:cubicBezTo>
                                <a:cubicBezTo>
                                  <a:pt x="7404692" y="2515119"/>
                                  <a:pt x="7366724" y="2553087"/>
                                  <a:pt x="7319889" y="2553087"/>
                                </a:cubicBezTo>
                                <a:cubicBezTo>
                                  <a:pt x="7273054" y="2553087"/>
                                  <a:pt x="7235086" y="2515119"/>
                                  <a:pt x="7235086" y="2468284"/>
                                </a:cubicBezTo>
                                <a:cubicBezTo>
                                  <a:pt x="7235086" y="2421449"/>
                                  <a:pt x="7273054" y="2383481"/>
                                  <a:pt x="7319889" y="2383481"/>
                                </a:cubicBezTo>
                                <a:close/>
                                <a:moveTo>
                                  <a:pt x="6927611" y="2383481"/>
                                </a:moveTo>
                                <a:cubicBezTo>
                                  <a:pt x="6974446" y="2383481"/>
                                  <a:pt x="7012414" y="2421449"/>
                                  <a:pt x="7012414" y="2468284"/>
                                </a:cubicBezTo>
                                <a:cubicBezTo>
                                  <a:pt x="7012414" y="2515119"/>
                                  <a:pt x="6974446" y="2553087"/>
                                  <a:pt x="6927611" y="2553087"/>
                                </a:cubicBezTo>
                                <a:cubicBezTo>
                                  <a:pt x="6880776" y="2553087"/>
                                  <a:pt x="6842808" y="2515119"/>
                                  <a:pt x="6842808" y="2468284"/>
                                </a:cubicBezTo>
                                <a:cubicBezTo>
                                  <a:pt x="6842808" y="2421449"/>
                                  <a:pt x="6880776" y="2383481"/>
                                  <a:pt x="6927611" y="2383481"/>
                                </a:cubicBezTo>
                                <a:close/>
                                <a:moveTo>
                                  <a:pt x="6535333" y="2383481"/>
                                </a:moveTo>
                                <a:cubicBezTo>
                                  <a:pt x="6582168" y="2383481"/>
                                  <a:pt x="6620137" y="2421449"/>
                                  <a:pt x="6620137" y="2468284"/>
                                </a:cubicBezTo>
                                <a:cubicBezTo>
                                  <a:pt x="6620137" y="2515119"/>
                                  <a:pt x="6582168" y="2553087"/>
                                  <a:pt x="6535333" y="2553087"/>
                                </a:cubicBezTo>
                                <a:cubicBezTo>
                                  <a:pt x="6488498" y="2553087"/>
                                  <a:pt x="6450530" y="2515119"/>
                                  <a:pt x="6450530" y="2468284"/>
                                </a:cubicBezTo>
                                <a:cubicBezTo>
                                  <a:pt x="6450530" y="2421449"/>
                                  <a:pt x="6488498" y="2383481"/>
                                  <a:pt x="6535333" y="2383481"/>
                                </a:cubicBezTo>
                                <a:close/>
                                <a:moveTo>
                                  <a:pt x="6143055" y="2383481"/>
                                </a:moveTo>
                                <a:cubicBezTo>
                                  <a:pt x="6189890" y="2383481"/>
                                  <a:pt x="6227858" y="2421449"/>
                                  <a:pt x="6227858" y="2468284"/>
                                </a:cubicBezTo>
                                <a:cubicBezTo>
                                  <a:pt x="6227858" y="2515119"/>
                                  <a:pt x="6189890" y="2553087"/>
                                  <a:pt x="6143055" y="2553087"/>
                                </a:cubicBezTo>
                                <a:cubicBezTo>
                                  <a:pt x="6096222" y="2553087"/>
                                  <a:pt x="6058253" y="2515119"/>
                                  <a:pt x="6058253" y="2468284"/>
                                </a:cubicBezTo>
                                <a:cubicBezTo>
                                  <a:pt x="6058253" y="2421449"/>
                                  <a:pt x="6096222" y="2383481"/>
                                  <a:pt x="6143055" y="2383481"/>
                                </a:cubicBezTo>
                                <a:close/>
                                <a:moveTo>
                                  <a:pt x="5750778" y="2383481"/>
                                </a:moveTo>
                                <a:cubicBezTo>
                                  <a:pt x="5797614" y="2383481"/>
                                  <a:pt x="5835582" y="2421449"/>
                                  <a:pt x="5835582" y="2468284"/>
                                </a:cubicBezTo>
                                <a:cubicBezTo>
                                  <a:pt x="5835582" y="2515119"/>
                                  <a:pt x="5797614" y="2553087"/>
                                  <a:pt x="5750778" y="2553087"/>
                                </a:cubicBezTo>
                                <a:cubicBezTo>
                                  <a:pt x="5703946" y="2553087"/>
                                  <a:pt x="5665978" y="2515119"/>
                                  <a:pt x="5665978" y="2468284"/>
                                </a:cubicBezTo>
                                <a:cubicBezTo>
                                  <a:pt x="5665978" y="2421449"/>
                                  <a:pt x="5703946" y="2383481"/>
                                  <a:pt x="5750778" y="2383481"/>
                                </a:cubicBezTo>
                                <a:close/>
                                <a:moveTo>
                                  <a:pt x="5358503" y="2383481"/>
                                </a:moveTo>
                                <a:cubicBezTo>
                                  <a:pt x="5405336" y="2383481"/>
                                  <a:pt x="5443303" y="2421449"/>
                                  <a:pt x="5443303" y="2468284"/>
                                </a:cubicBezTo>
                                <a:cubicBezTo>
                                  <a:pt x="5443303" y="2515119"/>
                                  <a:pt x="5405336" y="2553087"/>
                                  <a:pt x="5358503" y="2553087"/>
                                </a:cubicBezTo>
                                <a:cubicBezTo>
                                  <a:pt x="5311667" y="2553087"/>
                                  <a:pt x="5273698" y="2515119"/>
                                  <a:pt x="5273698" y="2468284"/>
                                </a:cubicBezTo>
                                <a:cubicBezTo>
                                  <a:pt x="5273698" y="2421449"/>
                                  <a:pt x="5311667" y="2383481"/>
                                  <a:pt x="5358503" y="2383481"/>
                                </a:cubicBezTo>
                                <a:close/>
                                <a:moveTo>
                                  <a:pt x="4966223" y="2383481"/>
                                </a:moveTo>
                                <a:cubicBezTo>
                                  <a:pt x="5013058" y="2383481"/>
                                  <a:pt x="5051027" y="2421449"/>
                                  <a:pt x="5051027" y="2468284"/>
                                </a:cubicBezTo>
                                <a:cubicBezTo>
                                  <a:pt x="5051027" y="2515119"/>
                                  <a:pt x="5013058" y="2553087"/>
                                  <a:pt x="4966223" y="2553087"/>
                                </a:cubicBezTo>
                                <a:cubicBezTo>
                                  <a:pt x="4919388" y="2553087"/>
                                  <a:pt x="4881419" y="2515119"/>
                                  <a:pt x="4881419" y="2468284"/>
                                </a:cubicBezTo>
                                <a:cubicBezTo>
                                  <a:pt x="4881419" y="2421449"/>
                                  <a:pt x="4919388" y="2383481"/>
                                  <a:pt x="4966223" y="2383481"/>
                                </a:cubicBezTo>
                                <a:close/>
                                <a:moveTo>
                                  <a:pt x="4573945" y="2383481"/>
                                </a:moveTo>
                                <a:cubicBezTo>
                                  <a:pt x="4620779" y="2383481"/>
                                  <a:pt x="4658747" y="2421449"/>
                                  <a:pt x="4658747" y="2468284"/>
                                </a:cubicBezTo>
                                <a:cubicBezTo>
                                  <a:pt x="4658747" y="2515119"/>
                                  <a:pt x="4620779" y="2553087"/>
                                  <a:pt x="4573945" y="2553087"/>
                                </a:cubicBezTo>
                                <a:cubicBezTo>
                                  <a:pt x="4527111" y="2553087"/>
                                  <a:pt x="4489144" y="2515119"/>
                                  <a:pt x="4489144" y="2468284"/>
                                </a:cubicBezTo>
                                <a:cubicBezTo>
                                  <a:pt x="4489144" y="2421449"/>
                                  <a:pt x="4527111" y="2383481"/>
                                  <a:pt x="4573945" y="2383481"/>
                                </a:cubicBezTo>
                                <a:close/>
                                <a:moveTo>
                                  <a:pt x="4181666" y="2383481"/>
                                </a:moveTo>
                                <a:cubicBezTo>
                                  <a:pt x="4228502" y="2383481"/>
                                  <a:pt x="4266470" y="2421449"/>
                                  <a:pt x="4266470" y="2468284"/>
                                </a:cubicBezTo>
                                <a:cubicBezTo>
                                  <a:pt x="4266470" y="2515119"/>
                                  <a:pt x="4228502" y="2553087"/>
                                  <a:pt x="4181666" y="2553087"/>
                                </a:cubicBezTo>
                                <a:cubicBezTo>
                                  <a:pt x="4134834" y="2553087"/>
                                  <a:pt x="4096865" y="2515119"/>
                                  <a:pt x="4096865" y="2468284"/>
                                </a:cubicBezTo>
                                <a:cubicBezTo>
                                  <a:pt x="4096865" y="2421449"/>
                                  <a:pt x="4134834" y="2383481"/>
                                  <a:pt x="4181666" y="2383481"/>
                                </a:cubicBezTo>
                                <a:close/>
                                <a:moveTo>
                                  <a:pt x="3789391" y="2383481"/>
                                </a:moveTo>
                                <a:cubicBezTo>
                                  <a:pt x="3836225" y="2383481"/>
                                  <a:pt x="3874194" y="2421449"/>
                                  <a:pt x="3874194" y="2468284"/>
                                </a:cubicBezTo>
                                <a:cubicBezTo>
                                  <a:pt x="3874194" y="2515119"/>
                                  <a:pt x="3836225" y="2553087"/>
                                  <a:pt x="3789391" y="2553087"/>
                                </a:cubicBezTo>
                                <a:cubicBezTo>
                                  <a:pt x="3742556" y="2553087"/>
                                  <a:pt x="3704588" y="2515119"/>
                                  <a:pt x="3704588" y="2468284"/>
                                </a:cubicBezTo>
                                <a:cubicBezTo>
                                  <a:pt x="3704588" y="2421449"/>
                                  <a:pt x="3742556" y="2383481"/>
                                  <a:pt x="3789391" y="2383481"/>
                                </a:cubicBezTo>
                                <a:close/>
                                <a:moveTo>
                                  <a:pt x="3397112" y="2383481"/>
                                </a:moveTo>
                                <a:cubicBezTo>
                                  <a:pt x="3443948" y="2383481"/>
                                  <a:pt x="3481916" y="2421449"/>
                                  <a:pt x="3481916" y="2468284"/>
                                </a:cubicBezTo>
                                <a:cubicBezTo>
                                  <a:pt x="3481916" y="2515119"/>
                                  <a:pt x="3443948" y="2553087"/>
                                  <a:pt x="3397112" y="2553087"/>
                                </a:cubicBezTo>
                                <a:cubicBezTo>
                                  <a:pt x="3350278" y="2553087"/>
                                  <a:pt x="3312309" y="2515119"/>
                                  <a:pt x="3312309" y="2468284"/>
                                </a:cubicBezTo>
                                <a:cubicBezTo>
                                  <a:pt x="3312309" y="2421449"/>
                                  <a:pt x="3350278" y="2383481"/>
                                  <a:pt x="3397112" y="2383481"/>
                                </a:cubicBezTo>
                                <a:close/>
                                <a:moveTo>
                                  <a:pt x="3004835" y="2383481"/>
                                </a:moveTo>
                                <a:cubicBezTo>
                                  <a:pt x="3051669" y="2383481"/>
                                  <a:pt x="3089638" y="2421449"/>
                                  <a:pt x="3089638" y="2468284"/>
                                </a:cubicBezTo>
                                <a:cubicBezTo>
                                  <a:pt x="3089638" y="2515119"/>
                                  <a:pt x="3051669" y="2553087"/>
                                  <a:pt x="3004835" y="2553087"/>
                                </a:cubicBezTo>
                                <a:cubicBezTo>
                                  <a:pt x="2957999" y="2553087"/>
                                  <a:pt x="2920031" y="2515119"/>
                                  <a:pt x="2920031" y="2468284"/>
                                </a:cubicBezTo>
                                <a:cubicBezTo>
                                  <a:pt x="2920031" y="2421449"/>
                                  <a:pt x="2957999" y="2383481"/>
                                  <a:pt x="3004835" y="2383481"/>
                                </a:cubicBezTo>
                                <a:close/>
                                <a:moveTo>
                                  <a:pt x="2612557" y="2383481"/>
                                </a:moveTo>
                                <a:cubicBezTo>
                                  <a:pt x="2659392" y="2383481"/>
                                  <a:pt x="2697360" y="2421449"/>
                                  <a:pt x="2697360" y="2468284"/>
                                </a:cubicBezTo>
                                <a:cubicBezTo>
                                  <a:pt x="2697360" y="2515119"/>
                                  <a:pt x="2659392" y="2553087"/>
                                  <a:pt x="2612557" y="2553087"/>
                                </a:cubicBezTo>
                                <a:cubicBezTo>
                                  <a:pt x="2565721" y="2553087"/>
                                  <a:pt x="2527753" y="2515119"/>
                                  <a:pt x="2527753" y="2468284"/>
                                </a:cubicBezTo>
                                <a:cubicBezTo>
                                  <a:pt x="2527753" y="2421449"/>
                                  <a:pt x="2565721" y="2383481"/>
                                  <a:pt x="2612557" y="2383481"/>
                                </a:cubicBezTo>
                                <a:close/>
                                <a:moveTo>
                                  <a:pt x="2220278" y="2383481"/>
                                </a:moveTo>
                                <a:cubicBezTo>
                                  <a:pt x="2267113" y="2383481"/>
                                  <a:pt x="2305081" y="2421449"/>
                                  <a:pt x="2305081" y="2468284"/>
                                </a:cubicBezTo>
                                <a:cubicBezTo>
                                  <a:pt x="2305081" y="2515119"/>
                                  <a:pt x="2267113" y="2553087"/>
                                  <a:pt x="2220278" y="2553087"/>
                                </a:cubicBezTo>
                                <a:cubicBezTo>
                                  <a:pt x="2173443" y="2553087"/>
                                  <a:pt x="2135475" y="2515119"/>
                                  <a:pt x="2135475" y="2468284"/>
                                </a:cubicBezTo>
                                <a:cubicBezTo>
                                  <a:pt x="2135475" y="2421449"/>
                                  <a:pt x="2173443" y="2383481"/>
                                  <a:pt x="2220278" y="2383481"/>
                                </a:cubicBezTo>
                                <a:close/>
                                <a:moveTo>
                                  <a:pt x="1828001" y="2383481"/>
                                </a:moveTo>
                                <a:cubicBezTo>
                                  <a:pt x="1874836" y="2383481"/>
                                  <a:pt x="1912804" y="2421449"/>
                                  <a:pt x="1912804" y="2468284"/>
                                </a:cubicBezTo>
                                <a:cubicBezTo>
                                  <a:pt x="1912804" y="2515119"/>
                                  <a:pt x="1874836" y="2553087"/>
                                  <a:pt x="1828001" y="2553087"/>
                                </a:cubicBezTo>
                                <a:cubicBezTo>
                                  <a:pt x="1781166" y="2553087"/>
                                  <a:pt x="1743198" y="2515119"/>
                                  <a:pt x="1743198" y="2468284"/>
                                </a:cubicBezTo>
                                <a:cubicBezTo>
                                  <a:pt x="1743198" y="2421449"/>
                                  <a:pt x="1781166" y="2383481"/>
                                  <a:pt x="1828001" y="2383481"/>
                                </a:cubicBezTo>
                                <a:close/>
                                <a:moveTo>
                                  <a:pt x="1435723" y="2383481"/>
                                </a:moveTo>
                                <a:cubicBezTo>
                                  <a:pt x="1482558" y="2383481"/>
                                  <a:pt x="1520526" y="2421449"/>
                                  <a:pt x="1520526" y="2468284"/>
                                </a:cubicBezTo>
                                <a:cubicBezTo>
                                  <a:pt x="1520526" y="2515119"/>
                                  <a:pt x="1482558" y="2553087"/>
                                  <a:pt x="1435723" y="2553087"/>
                                </a:cubicBezTo>
                                <a:cubicBezTo>
                                  <a:pt x="1388888" y="2553087"/>
                                  <a:pt x="1350920" y="2515119"/>
                                  <a:pt x="1350920" y="2468284"/>
                                </a:cubicBezTo>
                                <a:cubicBezTo>
                                  <a:pt x="1350920" y="2421449"/>
                                  <a:pt x="1388888" y="2383481"/>
                                  <a:pt x="1435723" y="2383481"/>
                                </a:cubicBezTo>
                                <a:close/>
                                <a:moveTo>
                                  <a:pt x="1043445" y="2383481"/>
                                </a:moveTo>
                                <a:cubicBezTo>
                                  <a:pt x="1090280" y="2383481"/>
                                  <a:pt x="1128248" y="2421449"/>
                                  <a:pt x="1128248" y="2468284"/>
                                </a:cubicBezTo>
                                <a:cubicBezTo>
                                  <a:pt x="1128248" y="2515119"/>
                                  <a:pt x="1090280" y="2553087"/>
                                  <a:pt x="1043445" y="2553087"/>
                                </a:cubicBezTo>
                                <a:cubicBezTo>
                                  <a:pt x="996610" y="2553087"/>
                                  <a:pt x="958642" y="2515119"/>
                                  <a:pt x="958642" y="2468284"/>
                                </a:cubicBezTo>
                                <a:cubicBezTo>
                                  <a:pt x="958642" y="2421449"/>
                                  <a:pt x="996610" y="2383481"/>
                                  <a:pt x="1043445" y="2383481"/>
                                </a:cubicBezTo>
                                <a:close/>
                                <a:moveTo>
                                  <a:pt x="651167" y="2383481"/>
                                </a:moveTo>
                                <a:cubicBezTo>
                                  <a:pt x="698002" y="2383481"/>
                                  <a:pt x="735970" y="2421449"/>
                                  <a:pt x="735970" y="2468284"/>
                                </a:cubicBezTo>
                                <a:cubicBezTo>
                                  <a:pt x="735970" y="2515119"/>
                                  <a:pt x="698002" y="2553087"/>
                                  <a:pt x="651167" y="2553087"/>
                                </a:cubicBezTo>
                                <a:cubicBezTo>
                                  <a:pt x="604332" y="2553087"/>
                                  <a:pt x="566364" y="2515119"/>
                                  <a:pt x="566364" y="2468284"/>
                                </a:cubicBezTo>
                                <a:cubicBezTo>
                                  <a:pt x="566364" y="2421449"/>
                                  <a:pt x="604332" y="2383481"/>
                                  <a:pt x="651167" y="2383481"/>
                                </a:cubicBezTo>
                                <a:close/>
                                <a:moveTo>
                                  <a:pt x="258889" y="2383481"/>
                                </a:moveTo>
                                <a:cubicBezTo>
                                  <a:pt x="305724" y="2383481"/>
                                  <a:pt x="343692" y="2421449"/>
                                  <a:pt x="343692" y="2468284"/>
                                </a:cubicBezTo>
                                <a:cubicBezTo>
                                  <a:pt x="343692" y="2515119"/>
                                  <a:pt x="305724" y="2553087"/>
                                  <a:pt x="258889" y="2553087"/>
                                </a:cubicBezTo>
                                <a:cubicBezTo>
                                  <a:pt x="212054" y="2553087"/>
                                  <a:pt x="174086" y="2515119"/>
                                  <a:pt x="174086" y="2468284"/>
                                </a:cubicBezTo>
                                <a:cubicBezTo>
                                  <a:pt x="174086" y="2421449"/>
                                  <a:pt x="212054" y="2383481"/>
                                  <a:pt x="258889" y="2383481"/>
                                </a:cubicBezTo>
                                <a:close/>
                                <a:moveTo>
                                  <a:pt x="12191632" y="2157869"/>
                                </a:moveTo>
                                <a:lnTo>
                                  <a:pt x="12192000" y="2157944"/>
                                </a:lnTo>
                                <a:lnTo>
                                  <a:pt x="12192000" y="2327401"/>
                                </a:lnTo>
                                <a:lnTo>
                                  <a:pt x="12191632" y="2327475"/>
                                </a:lnTo>
                                <a:cubicBezTo>
                                  <a:pt x="12144797" y="2327475"/>
                                  <a:pt x="12106829" y="2289507"/>
                                  <a:pt x="12106829" y="2242672"/>
                                </a:cubicBezTo>
                                <a:cubicBezTo>
                                  <a:pt x="12106829" y="2195837"/>
                                  <a:pt x="12144797" y="2157869"/>
                                  <a:pt x="12191632" y="2157869"/>
                                </a:cubicBezTo>
                                <a:close/>
                                <a:moveTo>
                                  <a:pt x="11799349" y="2157869"/>
                                </a:moveTo>
                                <a:cubicBezTo>
                                  <a:pt x="11846184" y="2157869"/>
                                  <a:pt x="11884152" y="2195837"/>
                                  <a:pt x="11884152" y="2242672"/>
                                </a:cubicBezTo>
                                <a:cubicBezTo>
                                  <a:pt x="11884152" y="2289507"/>
                                  <a:pt x="11846184" y="2327475"/>
                                  <a:pt x="11799349" y="2327475"/>
                                </a:cubicBezTo>
                                <a:cubicBezTo>
                                  <a:pt x="11752514" y="2327475"/>
                                  <a:pt x="11714546" y="2289507"/>
                                  <a:pt x="11714546" y="2242672"/>
                                </a:cubicBezTo>
                                <a:cubicBezTo>
                                  <a:pt x="11714546" y="2195837"/>
                                  <a:pt x="11752514" y="2157869"/>
                                  <a:pt x="11799349" y="2157869"/>
                                </a:cubicBezTo>
                                <a:close/>
                                <a:moveTo>
                                  <a:pt x="11407071" y="2157869"/>
                                </a:moveTo>
                                <a:cubicBezTo>
                                  <a:pt x="11453906" y="2157869"/>
                                  <a:pt x="11491874" y="2195837"/>
                                  <a:pt x="11491874" y="2242672"/>
                                </a:cubicBezTo>
                                <a:cubicBezTo>
                                  <a:pt x="11491874" y="2289507"/>
                                  <a:pt x="11453906" y="2327475"/>
                                  <a:pt x="11407071" y="2327475"/>
                                </a:cubicBezTo>
                                <a:cubicBezTo>
                                  <a:pt x="11360236" y="2327475"/>
                                  <a:pt x="11322268" y="2289507"/>
                                  <a:pt x="11322268" y="2242672"/>
                                </a:cubicBezTo>
                                <a:cubicBezTo>
                                  <a:pt x="11322268" y="2195837"/>
                                  <a:pt x="11360236" y="2157869"/>
                                  <a:pt x="11407071" y="2157869"/>
                                </a:cubicBezTo>
                                <a:close/>
                                <a:moveTo>
                                  <a:pt x="11014793" y="2157869"/>
                                </a:moveTo>
                                <a:cubicBezTo>
                                  <a:pt x="11061628" y="2157869"/>
                                  <a:pt x="11099596" y="2195837"/>
                                  <a:pt x="11099596" y="2242672"/>
                                </a:cubicBezTo>
                                <a:cubicBezTo>
                                  <a:pt x="11099596" y="2289507"/>
                                  <a:pt x="11061628" y="2327475"/>
                                  <a:pt x="11014793" y="2327475"/>
                                </a:cubicBezTo>
                                <a:cubicBezTo>
                                  <a:pt x="10967958" y="2327475"/>
                                  <a:pt x="10929990" y="2289507"/>
                                  <a:pt x="10929990" y="2242672"/>
                                </a:cubicBezTo>
                                <a:cubicBezTo>
                                  <a:pt x="10929990" y="2195837"/>
                                  <a:pt x="10967958" y="2157869"/>
                                  <a:pt x="11014793" y="2157869"/>
                                </a:cubicBezTo>
                                <a:close/>
                                <a:moveTo>
                                  <a:pt x="10622515" y="2157869"/>
                                </a:moveTo>
                                <a:cubicBezTo>
                                  <a:pt x="10669350" y="2157869"/>
                                  <a:pt x="10707318" y="2195837"/>
                                  <a:pt x="10707318" y="2242672"/>
                                </a:cubicBezTo>
                                <a:cubicBezTo>
                                  <a:pt x="10707318" y="2289507"/>
                                  <a:pt x="10669350" y="2327475"/>
                                  <a:pt x="10622515" y="2327475"/>
                                </a:cubicBezTo>
                                <a:cubicBezTo>
                                  <a:pt x="10575680" y="2327475"/>
                                  <a:pt x="10537712" y="2289507"/>
                                  <a:pt x="10537712" y="2242672"/>
                                </a:cubicBezTo>
                                <a:cubicBezTo>
                                  <a:pt x="10537712" y="2195837"/>
                                  <a:pt x="10575680" y="2157869"/>
                                  <a:pt x="10622515" y="2157869"/>
                                </a:cubicBezTo>
                                <a:close/>
                                <a:moveTo>
                                  <a:pt x="10230237" y="2157869"/>
                                </a:moveTo>
                                <a:cubicBezTo>
                                  <a:pt x="10277072" y="2157869"/>
                                  <a:pt x="10315040" y="2195837"/>
                                  <a:pt x="10315040" y="2242672"/>
                                </a:cubicBezTo>
                                <a:cubicBezTo>
                                  <a:pt x="10315040" y="2289507"/>
                                  <a:pt x="10277072" y="2327475"/>
                                  <a:pt x="10230237" y="2327475"/>
                                </a:cubicBezTo>
                                <a:cubicBezTo>
                                  <a:pt x="10183402" y="2327475"/>
                                  <a:pt x="10145434" y="2289507"/>
                                  <a:pt x="10145434" y="2242672"/>
                                </a:cubicBezTo>
                                <a:cubicBezTo>
                                  <a:pt x="10145434" y="2195837"/>
                                  <a:pt x="10183402" y="2157869"/>
                                  <a:pt x="10230237" y="2157869"/>
                                </a:cubicBezTo>
                                <a:close/>
                                <a:moveTo>
                                  <a:pt x="9837959" y="2157869"/>
                                </a:moveTo>
                                <a:cubicBezTo>
                                  <a:pt x="9884794" y="2157869"/>
                                  <a:pt x="9922762" y="2195837"/>
                                  <a:pt x="9922762" y="2242672"/>
                                </a:cubicBezTo>
                                <a:cubicBezTo>
                                  <a:pt x="9922762" y="2289507"/>
                                  <a:pt x="9884794" y="2327475"/>
                                  <a:pt x="9837959" y="2327475"/>
                                </a:cubicBezTo>
                                <a:cubicBezTo>
                                  <a:pt x="9791124" y="2327475"/>
                                  <a:pt x="9753156" y="2289507"/>
                                  <a:pt x="9753156" y="2242672"/>
                                </a:cubicBezTo>
                                <a:cubicBezTo>
                                  <a:pt x="9753156" y="2195837"/>
                                  <a:pt x="9791124" y="2157869"/>
                                  <a:pt x="9837959" y="2157869"/>
                                </a:cubicBezTo>
                                <a:close/>
                                <a:moveTo>
                                  <a:pt x="9445681" y="2157869"/>
                                </a:moveTo>
                                <a:cubicBezTo>
                                  <a:pt x="9492516" y="2157869"/>
                                  <a:pt x="9530484" y="2195837"/>
                                  <a:pt x="9530484" y="2242672"/>
                                </a:cubicBezTo>
                                <a:cubicBezTo>
                                  <a:pt x="9530484" y="2289507"/>
                                  <a:pt x="9492516" y="2327475"/>
                                  <a:pt x="9445681" y="2327475"/>
                                </a:cubicBezTo>
                                <a:cubicBezTo>
                                  <a:pt x="9398846" y="2327475"/>
                                  <a:pt x="9360878" y="2289507"/>
                                  <a:pt x="9360878" y="2242672"/>
                                </a:cubicBezTo>
                                <a:cubicBezTo>
                                  <a:pt x="9360878" y="2195837"/>
                                  <a:pt x="9398846" y="2157869"/>
                                  <a:pt x="9445681" y="2157869"/>
                                </a:cubicBezTo>
                                <a:close/>
                                <a:moveTo>
                                  <a:pt x="9053403" y="2157869"/>
                                </a:moveTo>
                                <a:cubicBezTo>
                                  <a:pt x="9100238" y="2157869"/>
                                  <a:pt x="9138206" y="2195837"/>
                                  <a:pt x="9138206" y="2242672"/>
                                </a:cubicBezTo>
                                <a:cubicBezTo>
                                  <a:pt x="9138206" y="2289507"/>
                                  <a:pt x="9100238" y="2327475"/>
                                  <a:pt x="9053403" y="2327475"/>
                                </a:cubicBezTo>
                                <a:cubicBezTo>
                                  <a:pt x="9006568" y="2327475"/>
                                  <a:pt x="8968600" y="2289507"/>
                                  <a:pt x="8968600" y="2242672"/>
                                </a:cubicBezTo>
                                <a:cubicBezTo>
                                  <a:pt x="8968600" y="2195837"/>
                                  <a:pt x="9006568" y="2157869"/>
                                  <a:pt x="9053403" y="2157869"/>
                                </a:cubicBezTo>
                                <a:close/>
                                <a:moveTo>
                                  <a:pt x="8661125" y="2157869"/>
                                </a:moveTo>
                                <a:cubicBezTo>
                                  <a:pt x="8707960" y="2157869"/>
                                  <a:pt x="8745928" y="2195837"/>
                                  <a:pt x="8745928" y="2242672"/>
                                </a:cubicBezTo>
                                <a:cubicBezTo>
                                  <a:pt x="8745928" y="2289507"/>
                                  <a:pt x="8707960" y="2327475"/>
                                  <a:pt x="8661125" y="2327475"/>
                                </a:cubicBezTo>
                                <a:cubicBezTo>
                                  <a:pt x="8614290" y="2327475"/>
                                  <a:pt x="8576322" y="2289507"/>
                                  <a:pt x="8576322" y="2242672"/>
                                </a:cubicBezTo>
                                <a:cubicBezTo>
                                  <a:pt x="8576322" y="2195837"/>
                                  <a:pt x="8614290" y="2157869"/>
                                  <a:pt x="8661125" y="2157869"/>
                                </a:cubicBezTo>
                                <a:close/>
                                <a:moveTo>
                                  <a:pt x="8268847" y="2157869"/>
                                </a:moveTo>
                                <a:cubicBezTo>
                                  <a:pt x="8315682" y="2157869"/>
                                  <a:pt x="8353650" y="2195837"/>
                                  <a:pt x="8353650" y="2242672"/>
                                </a:cubicBezTo>
                                <a:cubicBezTo>
                                  <a:pt x="8353650" y="2289507"/>
                                  <a:pt x="8315682" y="2327475"/>
                                  <a:pt x="8268847" y="2327475"/>
                                </a:cubicBezTo>
                                <a:cubicBezTo>
                                  <a:pt x="8222012" y="2327475"/>
                                  <a:pt x="8184044" y="2289507"/>
                                  <a:pt x="8184044" y="2242672"/>
                                </a:cubicBezTo>
                                <a:cubicBezTo>
                                  <a:pt x="8184044" y="2195837"/>
                                  <a:pt x="8222012" y="2157869"/>
                                  <a:pt x="8268847" y="2157869"/>
                                </a:cubicBezTo>
                                <a:close/>
                                <a:moveTo>
                                  <a:pt x="7876569" y="2157869"/>
                                </a:moveTo>
                                <a:cubicBezTo>
                                  <a:pt x="7923404" y="2157869"/>
                                  <a:pt x="7961372" y="2195837"/>
                                  <a:pt x="7961372" y="2242672"/>
                                </a:cubicBezTo>
                                <a:cubicBezTo>
                                  <a:pt x="7961372" y="2289507"/>
                                  <a:pt x="7923404" y="2327475"/>
                                  <a:pt x="7876569" y="2327475"/>
                                </a:cubicBezTo>
                                <a:cubicBezTo>
                                  <a:pt x="7829734" y="2327475"/>
                                  <a:pt x="7791766" y="2289507"/>
                                  <a:pt x="7791766" y="2242672"/>
                                </a:cubicBezTo>
                                <a:cubicBezTo>
                                  <a:pt x="7791766" y="2195837"/>
                                  <a:pt x="7829734" y="2157869"/>
                                  <a:pt x="7876569" y="2157869"/>
                                </a:cubicBezTo>
                                <a:close/>
                                <a:moveTo>
                                  <a:pt x="7484291" y="2157869"/>
                                </a:moveTo>
                                <a:cubicBezTo>
                                  <a:pt x="7531126" y="2157869"/>
                                  <a:pt x="7569094" y="2195837"/>
                                  <a:pt x="7569094" y="2242672"/>
                                </a:cubicBezTo>
                                <a:cubicBezTo>
                                  <a:pt x="7569094" y="2289507"/>
                                  <a:pt x="7531126" y="2327475"/>
                                  <a:pt x="7484291" y="2327475"/>
                                </a:cubicBezTo>
                                <a:cubicBezTo>
                                  <a:pt x="7437456" y="2327475"/>
                                  <a:pt x="7399488" y="2289507"/>
                                  <a:pt x="7399488" y="2242672"/>
                                </a:cubicBezTo>
                                <a:cubicBezTo>
                                  <a:pt x="7399488" y="2195837"/>
                                  <a:pt x="7437456" y="2157869"/>
                                  <a:pt x="7484291" y="2157869"/>
                                </a:cubicBezTo>
                                <a:close/>
                                <a:moveTo>
                                  <a:pt x="7092013" y="2157869"/>
                                </a:moveTo>
                                <a:cubicBezTo>
                                  <a:pt x="7138848" y="2157869"/>
                                  <a:pt x="7176816" y="2195837"/>
                                  <a:pt x="7176816" y="2242672"/>
                                </a:cubicBezTo>
                                <a:cubicBezTo>
                                  <a:pt x="7176816" y="2289507"/>
                                  <a:pt x="7138848" y="2327475"/>
                                  <a:pt x="7092013" y="2327475"/>
                                </a:cubicBezTo>
                                <a:cubicBezTo>
                                  <a:pt x="7045178" y="2327475"/>
                                  <a:pt x="7007210" y="2289507"/>
                                  <a:pt x="7007210" y="2242672"/>
                                </a:cubicBezTo>
                                <a:cubicBezTo>
                                  <a:pt x="7007210" y="2195837"/>
                                  <a:pt x="7045178" y="2157869"/>
                                  <a:pt x="7092013" y="2157869"/>
                                </a:cubicBezTo>
                                <a:close/>
                                <a:moveTo>
                                  <a:pt x="6699735" y="2157869"/>
                                </a:moveTo>
                                <a:cubicBezTo>
                                  <a:pt x="6746570" y="2157869"/>
                                  <a:pt x="6784538" y="2195837"/>
                                  <a:pt x="6784538" y="2242672"/>
                                </a:cubicBezTo>
                                <a:cubicBezTo>
                                  <a:pt x="6784538" y="2289507"/>
                                  <a:pt x="6746570" y="2327475"/>
                                  <a:pt x="6699735" y="2327475"/>
                                </a:cubicBezTo>
                                <a:cubicBezTo>
                                  <a:pt x="6652900" y="2327475"/>
                                  <a:pt x="6614932" y="2289507"/>
                                  <a:pt x="6614932" y="2242672"/>
                                </a:cubicBezTo>
                                <a:cubicBezTo>
                                  <a:pt x="6614932" y="2195837"/>
                                  <a:pt x="6652900" y="2157869"/>
                                  <a:pt x="6699735" y="2157869"/>
                                </a:cubicBezTo>
                                <a:close/>
                                <a:moveTo>
                                  <a:pt x="6307457" y="2157869"/>
                                </a:moveTo>
                                <a:cubicBezTo>
                                  <a:pt x="6354292" y="2157869"/>
                                  <a:pt x="6392260" y="2195837"/>
                                  <a:pt x="6392260" y="2242672"/>
                                </a:cubicBezTo>
                                <a:cubicBezTo>
                                  <a:pt x="6392260" y="2289507"/>
                                  <a:pt x="6354292" y="2327475"/>
                                  <a:pt x="6307457" y="2327475"/>
                                </a:cubicBezTo>
                                <a:cubicBezTo>
                                  <a:pt x="6260623" y="2327475"/>
                                  <a:pt x="6222654" y="2289507"/>
                                  <a:pt x="6222654" y="2242672"/>
                                </a:cubicBezTo>
                                <a:cubicBezTo>
                                  <a:pt x="6222654" y="2195837"/>
                                  <a:pt x="6260623" y="2157869"/>
                                  <a:pt x="6307457" y="2157869"/>
                                </a:cubicBezTo>
                                <a:close/>
                                <a:moveTo>
                                  <a:pt x="5915181" y="2157869"/>
                                </a:moveTo>
                                <a:cubicBezTo>
                                  <a:pt x="5962016" y="2157869"/>
                                  <a:pt x="5999985" y="2195837"/>
                                  <a:pt x="5999985" y="2242672"/>
                                </a:cubicBezTo>
                                <a:cubicBezTo>
                                  <a:pt x="5999985" y="2289507"/>
                                  <a:pt x="5962016" y="2327475"/>
                                  <a:pt x="5915181" y="2327475"/>
                                </a:cubicBezTo>
                                <a:cubicBezTo>
                                  <a:pt x="5868346" y="2327475"/>
                                  <a:pt x="5830378" y="2289507"/>
                                  <a:pt x="5830378" y="2242672"/>
                                </a:cubicBezTo>
                                <a:cubicBezTo>
                                  <a:pt x="5830378" y="2195837"/>
                                  <a:pt x="5868346" y="2157869"/>
                                  <a:pt x="5915181" y="2157869"/>
                                </a:cubicBezTo>
                                <a:close/>
                                <a:moveTo>
                                  <a:pt x="5522907" y="2157869"/>
                                </a:moveTo>
                                <a:cubicBezTo>
                                  <a:pt x="5569740" y="2157869"/>
                                  <a:pt x="5607705" y="2195837"/>
                                  <a:pt x="5607705" y="2242672"/>
                                </a:cubicBezTo>
                                <a:cubicBezTo>
                                  <a:pt x="5607705" y="2289507"/>
                                  <a:pt x="5569740" y="2327475"/>
                                  <a:pt x="5522907" y="2327475"/>
                                </a:cubicBezTo>
                                <a:cubicBezTo>
                                  <a:pt x="5476068" y="2327475"/>
                                  <a:pt x="5438103" y="2289507"/>
                                  <a:pt x="5438103" y="2242672"/>
                                </a:cubicBezTo>
                                <a:cubicBezTo>
                                  <a:pt x="5438103" y="2195837"/>
                                  <a:pt x="5476068" y="2157869"/>
                                  <a:pt x="5522907" y="2157869"/>
                                </a:cubicBezTo>
                                <a:close/>
                                <a:moveTo>
                                  <a:pt x="5130627" y="2157869"/>
                                </a:moveTo>
                                <a:cubicBezTo>
                                  <a:pt x="5177460" y="2157869"/>
                                  <a:pt x="5215431" y="2195837"/>
                                  <a:pt x="5215431" y="2242672"/>
                                </a:cubicBezTo>
                                <a:cubicBezTo>
                                  <a:pt x="5215431" y="2289507"/>
                                  <a:pt x="5177460" y="2327475"/>
                                  <a:pt x="5130627" y="2327475"/>
                                </a:cubicBezTo>
                                <a:cubicBezTo>
                                  <a:pt x="5083792" y="2327475"/>
                                  <a:pt x="5045821" y="2289507"/>
                                  <a:pt x="5045821" y="2242672"/>
                                </a:cubicBezTo>
                                <a:cubicBezTo>
                                  <a:pt x="5045821" y="2195837"/>
                                  <a:pt x="5083792" y="2157869"/>
                                  <a:pt x="5130627" y="2157869"/>
                                </a:cubicBezTo>
                                <a:close/>
                                <a:moveTo>
                                  <a:pt x="4738348" y="2157869"/>
                                </a:moveTo>
                                <a:cubicBezTo>
                                  <a:pt x="4785185" y="2157869"/>
                                  <a:pt x="4823155" y="2195837"/>
                                  <a:pt x="4823155" y="2242672"/>
                                </a:cubicBezTo>
                                <a:cubicBezTo>
                                  <a:pt x="4823155" y="2289507"/>
                                  <a:pt x="4785185" y="2327475"/>
                                  <a:pt x="4738348" y="2327475"/>
                                </a:cubicBezTo>
                                <a:cubicBezTo>
                                  <a:pt x="4691514" y="2327475"/>
                                  <a:pt x="4653547" y="2289507"/>
                                  <a:pt x="4653547" y="2242672"/>
                                </a:cubicBezTo>
                                <a:cubicBezTo>
                                  <a:pt x="4653547" y="2195837"/>
                                  <a:pt x="4691514" y="2157869"/>
                                  <a:pt x="4738348" y="2157869"/>
                                </a:cubicBezTo>
                                <a:close/>
                                <a:moveTo>
                                  <a:pt x="4346070" y="2157869"/>
                                </a:moveTo>
                                <a:cubicBezTo>
                                  <a:pt x="4392906" y="2157869"/>
                                  <a:pt x="4430873" y="2195837"/>
                                  <a:pt x="4430873" y="2242672"/>
                                </a:cubicBezTo>
                                <a:cubicBezTo>
                                  <a:pt x="4430873" y="2289507"/>
                                  <a:pt x="4392906" y="2327475"/>
                                  <a:pt x="4346070" y="2327475"/>
                                </a:cubicBezTo>
                                <a:cubicBezTo>
                                  <a:pt x="4299237" y="2327475"/>
                                  <a:pt x="4261271" y="2289507"/>
                                  <a:pt x="4261271" y="2242672"/>
                                </a:cubicBezTo>
                                <a:cubicBezTo>
                                  <a:pt x="4261271" y="2195837"/>
                                  <a:pt x="4299237" y="2157869"/>
                                  <a:pt x="4346070" y="2157869"/>
                                </a:cubicBezTo>
                                <a:close/>
                                <a:moveTo>
                                  <a:pt x="3953794" y="2157869"/>
                                </a:moveTo>
                                <a:cubicBezTo>
                                  <a:pt x="4000629" y="2157869"/>
                                  <a:pt x="4038596" y="2195837"/>
                                  <a:pt x="4038596" y="2242672"/>
                                </a:cubicBezTo>
                                <a:cubicBezTo>
                                  <a:pt x="4038596" y="2289507"/>
                                  <a:pt x="4000629" y="2327475"/>
                                  <a:pt x="3953794" y="2327475"/>
                                </a:cubicBezTo>
                                <a:cubicBezTo>
                                  <a:pt x="3906958" y="2327475"/>
                                  <a:pt x="3868992" y="2289507"/>
                                  <a:pt x="3868992" y="2242672"/>
                                </a:cubicBezTo>
                                <a:cubicBezTo>
                                  <a:pt x="3868992" y="2195837"/>
                                  <a:pt x="3906958" y="2157869"/>
                                  <a:pt x="3953794" y="2157869"/>
                                </a:cubicBezTo>
                                <a:close/>
                                <a:moveTo>
                                  <a:pt x="3561516" y="2157869"/>
                                </a:moveTo>
                                <a:cubicBezTo>
                                  <a:pt x="3608351" y="2157869"/>
                                  <a:pt x="3646320" y="2195837"/>
                                  <a:pt x="3646320" y="2242672"/>
                                </a:cubicBezTo>
                                <a:cubicBezTo>
                                  <a:pt x="3646320" y="2289507"/>
                                  <a:pt x="3608351" y="2327475"/>
                                  <a:pt x="3561516" y="2327475"/>
                                </a:cubicBezTo>
                                <a:cubicBezTo>
                                  <a:pt x="3514682" y="2327475"/>
                                  <a:pt x="3476713" y="2289507"/>
                                  <a:pt x="3476713" y="2242672"/>
                                </a:cubicBezTo>
                                <a:cubicBezTo>
                                  <a:pt x="3476713" y="2195837"/>
                                  <a:pt x="3514682" y="2157869"/>
                                  <a:pt x="3561516" y="2157869"/>
                                </a:cubicBezTo>
                                <a:close/>
                                <a:moveTo>
                                  <a:pt x="3169239" y="2157869"/>
                                </a:moveTo>
                                <a:cubicBezTo>
                                  <a:pt x="3216074" y="2157869"/>
                                  <a:pt x="3254042" y="2195837"/>
                                  <a:pt x="3254042" y="2242672"/>
                                </a:cubicBezTo>
                                <a:cubicBezTo>
                                  <a:pt x="3254042" y="2289507"/>
                                  <a:pt x="3216074" y="2327475"/>
                                  <a:pt x="3169239" y="2327475"/>
                                </a:cubicBezTo>
                                <a:cubicBezTo>
                                  <a:pt x="3122404" y="2327475"/>
                                  <a:pt x="3084436" y="2289507"/>
                                  <a:pt x="3084436" y="2242672"/>
                                </a:cubicBezTo>
                                <a:cubicBezTo>
                                  <a:pt x="3084436" y="2195837"/>
                                  <a:pt x="3122404" y="2157869"/>
                                  <a:pt x="3169239" y="2157869"/>
                                </a:cubicBezTo>
                                <a:close/>
                                <a:moveTo>
                                  <a:pt x="2776961" y="2157869"/>
                                </a:moveTo>
                                <a:cubicBezTo>
                                  <a:pt x="2823796" y="2157869"/>
                                  <a:pt x="2861764" y="2195837"/>
                                  <a:pt x="2861764" y="2242672"/>
                                </a:cubicBezTo>
                                <a:cubicBezTo>
                                  <a:pt x="2861764" y="2289507"/>
                                  <a:pt x="2823796" y="2327475"/>
                                  <a:pt x="2776961" y="2327475"/>
                                </a:cubicBezTo>
                                <a:cubicBezTo>
                                  <a:pt x="2730126" y="2327475"/>
                                  <a:pt x="2692158" y="2289507"/>
                                  <a:pt x="2692158" y="2242672"/>
                                </a:cubicBezTo>
                                <a:cubicBezTo>
                                  <a:pt x="2692158" y="2195837"/>
                                  <a:pt x="2730126" y="2157869"/>
                                  <a:pt x="2776961" y="2157869"/>
                                </a:cubicBezTo>
                                <a:close/>
                                <a:moveTo>
                                  <a:pt x="2384683" y="2157869"/>
                                </a:moveTo>
                                <a:cubicBezTo>
                                  <a:pt x="2431518" y="2157869"/>
                                  <a:pt x="2469486" y="2195837"/>
                                  <a:pt x="2469486" y="2242672"/>
                                </a:cubicBezTo>
                                <a:cubicBezTo>
                                  <a:pt x="2469486" y="2289507"/>
                                  <a:pt x="2431518" y="2327475"/>
                                  <a:pt x="2384683" y="2327475"/>
                                </a:cubicBezTo>
                                <a:cubicBezTo>
                                  <a:pt x="2337848" y="2327475"/>
                                  <a:pt x="2299880" y="2289507"/>
                                  <a:pt x="2299880" y="2242672"/>
                                </a:cubicBezTo>
                                <a:cubicBezTo>
                                  <a:pt x="2299880" y="2195837"/>
                                  <a:pt x="2337848" y="2157869"/>
                                  <a:pt x="2384683" y="2157869"/>
                                </a:cubicBezTo>
                                <a:close/>
                                <a:moveTo>
                                  <a:pt x="1992404" y="2157869"/>
                                </a:moveTo>
                                <a:cubicBezTo>
                                  <a:pt x="2039239" y="2157869"/>
                                  <a:pt x="2077207" y="2195837"/>
                                  <a:pt x="2077207" y="2242672"/>
                                </a:cubicBezTo>
                                <a:cubicBezTo>
                                  <a:pt x="2077207" y="2289507"/>
                                  <a:pt x="2039239" y="2327475"/>
                                  <a:pt x="1992404" y="2327475"/>
                                </a:cubicBezTo>
                                <a:cubicBezTo>
                                  <a:pt x="1945569" y="2327475"/>
                                  <a:pt x="1907601" y="2289507"/>
                                  <a:pt x="1907601" y="2242672"/>
                                </a:cubicBezTo>
                                <a:cubicBezTo>
                                  <a:pt x="1907601" y="2195837"/>
                                  <a:pt x="1945569" y="2157869"/>
                                  <a:pt x="1992404" y="2157869"/>
                                </a:cubicBezTo>
                                <a:close/>
                                <a:moveTo>
                                  <a:pt x="1600126" y="2157869"/>
                                </a:moveTo>
                                <a:cubicBezTo>
                                  <a:pt x="1646961" y="2157869"/>
                                  <a:pt x="1684929" y="2195837"/>
                                  <a:pt x="1684929" y="2242672"/>
                                </a:cubicBezTo>
                                <a:cubicBezTo>
                                  <a:pt x="1684929" y="2289507"/>
                                  <a:pt x="1646961" y="2327475"/>
                                  <a:pt x="1600126" y="2327475"/>
                                </a:cubicBezTo>
                                <a:cubicBezTo>
                                  <a:pt x="1553291" y="2327475"/>
                                  <a:pt x="1515323" y="2289507"/>
                                  <a:pt x="1515323" y="2242672"/>
                                </a:cubicBezTo>
                                <a:cubicBezTo>
                                  <a:pt x="1515323" y="2195837"/>
                                  <a:pt x="1553291" y="2157869"/>
                                  <a:pt x="1600126" y="2157869"/>
                                </a:cubicBezTo>
                                <a:close/>
                                <a:moveTo>
                                  <a:pt x="1207849" y="2157869"/>
                                </a:moveTo>
                                <a:cubicBezTo>
                                  <a:pt x="1254684" y="2157869"/>
                                  <a:pt x="1292652" y="2195837"/>
                                  <a:pt x="1292652" y="2242672"/>
                                </a:cubicBezTo>
                                <a:cubicBezTo>
                                  <a:pt x="1292652" y="2289507"/>
                                  <a:pt x="1254684" y="2327475"/>
                                  <a:pt x="1207849" y="2327475"/>
                                </a:cubicBezTo>
                                <a:cubicBezTo>
                                  <a:pt x="1161014" y="2327475"/>
                                  <a:pt x="1123046" y="2289507"/>
                                  <a:pt x="1123046" y="2242672"/>
                                </a:cubicBezTo>
                                <a:cubicBezTo>
                                  <a:pt x="1123046" y="2195837"/>
                                  <a:pt x="1161014" y="2157869"/>
                                  <a:pt x="1207849" y="2157869"/>
                                </a:cubicBezTo>
                                <a:close/>
                                <a:moveTo>
                                  <a:pt x="815571" y="2157869"/>
                                </a:moveTo>
                                <a:cubicBezTo>
                                  <a:pt x="862406" y="2157869"/>
                                  <a:pt x="900374" y="2195837"/>
                                  <a:pt x="900374" y="2242672"/>
                                </a:cubicBezTo>
                                <a:cubicBezTo>
                                  <a:pt x="900374" y="2289507"/>
                                  <a:pt x="862406" y="2327475"/>
                                  <a:pt x="815571" y="2327475"/>
                                </a:cubicBezTo>
                                <a:cubicBezTo>
                                  <a:pt x="768736" y="2327475"/>
                                  <a:pt x="730768" y="2289507"/>
                                  <a:pt x="730768" y="2242672"/>
                                </a:cubicBezTo>
                                <a:cubicBezTo>
                                  <a:pt x="730768" y="2195837"/>
                                  <a:pt x="768736" y="2157869"/>
                                  <a:pt x="815571" y="2157869"/>
                                </a:cubicBezTo>
                                <a:close/>
                                <a:moveTo>
                                  <a:pt x="423293" y="2157869"/>
                                </a:moveTo>
                                <a:cubicBezTo>
                                  <a:pt x="470128" y="2157869"/>
                                  <a:pt x="508096" y="2195837"/>
                                  <a:pt x="508096" y="2242672"/>
                                </a:cubicBezTo>
                                <a:cubicBezTo>
                                  <a:pt x="508096" y="2289507"/>
                                  <a:pt x="470128" y="2327475"/>
                                  <a:pt x="423293" y="2327475"/>
                                </a:cubicBezTo>
                                <a:cubicBezTo>
                                  <a:pt x="376458" y="2327475"/>
                                  <a:pt x="338490" y="2289507"/>
                                  <a:pt x="338490" y="2242672"/>
                                </a:cubicBezTo>
                                <a:cubicBezTo>
                                  <a:pt x="338490" y="2195837"/>
                                  <a:pt x="376458" y="2157869"/>
                                  <a:pt x="423293" y="2157869"/>
                                </a:cubicBezTo>
                                <a:close/>
                                <a:moveTo>
                                  <a:pt x="31016" y="2157869"/>
                                </a:moveTo>
                                <a:cubicBezTo>
                                  <a:pt x="77851" y="2157869"/>
                                  <a:pt x="115819" y="2195837"/>
                                  <a:pt x="115819" y="2242672"/>
                                </a:cubicBezTo>
                                <a:cubicBezTo>
                                  <a:pt x="115819" y="2289507"/>
                                  <a:pt x="77851" y="2327475"/>
                                  <a:pt x="31016" y="2327475"/>
                                </a:cubicBezTo>
                                <a:lnTo>
                                  <a:pt x="0" y="2321213"/>
                                </a:lnTo>
                                <a:lnTo>
                                  <a:pt x="0" y="2164131"/>
                                </a:lnTo>
                                <a:close/>
                                <a:moveTo>
                                  <a:pt x="12022743" y="1932257"/>
                                </a:moveTo>
                                <a:cubicBezTo>
                                  <a:pt x="12069578" y="1932257"/>
                                  <a:pt x="12107546" y="1970225"/>
                                  <a:pt x="12107546" y="2017060"/>
                                </a:cubicBezTo>
                                <a:cubicBezTo>
                                  <a:pt x="12107546" y="2063895"/>
                                  <a:pt x="12069578" y="2101863"/>
                                  <a:pt x="12022743" y="2101863"/>
                                </a:cubicBezTo>
                                <a:cubicBezTo>
                                  <a:pt x="11975908" y="2101863"/>
                                  <a:pt x="11937940" y="2063895"/>
                                  <a:pt x="11937940" y="2017060"/>
                                </a:cubicBezTo>
                                <a:cubicBezTo>
                                  <a:pt x="11937940" y="1970225"/>
                                  <a:pt x="11975908" y="1932257"/>
                                  <a:pt x="12022743" y="1932257"/>
                                </a:cubicBezTo>
                                <a:close/>
                                <a:moveTo>
                                  <a:pt x="11630465" y="1932257"/>
                                </a:moveTo>
                                <a:cubicBezTo>
                                  <a:pt x="11677300" y="1932257"/>
                                  <a:pt x="11715268" y="1970225"/>
                                  <a:pt x="11715268" y="2017060"/>
                                </a:cubicBezTo>
                                <a:cubicBezTo>
                                  <a:pt x="11715268" y="2063895"/>
                                  <a:pt x="11677300" y="2101863"/>
                                  <a:pt x="11630465" y="2101863"/>
                                </a:cubicBezTo>
                                <a:cubicBezTo>
                                  <a:pt x="11583630" y="2101863"/>
                                  <a:pt x="11545662" y="2063895"/>
                                  <a:pt x="11545662" y="2017060"/>
                                </a:cubicBezTo>
                                <a:cubicBezTo>
                                  <a:pt x="11545662" y="1970225"/>
                                  <a:pt x="11583630" y="1932257"/>
                                  <a:pt x="11630465" y="1932257"/>
                                </a:cubicBezTo>
                                <a:close/>
                                <a:moveTo>
                                  <a:pt x="11238187" y="1932257"/>
                                </a:moveTo>
                                <a:cubicBezTo>
                                  <a:pt x="11285022" y="1932257"/>
                                  <a:pt x="11322990" y="1970225"/>
                                  <a:pt x="11322990" y="2017060"/>
                                </a:cubicBezTo>
                                <a:cubicBezTo>
                                  <a:pt x="11322990" y="2063895"/>
                                  <a:pt x="11285022" y="2101863"/>
                                  <a:pt x="11238187" y="2101863"/>
                                </a:cubicBezTo>
                                <a:cubicBezTo>
                                  <a:pt x="11191352" y="2101863"/>
                                  <a:pt x="11153384" y="2063895"/>
                                  <a:pt x="11153384" y="2017060"/>
                                </a:cubicBezTo>
                                <a:cubicBezTo>
                                  <a:pt x="11153384" y="1970225"/>
                                  <a:pt x="11191352" y="1932257"/>
                                  <a:pt x="11238187" y="1932257"/>
                                </a:cubicBezTo>
                                <a:close/>
                                <a:moveTo>
                                  <a:pt x="10845909" y="1932257"/>
                                </a:moveTo>
                                <a:cubicBezTo>
                                  <a:pt x="10892744" y="1932257"/>
                                  <a:pt x="10930712" y="1970225"/>
                                  <a:pt x="10930712" y="2017060"/>
                                </a:cubicBezTo>
                                <a:cubicBezTo>
                                  <a:pt x="10930712" y="2063895"/>
                                  <a:pt x="10892744" y="2101863"/>
                                  <a:pt x="10845909" y="2101863"/>
                                </a:cubicBezTo>
                                <a:cubicBezTo>
                                  <a:pt x="10799074" y="2101863"/>
                                  <a:pt x="10761106" y="2063895"/>
                                  <a:pt x="10761106" y="2017060"/>
                                </a:cubicBezTo>
                                <a:cubicBezTo>
                                  <a:pt x="10761106" y="1970225"/>
                                  <a:pt x="10799074" y="1932257"/>
                                  <a:pt x="10845909" y="1932257"/>
                                </a:cubicBezTo>
                                <a:close/>
                                <a:moveTo>
                                  <a:pt x="10453631" y="1932257"/>
                                </a:moveTo>
                                <a:cubicBezTo>
                                  <a:pt x="10500466" y="1932257"/>
                                  <a:pt x="10538434" y="1970225"/>
                                  <a:pt x="10538434" y="2017060"/>
                                </a:cubicBezTo>
                                <a:cubicBezTo>
                                  <a:pt x="10538434" y="2063895"/>
                                  <a:pt x="10500466" y="2101863"/>
                                  <a:pt x="10453631" y="2101863"/>
                                </a:cubicBezTo>
                                <a:cubicBezTo>
                                  <a:pt x="10406796" y="2101863"/>
                                  <a:pt x="10368828" y="2063895"/>
                                  <a:pt x="10368828" y="2017060"/>
                                </a:cubicBezTo>
                                <a:cubicBezTo>
                                  <a:pt x="10368828" y="1970225"/>
                                  <a:pt x="10406796" y="1932257"/>
                                  <a:pt x="10453631" y="1932257"/>
                                </a:cubicBezTo>
                                <a:close/>
                                <a:moveTo>
                                  <a:pt x="10061353" y="1932257"/>
                                </a:moveTo>
                                <a:cubicBezTo>
                                  <a:pt x="10108188" y="1932257"/>
                                  <a:pt x="10146156" y="1970225"/>
                                  <a:pt x="10146156" y="2017060"/>
                                </a:cubicBezTo>
                                <a:cubicBezTo>
                                  <a:pt x="10146156" y="2063895"/>
                                  <a:pt x="10108188" y="2101863"/>
                                  <a:pt x="10061353" y="2101863"/>
                                </a:cubicBezTo>
                                <a:cubicBezTo>
                                  <a:pt x="10014518" y="2101863"/>
                                  <a:pt x="9976550" y="2063895"/>
                                  <a:pt x="9976550" y="2017060"/>
                                </a:cubicBezTo>
                                <a:cubicBezTo>
                                  <a:pt x="9976550" y="1970225"/>
                                  <a:pt x="10014518" y="1932257"/>
                                  <a:pt x="10061353" y="1932257"/>
                                </a:cubicBezTo>
                                <a:close/>
                                <a:moveTo>
                                  <a:pt x="9669075" y="1932257"/>
                                </a:moveTo>
                                <a:cubicBezTo>
                                  <a:pt x="9715910" y="1932257"/>
                                  <a:pt x="9753878" y="1970225"/>
                                  <a:pt x="9753878" y="2017060"/>
                                </a:cubicBezTo>
                                <a:cubicBezTo>
                                  <a:pt x="9753878" y="2063895"/>
                                  <a:pt x="9715910" y="2101863"/>
                                  <a:pt x="9669075" y="2101863"/>
                                </a:cubicBezTo>
                                <a:cubicBezTo>
                                  <a:pt x="9622240" y="2101863"/>
                                  <a:pt x="9584272" y="2063895"/>
                                  <a:pt x="9584272" y="2017060"/>
                                </a:cubicBezTo>
                                <a:cubicBezTo>
                                  <a:pt x="9584272" y="1970225"/>
                                  <a:pt x="9622240" y="1932257"/>
                                  <a:pt x="9669075" y="1932257"/>
                                </a:cubicBezTo>
                                <a:close/>
                                <a:moveTo>
                                  <a:pt x="9276797" y="1932257"/>
                                </a:moveTo>
                                <a:cubicBezTo>
                                  <a:pt x="9323632" y="1932257"/>
                                  <a:pt x="9361600" y="1970225"/>
                                  <a:pt x="9361600" y="2017060"/>
                                </a:cubicBezTo>
                                <a:cubicBezTo>
                                  <a:pt x="9361600" y="2063895"/>
                                  <a:pt x="9323632" y="2101863"/>
                                  <a:pt x="9276797" y="2101863"/>
                                </a:cubicBezTo>
                                <a:cubicBezTo>
                                  <a:pt x="9229962" y="2101863"/>
                                  <a:pt x="9191994" y="2063895"/>
                                  <a:pt x="9191994" y="2017060"/>
                                </a:cubicBezTo>
                                <a:cubicBezTo>
                                  <a:pt x="9191994" y="1970225"/>
                                  <a:pt x="9229962" y="1932257"/>
                                  <a:pt x="9276797" y="1932257"/>
                                </a:cubicBezTo>
                                <a:close/>
                                <a:moveTo>
                                  <a:pt x="8884519" y="1932257"/>
                                </a:moveTo>
                                <a:cubicBezTo>
                                  <a:pt x="8931354" y="1932257"/>
                                  <a:pt x="8969322" y="1970225"/>
                                  <a:pt x="8969322" y="2017060"/>
                                </a:cubicBezTo>
                                <a:cubicBezTo>
                                  <a:pt x="8969322" y="2063895"/>
                                  <a:pt x="8931354" y="2101863"/>
                                  <a:pt x="8884519" y="2101863"/>
                                </a:cubicBezTo>
                                <a:cubicBezTo>
                                  <a:pt x="8837684" y="2101863"/>
                                  <a:pt x="8799716" y="2063895"/>
                                  <a:pt x="8799716" y="2017060"/>
                                </a:cubicBezTo>
                                <a:cubicBezTo>
                                  <a:pt x="8799716" y="1970225"/>
                                  <a:pt x="8837684" y="1932257"/>
                                  <a:pt x="8884519" y="1932257"/>
                                </a:cubicBezTo>
                                <a:close/>
                                <a:moveTo>
                                  <a:pt x="8492241" y="1932257"/>
                                </a:moveTo>
                                <a:cubicBezTo>
                                  <a:pt x="8539076" y="1932257"/>
                                  <a:pt x="8577044" y="1970225"/>
                                  <a:pt x="8577044" y="2017060"/>
                                </a:cubicBezTo>
                                <a:cubicBezTo>
                                  <a:pt x="8577044" y="2063895"/>
                                  <a:pt x="8539076" y="2101863"/>
                                  <a:pt x="8492241" y="2101863"/>
                                </a:cubicBezTo>
                                <a:cubicBezTo>
                                  <a:pt x="8445406" y="2101863"/>
                                  <a:pt x="8407438" y="2063895"/>
                                  <a:pt x="8407438" y="2017060"/>
                                </a:cubicBezTo>
                                <a:cubicBezTo>
                                  <a:pt x="8407438" y="1970225"/>
                                  <a:pt x="8445406" y="1932257"/>
                                  <a:pt x="8492241" y="1932257"/>
                                </a:cubicBezTo>
                                <a:close/>
                                <a:moveTo>
                                  <a:pt x="8099963" y="1932257"/>
                                </a:moveTo>
                                <a:cubicBezTo>
                                  <a:pt x="8146798" y="1932257"/>
                                  <a:pt x="8184766" y="1970225"/>
                                  <a:pt x="8184766" y="2017060"/>
                                </a:cubicBezTo>
                                <a:cubicBezTo>
                                  <a:pt x="8184766" y="2063895"/>
                                  <a:pt x="8146798" y="2101863"/>
                                  <a:pt x="8099963" y="2101863"/>
                                </a:cubicBezTo>
                                <a:cubicBezTo>
                                  <a:pt x="8053128" y="2101863"/>
                                  <a:pt x="8015160" y="2063895"/>
                                  <a:pt x="8015160" y="2017060"/>
                                </a:cubicBezTo>
                                <a:cubicBezTo>
                                  <a:pt x="8015160" y="1970225"/>
                                  <a:pt x="8053128" y="1932257"/>
                                  <a:pt x="8099963" y="1932257"/>
                                </a:cubicBezTo>
                                <a:close/>
                                <a:moveTo>
                                  <a:pt x="7707685" y="1932257"/>
                                </a:moveTo>
                                <a:cubicBezTo>
                                  <a:pt x="7754520" y="1932257"/>
                                  <a:pt x="7792488" y="1970225"/>
                                  <a:pt x="7792488" y="2017060"/>
                                </a:cubicBezTo>
                                <a:cubicBezTo>
                                  <a:pt x="7792488" y="2063895"/>
                                  <a:pt x="7754520" y="2101863"/>
                                  <a:pt x="7707685" y="2101863"/>
                                </a:cubicBezTo>
                                <a:cubicBezTo>
                                  <a:pt x="7660850" y="2101863"/>
                                  <a:pt x="7622882" y="2063895"/>
                                  <a:pt x="7622882" y="2017060"/>
                                </a:cubicBezTo>
                                <a:cubicBezTo>
                                  <a:pt x="7622882" y="1970225"/>
                                  <a:pt x="7660850" y="1932257"/>
                                  <a:pt x="7707685" y="1932257"/>
                                </a:cubicBezTo>
                                <a:close/>
                                <a:moveTo>
                                  <a:pt x="7315407" y="1932257"/>
                                </a:moveTo>
                                <a:cubicBezTo>
                                  <a:pt x="7362242" y="1932257"/>
                                  <a:pt x="7400210" y="1970225"/>
                                  <a:pt x="7400210" y="2017060"/>
                                </a:cubicBezTo>
                                <a:cubicBezTo>
                                  <a:pt x="7400210" y="2063895"/>
                                  <a:pt x="7362242" y="2101863"/>
                                  <a:pt x="7315407" y="2101863"/>
                                </a:cubicBezTo>
                                <a:cubicBezTo>
                                  <a:pt x="7268572" y="2101863"/>
                                  <a:pt x="7230604" y="2063895"/>
                                  <a:pt x="7230604" y="2017060"/>
                                </a:cubicBezTo>
                                <a:cubicBezTo>
                                  <a:pt x="7230604" y="1970225"/>
                                  <a:pt x="7268572" y="1932257"/>
                                  <a:pt x="7315407" y="1932257"/>
                                </a:cubicBezTo>
                                <a:close/>
                                <a:moveTo>
                                  <a:pt x="6923129" y="1932257"/>
                                </a:moveTo>
                                <a:cubicBezTo>
                                  <a:pt x="6969964" y="1932257"/>
                                  <a:pt x="7007932" y="1970225"/>
                                  <a:pt x="7007932" y="2017060"/>
                                </a:cubicBezTo>
                                <a:cubicBezTo>
                                  <a:pt x="7007932" y="2063895"/>
                                  <a:pt x="6969964" y="2101863"/>
                                  <a:pt x="6923129" y="2101863"/>
                                </a:cubicBezTo>
                                <a:cubicBezTo>
                                  <a:pt x="6876294" y="2101863"/>
                                  <a:pt x="6838326" y="2063895"/>
                                  <a:pt x="6838326" y="2017060"/>
                                </a:cubicBezTo>
                                <a:cubicBezTo>
                                  <a:pt x="6838326" y="1970225"/>
                                  <a:pt x="6876294" y="1932257"/>
                                  <a:pt x="6923129" y="1932257"/>
                                </a:cubicBezTo>
                                <a:close/>
                                <a:moveTo>
                                  <a:pt x="6530851" y="1932257"/>
                                </a:moveTo>
                                <a:cubicBezTo>
                                  <a:pt x="6577686" y="1932257"/>
                                  <a:pt x="6615654" y="1970225"/>
                                  <a:pt x="6615654" y="2017060"/>
                                </a:cubicBezTo>
                                <a:cubicBezTo>
                                  <a:pt x="6615654" y="2063895"/>
                                  <a:pt x="6577686" y="2101863"/>
                                  <a:pt x="6530851" y="2101863"/>
                                </a:cubicBezTo>
                                <a:cubicBezTo>
                                  <a:pt x="6484016" y="2101863"/>
                                  <a:pt x="6446048" y="2063895"/>
                                  <a:pt x="6446048" y="2017060"/>
                                </a:cubicBezTo>
                                <a:cubicBezTo>
                                  <a:pt x="6446048" y="1970225"/>
                                  <a:pt x="6484016" y="1932257"/>
                                  <a:pt x="6530851" y="1932257"/>
                                </a:cubicBezTo>
                                <a:close/>
                                <a:moveTo>
                                  <a:pt x="6138574" y="1932257"/>
                                </a:moveTo>
                                <a:cubicBezTo>
                                  <a:pt x="6185408" y="1932257"/>
                                  <a:pt x="6223376" y="1970225"/>
                                  <a:pt x="6223376" y="2017060"/>
                                </a:cubicBezTo>
                                <a:cubicBezTo>
                                  <a:pt x="6223376" y="2063895"/>
                                  <a:pt x="6185408" y="2101863"/>
                                  <a:pt x="6138574" y="2101863"/>
                                </a:cubicBezTo>
                                <a:cubicBezTo>
                                  <a:pt x="6091738" y="2101863"/>
                                  <a:pt x="6053771" y="2063895"/>
                                  <a:pt x="6053771" y="2017060"/>
                                </a:cubicBezTo>
                                <a:cubicBezTo>
                                  <a:pt x="6053771" y="1970225"/>
                                  <a:pt x="6091738" y="1932257"/>
                                  <a:pt x="6138574" y="1932257"/>
                                </a:cubicBezTo>
                                <a:close/>
                                <a:moveTo>
                                  <a:pt x="5746298" y="1932257"/>
                                </a:moveTo>
                                <a:cubicBezTo>
                                  <a:pt x="5793132" y="1932257"/>
                                  <a:pt x="5831099" y="1970225"/>
                                  <a:pt x="5831099" y="2017060"/>
                                </a:cubicBezTo>
                                <a:cubicBezTo>
                                  <a:pt x="5831099" y="2063895"/>
                                  <a:pt x="5793132" y="2101863"/>
                                  <a:pt x="5746298" y="2101863"/>
                                </a:cubicBezTo>
                                <a:cubicBezTo>
                                  <a:pt x="5699461" y="2101863"/>
                                  <a:pt x="5661498" y="2063895"/>
                                  <a:pt x="5661498" y="2017060"/>
                                </a:cubicBezTo>
                                <a:cubicBezTo>
                                  <a:pt x="5661498" y="1970225"/>
                                  <a:pt x="5699461" y="1932257"/>
                                  <a:pt x="5746298" y="1932257"/>
                                </a:cubicBezTo>
                                <a:close/>
                                <a:moveTo>
                                  <a:pt x="5354020" y="1932257"/>
                                </a:moveTo>
                                <a:cubicBezTo>
                                  <a:pt x="5400854" y="1932257"/>
                                  <a:pt x="5438822" y="1970225"/>
                                  <a:pt x="5438822" y="2017060"/>
                                </a:cubicBezTo>
                                <a:cubicBezTo>
                                  <a:pt x="5438822" y="2063895"/>
                                  <a:pt x="5400854" y="2101863"/>
                                  <a:pt x="5354020" y="2101863"/>
                                </a:cubicBezTo>
                                <a:cubicBezTo>
                                  <a:pt x="5307186" y="2101863"/>
                                  <a:pt x="5269217" y="2063895"/>
                                  <a:pt x="5269217" y="2017060"/>
                                </a:cubicBezTo>
                                <a:cubicBezTo>
                                  <a:pt x="5269217" y="1970225"/>
                                  <a:pt x="5307186" y="1932257"/>
                                  <a:pt x="5354020" y="1932257"/>
                                </a:cubicBezTo>
                                <a:close/>
                                <a:moveTo>
                                  <a:pt x="4961740" y="1932257"/>
                                </a:moveTo>
                                <a:cubicBezTo>
                                  <a:pt x="5008577" y="1932257"/>
                                  <a:pt x="5046545" y="1970225"/>
                                  <a:pt x="5046545" y="2017060"/>
                                </a:cubicBezTo>
                                <a:cubicBezTo>
                                  <a:pt x="5046545" y="2063895"/>
                                  <a:pt x="5008577" y="2101863"/>
                                  <a:pt x="4961740" y="2101863"/>
                                </a:cubicBezTo>
                                <a:cubicBezTo>
                                  <a:pt x="4914906" y="2101863"/>
                                  <a:pt x="4876939" y="2063895"/>
                                  <a:pt x="4876939" y="2017060"/>
                                </a:cubicBezTo>
                                <a:cubicBezTo>
                                  <a:pt x="4876939" y="1970225"/>
                                  <a:pt x="4914906" y="1932257"/>
                                  <a:pt x="4961740" y="1932257"/>
                                </a:cubicBezTo>
                                <a:close/>
                                <a:moveTo>
                                  <a:pt x="4569468" y="1932257"/>
                                </a:moveTo>
                                <a:cubicBezTo>
                                  <a:pt x="4616302" y="1932257"/>
                                  <a:pt x="4654269" y="1970225"/>
                                  <a:pt x="4654269" y="2017060"/>
                                </a:cubicBezTo>
                                <a:cubicBezTo>
                                  <a:pt x="4654269" y="2063895"/>
                                  <a:pt x="4616302" y="2101863"/>
                                  <a:pt x="4569468" y="2101863"/>
                                </a:cubicBezTo>
                                <a:cubicBezTo>
                                  <a:pt x="4522627" y="2101863"/>
                                  <a:pt x="4484659" y="2063895"/>
                                  <a:pt x="4484659" y="2017060"/>
                                </a:cubicBezTo>
                                <a:cubicBezTo>
                                  <a:pt x="4484659" y="1970225"/>
                                  <a:pt x="4522627" y="1932257"/>
                                  <a:pt x="4569468" y="1932257"/>
                                </a:cubicBezTo>
                                <a:close/>
                                <a:moveTo>
                                  <a:pt x="4177184" y="1932257"/>
                                </a:moveTo>
                                <a:cubicBezTo>
                                  <a:pt x="4224018" y="1932257"/>
                                  <a:pt x="4261990" y="1970225"/>
                                  <a:pt x="4261990" y="2017060"/>
                                </a:cubicBezTo>
                                <a:cubicBezTo>
                                  <a:pt x="4261990" y="2063895"/>
                                  <a:pt x="4224018" y="2101863"/>
                                  <a:pt x="4177184" y="2101863"/>
                                </a:cubicBezTo>
                                <a:cubicBezTo>
                                  <a:pt x="4130353" y="2101863"/>
                                  <a:pt x="4092384" y="2063895"/>
                                  <a:pt x="4092384" y="2017060"/>
                                </a:cubicBezTo>
                                <a:cubicBezTo>
                                  <a:pt x="4092384" y="1970225"/>
                                  <a:pt x="4130353" y="1932257"/>
                                  <a:pt x="4177184" y="1932257"/>
                                </a:cubicBezTo>
                                <a:close/>
                                <a:moveTo>
                                  <a:pt x="3784910" y="1932257"/>
                                </a:moveTo>
                                <a:cubicBezTo>
                                  <a:pt x="3831743" y="1932257"/>
                                  <a:pt x="3869712" y="1970225"/>
                                  <a:pt x="3869712" y="2017060"/>
                                </a:cubicBezTo>
                                <a:cubicBezTo>
                                  <a:pt x="3869712" y="2063895"/>
                                  <a:pt x="3831743" y="2101863"/>
                                  <a:pt x="3784910" y="2101863"/>
                                </a:cubicBezTo>
                                <a:cubicBezTo>
                                  <a:pt x="3738074" y="2101863"/>
                                  <a:pt x="3700106" y="2063895"/>
                                  <a:pt x="3700106" y="2017060"/>
                                </a:cubicBezTo>
                                <a:cubicBezTo>
                                  <a:pt x="3700106" y="1970225"/>
                                  <a:pt x="3738074" y="1932257"/>
                                  <a:pt x="3784910" y="1932257"/>
                                </a:cubicBezTo>
                                <a:close/>
                                <a:moveTo>
                                  <a:pt x="3392630" y="1932257"/>
                                </a:moveTo>
                                <a:cubicBezTo>
                                  <a:pt x="3439466" y="1932257"/>
                                  <a:pt x="3477434" y="1970225"/>
                                  <a:pt x="3477434" y="2017060"/>
                                </a:cubicBezTo>
                                <a:cubicBezTo>
                                  <a:pt x="3477434" y="2063895"/>
                                  <a:pt x="3439466" y="2101863"/>
                                  <a:pt x="3392630" y="2101863"/>
                                </a:cubicBezTo>
                                <a:cubicBezTo>
                                  <a:pt x="3345796" y="2101863"/>
                                  <a:pt x="3307827" y="2063895"/>
                                  <a:pt x="3307827" y="2017060"/>
                                </a:cubicBezTo>
                                <a:cubicBezTo>
                                  <a:pt x="3307827" y="1970225"/>
                                  <a:pt x="3345796" y="1932257"/>
                                  <a:pt x="3392630" y="1932257"/>
                                </a:cubicBezTo>
                                <a:close/>
                                <a:moveTo>
                                  <a:pt x="3000353" y="1932257"/>
                                </a:moveTo>
                                <a:cubicBezTo>
                                  <a:pt x="3047188" y="1932257"/>
                                  <a:pt x="3085157" y="1970225"/>
                                  <a:pt x="3085157" y="2017060"/>
                                </a:cubicBezTo>
                                <a:cubicBezTo>
                                  <a:pt x="3085157" y="2063895"/>
                                  <a:pt x="3047188" y="2101863"/>
                                  <a:pt x="3000353" y="2101863"/>
                                </a:cubicBezTo>
                                <a:cubicBezTo>
                                  <a:pt x="2953517" y="2101863"/>
                                  <a:pt x="2915549" y="2063895"/>
                                  <a:pt x="2915549" y="2017060"/>
                                </a:cubicBezTo>
                                <a:cubicBezTo>
                                  <a:pt x="2915549" y="1970225"/>
                                  <a:pt x="2953517" y="1932257"/>
                                  <a:pt x="3000353" y="1932257"/>
                                </a:cubicBezTo>
                                <a:close/>
                                <a:moveTo>
                                  <a:pt x="2608075" y="1932257"/>
                                </a:moveTo>
                                <a:cubicBezTo>
                                  <a:pt x="2654910" y="1932257"/>
                                  <a:pt x="2692878" y="1970225"/>
                                  <a:pt x="2692878" y="2017060"/>
                                </a:cubicBezTo>
                                <a:cubicBezTo>
                                  <a:pt x="2692878" y="2063895"/>
                                  <a:pt x="2654910" y="2101863"/>
                                  <a:pt x="2608075" y="2101863"/>
                                </a:cubicBezTo>
                                <a:cubicBezTo>
                                  <a:pt x="2561240" y="2101863"/>
                                  <a:pt x="2523271" y="2063895"/>
                                  <a:pt x="2523271" y="2017060"/>
                                </a:cubicBezTo>
                                <a:cubicBezTo>
                                  <a:pt x="2523271" y="1970225"/>
                                  <a:pt x="2561240" y="1932257"/>
                                  <a:pt x="2608075" y="1932257"/>
                                </a:cubicBezTo>
                                <a:close/>
                                <a:moveTo>
                                  <a:pt x="2215796" y="1932257"/>
                                </a:moveTo>
                                <a:cubicBezTo>
                                  <a:pt x="2262632" y="1932257"/>
                                  <a:pt x="2300599" y="1970225"/>
                                  <a:pt x="2300599" y="2017060"/>
                                </a:cubicBezTo>
                                <a:cubicBezTo>
                                  <a:pt x="2300599" y="2063895"/>
                                  <a:pt x="2262632" y="2101863"/>
                                  <a:pt x="2215796" y="2101863"/>
                                </a:cubicBezTo>
                                <a:cubicBezTo>
                                  <a:pt x="2168961" y="2101863"/>
                                  <a:pt x="2130994" y="2063895"/>
                                  <a:pt x="2130994" y="2017060"/>
                                </a:cubicBezTo>
                                <a:cubicBezTo>
                                  <a:pt x="2130994" y="1970225"/>
                                  <a:pt x="2168961" y="1932257"/>
                                  <a:pt x="2215796" y="1932257"/>
                                </a:cubicBezTo>
                                <a:close/>
                                <a:moveTo>
                                  <a:pt x="1823519" y="1932257"/>
                                </a:moveTo>
                                <a:cubicBezTo>
                                  <a:pt x="1870354" y="1932257"/>
                                  <a:pt x="1908322" y="1970225"/>
                                  <a:pt x="1908322" y="2017060"/>
                                </a:cubicBezTo>
                                <a:cubicBezTo>
                                  <a:pt x="1908322" y="2063895"/>
                                  <a:pt x="1870354" y="2101863"/>
                                  <a:pt x="1823519" y="2101863"/>
                                </a:cubicBezTo>
                                <a:cubicBezTo>
                                  <a:pt x="1776684" y="2101863"/>
                                  <a:pt x="1738716" y="2063895"/>
                                  <a:pt x="1738716" y="2017060"/>
                                </a:cubicBezTo>
                                <a:cubicBezTo>
                                  <a:pt x="1738716" y="1970225"/>
                                  <a:pt x="1776684" y="1932257"/>
                                  <a:pt x="1823519" y="1932257"/>
                                </a:cubicBezTo>
                                <a:close/>
                                <a:moveTo>
                                  <a:pt x="1431241" y="1932257"/>
                                </a:moveTo>
                                <a:cubicBezTo>
                                  <a:pt x="1478076" y="1932257"/>
                                  <a:pt x="1516044" y="1970225"/>
                                  <a:pt x="1516044" y="2017060"/>
                                </a:cubicBezTo>
                                <a:cubicBezTo>
                                  <a:pt x="1516044" y="2063895"/>
                                  <a:pt x="1478076" y="2101863"/>
                                  <a:pt x="1431241" y="2101863"/>
                                </a:cubicBezTo>
                                <a:cubicBezTo>
                                  <a:pt x="1384406" y="2101863"/>
                                  <a:pt x="1346438" y="2063895"/>
                                  <a:pt x="1346438" y="2017060"/>
                                </a:cubicBezTo>
                                <a:cubicBezTo>
                                  <a:pt x="1346438" y="1970225"/>
                                  <a:pt x="1384406" y="1932257"/>
                                  <a:pt x="1431241" y="1932257"/>
                                </a:cubicBezTo>
                                <a:close/>
                                <a:moveTo>
                                  <a:pt x="1038963" y="1932257"/>
                                </a:moveTo>
                                <a:cubicBezTo>
                                  <a:pt x="1085798" y="1932257"/>
                                  <a:pt x="1123766" y="1970225"/>
                                  <a:pt x="1123766" y="2017060"/>
                                </a:cubicBezTo>
                                <a:cubicBezTo>
                                  <a:pt x="1123766" y="2063895"/>
                                  <a:pt x="1085798" y="2101863"/>
                                  <a:pt x="1038963" y="2101863"/>
                                </a:cubicBezTo>
                                <a:cubicBezTo>
                                  <a:pt x="992128" y="2101863"/>
                                  <a:pt x="954160" y="2063895"/>
                                  <a:pt x="954160" y="2017060"/>
                                </a:cubicBezTo>
                                <a:cubicBezTo>
                                  <a:pt x="954160" y="1970225"/>
                                  <a:pt x="992128" y="1932257"/>
                                  <a:pt x="1038963" y="1932257"/>
                                </a:cubicBezTo>
                                <a:close/>
                                <a:moveTo>
                                  <a:pt x="646685" y="1932257"/>
                                </a:moveTo>
                                <a:cubicBezTo>
                                  <a:pt x="693520" y="1932257"/>
                                  <a:pt x="731488" y="1970225"/>
                                  <a:pt x="731488" y="2017060"/>
                                </a:cubicBezTo>
                                <a:cubicBezTo>
                                  <a:pt x="731488" y="2063895"/>
                                  <a:pt x="693520" y="2101863"/>
                                  <a:pt x="646685" y="2101863"/>
                                </a:cubicBezTo>
                                <a:cubicBezTo>
                                  <a:pt x="599850" y="2101863"/>
                                  <a:pt x="561882" y="2063895"/>
                                  <a:pt x="561882" y="2017060"/>
                                </a:cubicBezTo>
                                <a:cubicBezTo>
                                  <a:pt x="561882" y="1970225"/>
                                  <a:pt x="599850" y="1932257"/>
                                  <a:pt x="646685" y="1932257"/>
                                </a:cubicBezTo>
                                <a:close/>
                                <a:moveTo>
                                  <a:pt x="254407" y="1932257"/>
                                </a:moveTo>
                                <a:cubicBezTo>
                                  <a:pt x="301242" y="1932257"/>
                                  <a:pt x="339210" y="1970225"/>
                                  <a:pt x="339210" y="2017060"/>
                                </a:cubicBezTo>
                                <a:cubicBezTo>
                                  <a:pt x="339210" y="2063895"/>
                                  <a:pt x="301242" y="2101863"/>
                                  <a:pt x="254407" y="2101863"/>
                                </a:cubicBezTo>
                                <a:cubicBezTo>
                                  <a:pt x="207572" y="2101863"/>
                                  <a:pt x="169604" y="2063895"/>
                                  <a:pt x="169604" y="2017060"/>
                                </a:cubicBezTo>
                                <a:cubicBezTo>
                                  <a:pt x="169604" y="1970225"/>
                                  <a:pt x="207572" y="1932257"/>
                                  <a:pt x="254407" y="1932257"/>
                                </a:cubicBezTo>
                                <a:close/>
                                <a:moveTo>
                                  <a:pt x="12192000" y="1707330"/>
                                </a:moveTo>
                                <a:lnTo>
                                  <a:pt x="12192000" y="1875566"/>
                                </a:lnTo>
                                <a:lnTo>
                                  <a:pt x="12162382" y="1869587"/>
                                </a:lnTo>
                                <a:cubicBezTo>
                                  <a:pt x="12131945" y="1856713"/>
                                  <a:pt x="12110588" y="1826574"/>
                                  <a:pt x="12110588" y="1791448"/>
                                </a:cubicBezTo>
                                <a:cubicBezTo>
                                  <a:pt x="12110588" y="1756322"/>
                                  <a:pt x="12131945" y="1726183"/>
                                  <a:pt x="12162382" y="1713310"/>
                                </a:cubicBezTo>
                                <a:close/>
                                <a:moveTo>
                                  <a:pt x="11803108" y="1706645"/>
                                </a:moveTo>
                                <a:cubicBezTo>
                                  <a:pt x="11849943" y="1706645"/>
                                  <a:pt x="11887911" y="1744613"/>
                                  <a:pt x="11887911" y="1791448"/>
                                </a:cubicBezTo>
                                <a:cubicBezTo>
                                  <a:pt x="11887911" y="1838283"/>
                                  <a:pt x="11849943" y="1876251"/>
                                  <a:pt x="11803108" y="1876251"/>
                                </a:cubicBezTo>
                                <a:cubicBezTo>
                                  <a:pt x="11756273" y="1876251"/>
                                  <a:pt x="11718305" y="1838283"/>
                                  <a:pt x="11718305" y="1791448"/>
                                </a:cubicBezTo>
                                <a:cubicBezTo>
                                  <a:pt x="11718305" y="1744613"/>
                                  <a:pt x="11756273" y="1706645"/>
                                  <a:pt x="11803108" y="1706645"/>
                                </a:cubicBezTo>
                                <a:close/>
                                <a:moveTo>
                                  <a:pt x="11410830" y="1706645"/>
                                </a:moveTo>
                                <a:cubicBezTo>
                                  <a:pt x="11457665" y="1706645"/>
                                  <a:pt x="11495633" y="1744613"/>
                                  <a:pt x="11495633" y="1791448"/>
                                </a:cubicBezTo>
                                <a:cubicBezTo>
                                  <a:pt x="11495633" y="1838283"/>
                                  <a:pt x="11457665" y="1876251"/>
                                  <a:pt x="11410830" y="1876251"/>
                                </a:cubicBezTo>
                                <a:cubicBezTo>
                                  <a:pt x="11363995" y="1876251"/>
                                  <a:pt x="11326027" y="1838283"/>
                                  <a:pt x="11326027" y="1791448"/>
                                </a:cubicBezTo>
                                <a:cubicBezTo>
                                  <a:pt x="11326027" y="1744613"/>
                                  <a:pt x="11363995" y="1706645"/>
                                  <a:pt x="11410830" y="1706645"/>
                                </a:cubicBezTo>
                                <a:close/>
                                <a:moveTo>
                                  <a:pt x="11018552" y="1706645"/>
                                </a:moveTo>
                                <a:cubicBezTo>
                                  <a:pt x="11065387" y="1706645"/>
                                  <a:pt x="11103355" y="1744613"/>
                                  <a:pt x="11103355" y="1791448"/>
                                </a:cubicBezTo>
                                <a:cubicBezTo>
                                  <a:pt x="11103355" y="1838283"/>
                                  <a:pt x="11065387" y="1876251"/>
                                  <a:pt x="11018552" y="1876251"/>
                                </a:cubicBezTo>
                                <a:cubicBezTo>
                                  <a:pt x="10971717" y="1876251"/>
                                  <a:pt x="10933749" y="1838283"/>
                                  <a:pt x="10933749" y="1791448"/>
                                </a:cubicBezTo>
                                <a:cubicBezTo>
                                  <a:pt x="10933749" y="1744613"/>
                                  <a:pt x="10971717" y="1706645"/>
                                  <a:pt x="11018552" y="1706645"/>
                                </a:cubicBezTo>
                                <a:close/>
                                <a:moveTo>
                                  <a:pt x="10626274" y="1706645"/>
                                </a:moveTo>
                                <a:cubicBezTo>
                                  <a:pt x="10673109" y="1706645"/>
                                  <a:pt x="10711077" y="1744613"/>
                                  <a:pt x="10711077" y="1791448"/>
                                </a:cubicBezTo>
                                <a:cubicBezTo>
                                  <a:pt x="10711077" y="1838283"/>
                                  <a:pt x="10673109" y="1876251"/>
                                  <a:pt x="10626274" y="1876251"/>
                                </a:cubicBezTo>
                                <a:cubicBezTo>
                                  <a:pt x="10579439" y="1876251"/>
                                  <a:pt x="10541471" y="1838283"/>
                                  <a:pt x="10541471" y="1791448"/>
                                </a:cubicBezTo>
                                <a:cubicBezTo>
                                  <a:pt x="10541471" y="1744613"/>
                                  <a:pt x="10579439" y="1706645"/>
                                  <a:pt x="10626274" y="1706645"/>
                                </a:cubicBezTo>
                                <a:close/>
                                <a:moveTo>
                                  <a:pt x="10233996" y="1706645"/>
                                </a:moveTo>
                                <a:cubicBezTo>
                                  <a:pt x="10280831" y="1706645"/>
                                  <a:pt x="10318799" y="1744613"/>
                                  <a:pt x="10318799" y="1791448"/>
                                </a:cubicBezTo>
                                <a:cubicBezTo>
                                  <a:pt x="10318799" y="1838283"/>
                                  <a:pt x="10280831" y="1876251"/>
                                  <a:pt x="10233996" y="1876251"/>
                                </a:cubicBezTo>
                                <a:cubicBezTo>
                                  <a:pt x="10187161" y="1876251"/>
                                  <a:pt x="10149193" y="1838283"/>
                                  <a:pt x="10149193" y="1791448"/>
                                </a:cubicBezTo>
                                <a:cubicBezTo>
                                  <a:pt x="10149193" y="1744613"/>
                                  <a:pt x="10187161" y="1706645"/>
                                  <a:pt x="10233996" y="1706645"/>
                                </a:cubicBezTo>
                                <a:close/>
                                <a:moveTo>
                                  <a:pt x="9841718" y="1706645"/>
                                </a:moveTo>
                                <a:cubicBezTo>
                                  <a:pt x="9888553" y="1706645"/>
                                  <a:pt x="9926521" y="1744613"/>
                                  <a:pt x="9926521" y="1791448"/>
                                </a:cubicBezTo>
                                <a:cubicBezTo>
                                  <a:pt x="9926521" y="1838283"/>
                                  <a:pt x="9888553" y="1876251"/>
                                  <a:pt x="9841718" y="1876251"/>
                                </a:cubicBezTo>
                                <a:cubicBezTo>
                                  <a:pt x="9794883" y="1876251"/>
                                  <a:pt x="9756915" y="1838283"/>
                                  <a:pt x="9756915" y="1791448"/>
                                </a:cubicBezTo>
                                <a:cubicBezTo>
                                  <a:pt x="9756915" y="1744613"/>
                                  <a:pt x="9794883" y="1706645"/>
                                  <a:pt x="9841718" y="1706645"/>
                                </a:cubicBezTo>
                                <a:close/>
                                <a:moveTo>
                                  <a:pt x="9449440" y="1706645"/>
                                </a:moveTo>
                                <a:cubicBezTo>
                                  <a:pt x="9496275" y="1706645"/>
                                  <a:pt x="9534243" y="1744613"/>
                                  <a:pt x="9534243" y="1791448"/>
                                </a:cubicBezTo>
                                <a:cubicBezTo>
                                  <a:pt x="9534243" y="1838283"/>
                                  <a:pt x="9496275" y="1876251"/>
                                  <a:pt x="9449440" y="1876251"/>
                                </a:cubicBezTo>
                                <a:cubicBezTo>
                                  <a:pt x="9402605" y="1876251"/>
                                  <a:pt x="9364637" y="1838283"/>
                                  <a:pt x="9364637" y="1791448"/>
                                </a:cubicBezTo>
                                <a:cubicBezTo>
                                  <a:pt x="9364637" y="1744613"/>
                                  <a:pt x="9402605" y="1706645"/>
                                  <a:pt x="9449440" y="1706645"/>
                                </a:cubicBezTo>
                                <a:close/>
                                <a:moveTo>
                                  <a:pt x="9057162" y="1706645"/>
                                </a:moveTo>
                                <a:cubicBezTo>
                                  <a:pt x="9103997" y="1706645"/>
                                  <a:pt x="9141965" y="1744613"/>
                                  <a:pt x="9141965" y="1791448"/>
                                </a:cubicBezTo>
                                <a:cubicBezTo>
                                  <a:pt x="9141965" y="1838283"/>
                                  <a:pt x="9103997" y="1876251"/>
                                  <a:pt x="9057162" y="1876251"/>
                                </a:cubicBezTo>
                                <a:cubicBezTo>
                                  <a:pt x="9010327" y="1876251"/>
                                  <a:pt x="8972359" y="1838283"/>
                                  <a:pt x="8972359" y="1791448"/>
                                </a:cubicBezTo>
                                <a:cubicBezTo>
                                  <a:pt x="8972359" y="1744613"/>
                                  <a:pt x="9010327" y="1706645"/>
                                  <a:pt x="9057162" y="1706645"/>
                                </a:cubicBezTo>
                                <a:close/>
                                <a:moveTo>
                                  <a:pt x="8664884" y="1706645"/>
                                </a:moveTo>
                                <a:cubicBezTo>
                                  <a:pt x="8711719" y="1706645"/>
                                  <a:pt x="8749687" y="1744613"/>
                                  <a:pt x="8749687" y="1791448"/>
                                </a:cubicBezTo>
                                <a:cubicBezTo>
                                  <a:pt x="8749687" y="1838283"/>
                                  <a:pt x="8711719" y="1876251"/>
                                  <a:pt x="8664884" y="1876251"/>
                                </a:cubicBezTo>
                                <a:cubicBezTo>
                                  <a:pt x="8618049" y="1876251"/>
                                  <a:pt x="8580081" y="1838283"/>
                                  <a:pt x="8580081" y="1791448"/>
                                </a:cubicBezTo>
                                <a:cubicBezTo>
                                  <a:pt x="8580081" y="1744613"/>
                                  <a:pt x="8618049" y="1706645"/>
                                  <a:pt x="8664884" y="1706645"/>
                                </a:cubicBezTo>
                                <a:close/>
                                <a:moveTo>
                                  <a:pt x="8272606" y="1706645"/>
                                </a:moveTo>
                                <a:cubicBezTo>
                                  <a:pt x="8319441" y="1706645"/>
                                  <a:pt x="8357409" y="1744613"/>
                                  <a:pt x="8357409" y="1791448"/>
                                </a:cubicBezTo>
                                <a:cubicBezTo>
                                  <a:pt x="8357409" y="1838283"/>
                                  <a:pt x="8319441" y="1876251"/>
                                  <a:pt x="8272606" y="1876251"/>
                                </a:cubicBezTo>
                                <a:cubicBezTo>
                                  <a:pt x="8225771" y="1876251"/>
                                  <a:pt x="8187803" y="1838283"/>
                                  <a:pt x="8187803" y="1791448"/>
                                </a:cubicBezTo>
                                <a:cubicBezTo>
                                  <a:pt x="8187803" y="1744613"/>
                                  <a:pt x="8225771" y="1706645"/>
                                  <a:pt x="8272606" y="1706645"/>
                                </a:cubicBezTo>
                                <a:close/>
                                <a:moveTo>
                                  <a:pt x="7880328" y="1706645"/>
                                </a:moveTo>
                                <a:cubicBezTo>
                                  <a:pt x="7927163" y="1706645"/>
                                  <a:pt x="7965131" y="1744613"/>
                                  <a:pt x="7965131" y="1791448"/>
                                </a:cubicBezTo>
                                <a:cubicBezTo>
                                  <a:pt x="7965131" y="1838283"/>
                                  <a:pt x="7927163" y="1876251"/>
                                  <a:pt x="7880328" y="1876251"/>
                                </a:cubicBezTo>
                                <a:cubicBezTo>
                                  <a:pt x="7833493" y="1876251"/>
                                  <a:pt x="7795525" y="1838283"/>
                                  <a:pt x="7795525" y="1791448"/>
                                </a:cubicBezTo>
                                <a:cubicBezTo>
                                  <a:pt x="7795525" y="1744613"/>
                                  <a:pt x="7833493" y="1706645"/>
                                  <a:pt x="7880328" y="1706645"/>
                                </a:cubicBezTo>
                                <a:close/>
                                <a:moveTo>
                                  <a:pt x="7488050" y="1706645"/>
                                </a:moveTo>
                                <a:cubicBezTo>
                                  <a:pt x="7534885" y="1706645"/>
                                  <a:pt x="7572853" y="1744613"/>
                                  <a:pt x="7572853" y="1791448"/>
                                </a:cubicBezTo>
                                <a:cubicBezTo>
                                  <a:pt x="7572853" y="1838283"/>
                                  <a:pt x="7534885" y="1876251"/>
                                  <a:pt x="7488050" y="1876251"/>
                                </a:cubicBezTo>
                                <a:cubicBezTo>
                                  <a:pt x="7441215" y="1876251"/>
                                  <a:pt x="7403247" y="1838283"/>
                                  <a:pt x="7403247" y="1791448"/>
                                </a:cubicBezTo>
                                <a:cubicBezTo>
                                  <a:pt x="7403247" y="1744613"/>
                                  <a:pt x="7441215" y="1706645"/>
                                  <a:pt x="7488050" y="1706645"/>
                                </a:cubicBezTo>
                                <a:close/>
                                <a:moveTo>
                                  <a:pt x="7095772" y="1706645"/>
                                </a:moveTo>
                                <a:cubicBezTo>
                                  <a:pt x="7142607" y="1706645"/>
                                  <a:pt x="7180575" y="1744613"/>
                                  <a:pt x="7180575" y="1791448"/>
                                </a:cubicBezTo>
                                <a:cubicBezTo>
                                  <a:pt x="7180575" y="1838283"/>
                                  <a:pt x="7142607" y="1876251"/>
                                  <a:pt x="7095772" y="1876251"/>
                                </a:cubicBezTo>
                                <a:cubicBezTo>
                                  <a:pt x="7048937" y="1876251"/>
                                  <a:pt x="7010969" y="1838283"/>
                                  <a:pt x="7010969" y="1791448"/>
                                </a:cubicBezTo>
                                <a:cubicBezTo>
                                  <a:pt x="7010969" y="1744613"/>
                                  <a:pt x="7048937" y="1706645"/>
                                  <a:pt x="7095772" y="1706645"/>
                                </a:cubicBezTo>
                                <a:close/>
                                <a:moveTo>
                                  <a:pt x="6703494" y="1706645"/>
                                </a:moveTo>
                                <a:cubicBezTo>
                                  <a:pt x="6750329" y="1706645"/>
                                  <a:pt x="6788297" y="1744613"/>
                                  <a:pt x="6788297" y="1791448"/>
                                </a:cubicBezTo>
                                <a:cubicBezTo>
                                  <a:pt x="6788297" y="1838283"/>
                                  <a:pt x="6750329" y="1876251"/>
                                  <a:pt x="6703494" y="1876251"/>
                                </a:cubicBezTo>
                                <a:cubicBezTo>
                                  <a:pt x="6656659" y="1876251"/>
                                  <a:pt x="6618691" y="1838283"/>
                                  <a:pt x="6618691" y="1791448"/>
                                </a:cubicBezTo>
                                <a:cubicBezTo>
                                  <a:pt x="6618691" y="1744613"/>
                                  <a:pt x="6656659" y="1706645"/>
                                  <a:pt x="6703494" y="1706645"/>
                                </a:cubicBezTo>
                                <a:close/>
                                <a:moveTo>
                                  <a:pt x="6311216" y="1706645"/>
                                </a:moveTo>
                                <a:cubicBezTo>
                                  <a:pt x="6358051" y="1706645"/>
                                  <a:pt x="6396019" y="1744613"/>
                                  <a:pt x="6396019" y="1791448"/>
                                </a:cubicBezTo>
                                <a:cubicBezTo>
                                  <a:pt x="6396019" y="1838283"/>
                                  <a:pt x="6358051" y="1876251"/>
                                  <a:pt x="6311216" y="1876251"/>
                                </a:cubicBezTo>
                                <a:cubicBezTo>
                                  <a:pt x="6264382" y="1876251"/>
                                  <a:pt x="6226413" y="1838283"/>
                                  <a:pt x="6226413" y="1791448"/>
                                </a:cubicBezTo>
                                <a:cubicBezTo>
                                  <a:pt x="6226413" y="1744613"/>
                                  <a:pt x="6264382" y="1706645"/>
                                  <a:pt x="6311216" y="1706645"/>
                                </a:cubicBezTo>
                                <a:close/>
                                <a:moveTo>
                                  <a:pt x="5918940" y="1706645"/>
                                </a:moveTo>
                                <a:cubicBezTo>
                                  <a:pt x="5965775" y="1706645"/>
                                  <a:pt x="6003743" y="1744613"/>
                                  <a:pt x="6003743" y="1791448"/>
                                </a:cubicBezTo>
                                <a:cubicBezTo>
                                  <a:pt x="6003743" y="1838283"/>
                                  <a:pt x="5965775" y="1876251"/>
                                  <a:pt x="5918940" y="1876251"/>
                                </a:cubicBezTo>
                                <a:cubicBezTo>
                                  <a:pt x="5872104" y="1876251"/>
                                  <a:pt x="5834137" y="1838283"/>
                                  <a:pt x="5834137" y="1791448"/>
                                </a:cubicBezTo>
                                <a:cubicBezTo>
                                  <a:pt x="5834137" y="1744613"/>
                                  <a:pt x="5872104" y="1706645"/>
                                  <a:pt x="5918940" y="1706645"/>
                                </a:cubicBezTo>
                                <a:close/>
                                <a:moveTo>
                                  <a:pt x="5526666" y="1706645"/>
                                </a:moveTo>
                                <a:cubicBezTo>
                                  <a:pt x="5573499" y="1706645"/>
                                  <a:pt x="5611466" y="1744613"/>
                                  <a:pt x="5611466" y="1791448"/>
                                </a:cubicBezTo>
                                <a:cubicBezTo>
                                  <a:pt x="5611466" y="1838283"/>
                                  <a:pt x="5573499" y="1876251"/>
                                  <a:pt x="5526666" y="1876251"/>
                                </a:cubicBezTo>
                                <a:cubicBezTo>
                                  <a:pt x="5479827" y="1876251"/>
                                  <a:pt x="5441860" y="1838283"/>
                                  <a:pt x="5441860" y="1791448"/>
                                </a:cubicBezTo>
                                <a:cubicBezTo>
                                  <a:pt x="5441860" y="1744613"/>
                                  <a:pt x="5479827" y="1706645"/>
                                  <a:pt x="5526666" y="1706645"/>
                                </a:cubicBezTo>
                                <a:close/>
                                <a:moveTo>
                                  <a:pt x="5134386" y="1706645"/>
                                </a:moveTo>
                                <a:cubicBezTo>
                                  <a:pt x="5181220" y="1706645"/>
                                  <a:pt x="5219189" y="1744613"/>
                                  <a:pt x="5219189" y="1791448"/>
                                </a:cubicBezTo>
                                <a:cubicBezTo>
                                  <a:pt x="5219189" y="1838283"/>
                                  <a:pt x="5181220" y="1876251"/>
                                  <a:pt x="5134386" y="1876251"/>
                                </a:cubicBezTo>
                                <a:cubicBezTo>
                                  <a:pt x="5087552" y="1876251"/>
                                  <a:pt x="5049582" y="1838283"/>
                                  <a:pt x="5049582" y="1791448"/>
                                </a:cubicBezTo>
                                <a:cubicBezTo>
                                  <a:pt x="5049582" y="1744613"/>
                                  <a:pt x="5087552" y="1706645"/>
                                  <a:pt x="5134386" y="1706645"/>
                                </a:cubicBezTo>
                                <a:close/>
                                <a:moveTo>
                                  <a:pt x="4742108" y="1706645"/>
                                </a:moveTo>
                                <a:cubicBezTo>
                                  <a:pt x="4788940" y="1706645"/>
                                  <a:pt x="4826911" y="1744613"/>
                                  <a:pt x="4826911" y="1791448"/>
                                </a:cubicBezTo>
                                <a:cubicBezTo>
                                  <a:pt x="4826911" y="1838283"/>
                                  <a:pt x="4788940" y="1876251"/>
                                  <a:pt x="4742108" y="1876251"/>
                                </a:cubicBezTo>
                                <a:cubicBezTo>
                                  <a:pt x="4695273" y="1876251"/>
                                  <a:pt x="4657305" y="1838283"/>
                                  <a:pt x="4657305" y="1791448"/>
                                </a:cubicBezTo>
                                <a:cubicBezTo>
                                  <a:pt x="4657305" y="1744613"/>
                                  <a:pt x="4695273" y="1706645"/>
                                  <a:pt x="4742108" y="1706645"/>
                                </a:cubicBezTo>
                                <a:close/>
                                <a:moveTo>
                                  <a:pt x="4349829" y="1706645"/>
                                </a:moveTo>
                                <a:cubicBezTo>
                                  <a:pt x="4396670" y="1706645"/>
                                  <a:pt x="4434634" y="1744613"/>
                                  <a:pt x="4434634" y="1791448"/>
                                </a:cubicBezTo>
                                <a:cubicBezTo>
                                  <a:pt x="4434634" y="1838283"/>
                                  <a:pt x="4396670" y="1876251"/>
                                  <a:pt x="4349829" y="1876251"/>
                                </a:cubicBezTo>
                                <a:cubicBezTo>
                                  <a:pt x="4302993" y="1876251"/>
                                  <a:pt x="4265026" y="1838283"/>
                                  <a:pt x="4265026" y="1791448"/>
                                </a:cubicBezTo>
                                <a:cubicBezTo>
                                  <a:pt x="4265026" y="1744613"/>
                                  <a:pt x="4302993" y="1706645"/>
                                  <a:pt x="4349829" y="1706645"/>
                                </a:cubicBezTo>
                                <a:close/>
                                <a:moveTo>
                                  <a:pt x="3957553" y="1706645"/>
                                </a:moveTo>
                                <a:cubicBezTo>
                                  <a:pt x="4004388" y="1706645"/>
                                  <a:pt x="4042356" y="1744613"/>
                                  <a:pt x="4042356" y="1791448"/>
                                </a:cubicBezTo>
                                <a:cubicBezTo>
                                  <a:pt x="4042356" y="1838283"/>
                                  <a:pt x="4004388" y="1876251"/>
                                  <a:pt x="3957553" y="1876251"/>
                                </a:cubicBezTo>
                                <a:cubicBezTo>
                                  <a:pt x="3910718" y="1876251"/>
                                  <a:pt x="3872752" y="1838283"/>
                                  <a:pt x="3872752" y="1791448"/>
                                </a:cubicBezTo>
                                <a:cubicBezTo>
                                  <a:pt x="3872752" y="1744613"/>
                                  <a:pt x="3910718" y="1706645"/>
                                  <a:pt x="3957553" y="1706645"/>
                                </a:cubicBezTo>
                                <a:close/>
                                <a:moveTo>
                                  <a:pt x="3565276" y="1706645"/>
                                </a:moveTo>
                                <a:cubicBezTo>
                                  <a:pt x="3612111" y="1706645"/>
                                  <a:pt x="3650079" y="1744613"/>
                                  <a:pt x="3650079" y="1791448"/>
                                </a:cubicBezTo>
                                <a:cubicBezTo>
                                  <a:pt x="3650079" y="1838283"/>
                                  <a:pt x="3612111" y="1876251"/>
                                  <a:pt x="3565276" y="1876251"/>
                                </a:cubicBezTo>
                                <a:cubicBezTo>
                                  <a:pt x="3518442" y="1876251"/>
                                  <a:pt x="3480472" y="1838283"/>
                                  <a:pt x="3480472" y="1791448"/>
                                </a:cubicBezTo>
                                <a:cubicBezTo>
                                  <a:pt x="3480472" y="1744613"/>
                                  <a:pt x="3518442" y="1706645"/>
                                  <a:pt x="3565276" y="1706645"/>
                                </a:cubicBezTo>
                                <a:close/>
                                <a:moveTo>
                                  <a:pt x="3172999" y="1706645"/>
                                </a:moveTo>
                                <a:cubicBezTo>
                                  <a:pt x="3219834" y="1706645"/>
                                  <a:pt x="3257802" y="1744613"/>
                                  <a:pt x="3257802" y="1791448"/>
                                </a:cubicBezTo>
                                <a:cubicBezTo>
                                  <a:pt x="3257802" y="1838283"/>
                                  <a:pt x="3219834" y="1876251"/>
                                  <a:pt x="3172999" y="1876251"/>
                                </a:cubicBezTo>
                                <a:cubicBezTo>
                                  <a:pt x="3126164" y="1876251"/>
                                  <a:pt x="3088195" y="1838283"/>
                                  <a:pt x="3088195" y="1791448"/>
                                </a:cubicBezTo>
                                <a:cubicBezTo>
                                  <a:pt x="3088195" y="1744613"/>
                                  <a:pt x="3126164" y="1706645"/>
                                  <a:pt x="3172999" y="1706645"/>
                                </a:cubicBezTo>
                                <a:close/>
                                <a:moveTo>
                                  <a:pt x="2780720" y="1706645"/>
                                </a:moveTo>
                                <a:cubicBezTo>
                                  <a:pt x="2827556" y="1706645"/>
                                  <a:pt x="2865523" y="1744613"/>
                                  <a:pt x="2865523" y="1791448"/>
                                </a:cubicBezTo>
                                <a:cubicBezTo>
                                  <a:pt x="2865523" y="1838283"/>
                                  <a:pt x="2827556" y="1876251"/>
                                  <a:pt x="2780720" y="1876251"/>
                                </a:cubicBezTo>
                                <a:cubicBezTo>
                                  <a:pt x="2733886" y="1876251"/>
                                  <a:pt x="2695917" y="1838283"/>
                                  <a:pt x="2695917" y="1791448"/>
                                </a:cubicBezTo>
                                <a:cubicBezTo>
                                  <a:pt x="2695917" y="1744613"/>
                                  <a:pt x="2733886" y="1706645"/>
                                  <a:pt x="2780720" y="1706645"/>
                                </a:cubicBezTo>
                                <a:close/>
                                <a:moveTo>
                                  <a:pt x="2388443" y="1706645"/>
                                </a:moveTo>
                                <a:cubicBezTo>
                                  <a:pt x="2435278" y="1706645"/>
                                  <a:pt x="2473246" y="1744613"/>
                                  <a:pt x="2473246" y="1791448"/>
                                </a:cubicBezTo>
                                <a:cubicBezTo>
                                  <a:pt x="2473246" y="1838283"/>
                                  <a:pt x="2435278" y="1876251"/>
                                  <a:pt x="2388443" y="1876251"/>
                                </a:cubicBezTo>
                                <a:cubicBezTo>
                                  <a:pt x="2341608" y="1876251"/>
                                  <a:pt x="2303640" y="1838283"/>
                                  <a:pt x="2303640" y="1791448"/>
                                </a:cubicBezTo>
                                <a:cubicBezTo>
                                  <a:pt x="2303640" y="1744613"/>
                                  <a:pt x="2341608" y="1706645"/>
                                  <a:pt x="2388443" y="1706645"/>
                                </a:cubicBezTo>
                                <a:close/>
                                <a:moveTo>
                                  <a:pt x="1996163" y="1706645"/>
                                </a:moveTo>
                                <a:cubicBezTo>
                                  <a:pt x="2042998" y="1706645"/>
                                  <a:pt x="2080966" y="1744613"/>
                                  <a:pt x="2080966" y="1791448"/>
                                </a:cubicBezTo>
                                <a:cubicBezTo>
                                  <a:pt x="2080966" y="1838283"/>
                                  <a:pt x="2042998" y="1876251"/>
                                  <a:pt x="1996163" y="1876251"/>
                                </a:cubicBezTo>
                                <a:cubicBezTo>
                                  <a:pt x="1949328" y="1876251"/>
                                  <a:pt x="1911360" y="1838283"/>
                                  <a:pt x="1911360" y="1791448"/>
                                </a:cubicBezTo>
                                <a:cubicBezTo>
                                  <a:pt x="1911360" y="1744613"/>
                                  <a:pt x="1949328" y="1706645"/>
                                  <a:pt x="1996163" y="1706645"/>
                                </a:cubicBezTo>
                                <a:close/>
                                <a:moveTo>
                                  <a:pt x="1603885" y="1706645"/>
                                </a:moveTo>
                                <a:cubicBezTo>
                                  <a:pt x="1650720" y="1706645"/>
                                  <a:pt x="1688688" y="1744613"/>
                                  <a:pt x="1688688" y="1791448"/>
                                </a:cubicBezTo>
                                <a:cubicBezTo>
                                  <a:pt x="1688688" y="1838283"/>
                                  <a:pt x="1650720" y="1876251"/>
                                  <a:pt x="1603885" y="1876251"/>
                                </a:cubicBezTo>
                                <a:cubicBezTo>
                                  <a:pt x="1557050" y="1876251"/>
                                  <a:pt x="1519082" y="1838283"/>
                                  <a:pt x="1519082" y="1791448"/>
                                </a:cubicBezTo>
                                <a:cubicBezTo>
                                  <a:pt x="1519082" y="1744613"/>
                                  <a:pt x="1557050" y="1706645"/>
                                  <a:pt x="1603885" y="1706645"/>
                                </a:cubicBezTo>
                                <a:close/>
                                <a:moveTo>
                                  <a:pt x="1211608" y="1706645"/>
                                </a:moveTo>
                                <a:cubicBezTo>
                                  <a:pt x="1258443" y="1706645"/>
                                  <a:pt x="1296411" y="1744613"/>
                                  <a:pt x="1296411" y="1791448"/>
                                </a:cubicBezTo>
                                <a:cubicBezTo>
                                  <a:pt x="1296411" y="1838283"/>
                                  <a:pt x="1258443" y="1876251"/>
                                  <a:pt x="1211608" y="1876251"/>
                                </a:cubicBezTo>
                                <a:cubicBezTo>
                                  <a:pt x="1164773" y="1876251"/>
                                  <a:pt x="1126805" y="1838283"/>
                                  <a:pt x="1126805" y="1791448"/>
                                </a:cubicBezTo>
                                <a:cubicBezTo>
                                  <a:pt x="1126805" y="1744613"/>
                                  <a:pt x="1164773" y="1706645"/>
                                  <a:pt x="1211608" y="1706645"/>
                                </a:cubicBezTo>
                                <a:close/>
                                <a:moveTo>
                                  <a:pt x="819330" y="1706645"/>
                                </a:moveTo>
                                <a:cubicBezTo>
                                  <a:pt x="866165" y="1706645"/>
                                  <a:pt x="904133" y="1744613"/>
                                  <a:pt x="904133" y="1791448"/>
                                </a:cubicBezTo>
                                <a:cubicBezTo>
                                  <a:pt x="904133" y="1838283"/>
                                  <a:pt x="866165" y="1876251"/>
                                  <a:pt x="819330" y="1876251"/>
                                </a:cubicBezTo>
                                <a:cubicBezTo>
                                  <a:pt x="772495" y="1876251"/>
                                  <a:pt x="734527" y="1838283"/>
                                  <a:pt x="734527" y="1791448"/>
                                </a:cubicBezTo>
                                <a:cubicBezTo>
                                  <a:pt x="734527" y="1744613"/>
                                  <a:pt x="772495" y="1706645"/>
                                  <a:pt x="819330" y="1706645"/>
                                </a:cubicBezTo>
                                <a:close/>
                                <a:moveTo>
                                  <a:pt x="427052" y="1706645"/>
                                </a:moveTo>
                                <a:cubicBezTo>
                                  <a:pt x="473887" y="1706645"/>
                                  <a:pt x="511855" y="1744613"/>
                                  <a:pt x="511855" y="1791448"/>
                                </a:cubicBezTo>
                                <a:cubicBezTo>
                                  <a:pt x="511855" y="1838283"/>
                                  <a:pt x="473887" y="1876251"/>
                                  <a:pt x="427052" y="1876251"/>
                                </a:cubicBezTo>
                                <a:cubicBezTo>
                                  <a:pt x="380217" y="1876251"/>
                                  <a:pt x="342249" y="1838283"/>
                                  <a:pt x="342249" y="1791448"/>
                                </a:cubicBezTo>
                                <a:cubicBezTo>
                                  <a:pt x="342249" y="1744613"/>
                                  <a:pt x="380217" y="1706645"/>
                                  <a:pt x="427052" y="1706645"/>
                                </a:cubicBezTo>
                                <a:close/>
                                <a:moveTo>
                                  <a:pt x="34775" y="1706645"/>
                                </a:moveTo>
                                <a:cubicBezTo>
                                  <a:pt x="81610" y="1706645"/>
                                  <a:pt x="119578" y="1744613"/>
                                  <a:pt x="119578" y="1791448"/>
                                </a:cubicBezTo>
                                <a:cubicBezTo>
                                  <a:pt x="119578" y="1838283"/>
                                  <a:pt x="81610" y="1876251"/>
                                  <a:pt x="34775" y="1876251"/>
                                </a:cubicBezTo>
                                <a:cubicBezTo>
                                  <a:pt x="23066" y="1876251"/>
                                  <a:pt x="11912" y="1873878"/>
                                  <a:pt x="1766" y="1869587"/>
                                </a:cubicBezTo>
                                <a:lnTo>
                                  <a:pt x="0" y="1868396"/>
                                </a:lnTo>
                                <a:lnTo>
                                  <a:pt x="0" y="1714500"/>
                                </a:lnTo>
                                <a:lnTo>
                                  <a:pt x="1766" y="1713310"/>
                                </a:lnTo>
                                <a:cubicBezTo>
                                  <a:pt x="11912" y="1709018"/>
                                  <a:pt x="23066" y="1706645"/>
                                  <a:pt x="34775" y="1706645"/>
                                </a:cubicBezTo>
                                <a:close/>
                                <a:moveTo>
                                  <a:pt x="12027225" y="1481034"/>
                                </a:moveTo>
                                <a:cubicBezTo>
                                  <a:pt x="12074060" y="1481034"/>
                                  <a:pt x="12112028" y="1519001"/>
                                  <a:pt x="12112028" y="1565836"/>
                                </a:cubicBezTo>
                                <a:cubicBezTo>
                                  <a:pt x="12112028" y="1612671"/>
                                  <a:pt x="12074060" y="1650639"/>
                                  <a:pt x="12027225" y="1650639"/>
                                </a:cubicBezTo>
                                <a:cubicBezTo>
                                  <a:pt x="11980390" y="1650639"/>
                                  <a:pt x="11942422" y="1612671"/>
                                  <a:pt x="11942422" y="1565836"/>
                                </a:cubicBezTo>
                                <a:cubicBezTo>
                                  <a:pt x="11942422" y="1519001"/>
                                  <a:pt x="11980390" y="1481034"/>
                                  <a:pt x="12027225" y="1481034"/>
                                </a:cubicBezTo>
                                <a:close/>
                                <a:moveTo>
                                  <a:pt x="11634947" y="1481034"/>
                                </a:moveTo>
                                <a:cubicBezTo>
                                  <a:pt x="11681782" y="1481034"/>
                                  <a:pt x="11719750" y="1519001"/>
                                  <a:pt x="11719750" y="1565836"/>
                                </a:cubicBezTo>
                                <a:cubicBezTo>
                                  <a:pt x="11719750" y="1612671"/>
                                  <a:pt x="11681782" y="1650639"/>
                                  <a:pt x="11634947" y="1650639"/>
                                </a:cubicBezTo>
                                <a:cubicBezTo>
                                  <a:pt x="11588112" y="1650639"/>
                                  <a:pt x="11550144" y="1612671"/>
                                  <a:pt x="11550144" y="1565836"/>
                                </a:cubicBezTo>
                                <a:cubicBezTo>
                                  <a:pt x="11550144" y="1519001"/>
                                  <a:pt x="11588112" y="1481034"/>
                                  <a:pt x="11634947" y="1481034"/>
                                </a:cubicBezTo>
                                <a:close/>
                                <a:moveTo>
                                  <a:pt x="11242669" y="1481034"/>
                                </a:moveTo>
                                <a:cubicBezTo>
                                  <a:pt x="11289504" y="1481034"/>
                                  <a:pt x="11327472" y="1519001"/>
                                  <a:pt x="11327472" y="1565836"/>
                                </a:cubicBezTo>
                                <a:cubicBezTo>
                                  <a:pt x="11327472" y="1612671"/>
                                  <a:pt x="11289504" y="1650639"/>
                                  <a:pt x="11242669" y="1650639"/>
                                </a:cubicBezTo>
                                <a:cubicBezTo>
                                  <a:pt x="11195834" y="1650639"/>
                                  <a:pt x="11157866" y="1612671"/>
                                  <a:pt x="11157866" y="1565836"/>
                                </a:cubicBezTo>
                                <a:cubicBezTo>
                                  <a:pt x="11157866" y="1519001"/>
                                  <a:pt x="11195834" y="1481034"/>
                                  <a:pt x="11242669" y="1481034"/>
                                </a:cubicBezTo>
                                <a:close/>
                                <a:moveTo>
                                  <a:pt x="10850391" y="1481034"/>
                                </a:moveTo>
                                <a:cubicBezTo>
                                  <a:pt x="10897226" y="1481034"/>
                                  <a:pt x="10935194" y="1519001"/>
                                  <a:pt x="10935194" y="1565836"/>
                                </a:cubicBezTo>
                                <a:cubicBezTo>
                                  <a:pt x="10935194" y="1612671"/>
                                  <a:pt x="10897226" y="1650639"/>
                                  <a:pt x="10850391" y="1650639"/>
                                </a:cubicBezTo>
                                <a:cubicBezTo>
                                  <a:pt x="10803556" y="1650639"/>
                                  <a:pt x="10765588" y="1612671"/>
                                  <a:pt x="10765588" y="1565836"/>
                                </a:cubicBezTo>
                                <a:cubicBezTo>
                                  <a:pt x="10765588" y="1519001"/>
                                  <a:pt x="10803556" y="1481034"/>
                                  <a:pt x="10850391" y="1481034"/>
                                </a:cubicBezTo>
                                <a:close/>
                                <a:moveTo>
                                  <a:pt x="10458113" y="1481034"/>
                                </a:moveTo>
                                <a:cubicBezTo>
                                  <a:pt x="10504948" y="1481034"/>
                                  <a:pt x="10542916" y="1519001"/>
                                  <a:pt x="10542916" y="1565836"/>
                                </a:cubicBezTo>
                                <a:cubicBezTo>
                                  <a:pt x="10542916" y="1612671"/>
                                  <a:pt x="10504948" y="1650639"/>
                                  <a:pt x="10458113" y="1650639"/>
                                </a:cubicBezTo>
                                <a:cubicBezTo>
                                  <a:pt x="10411278" y="1650639"/>
                                  <a:pt x="10373310" y="1612671"/>
                                  <a:pt x="10373310" y="1565836"/>
                                </a:cubicBezTo>
                                <a:cubicBezTo>
                                  <a:pt x="10373310" y="1519001"/>
                                  <a:pt x="10411278" y="1481034"/>
                                  <a:pt x="10458113" y="1481034"/>
                                </a:cubicBezTo>
                                <a:close/>
                                <a:moveTo>
                                  <a:pt x="10065835" y="1481034"/>
                                </a:moveTo>
                                <a:cubicBezTo>
                                  <a:pt x="10112670" y="1481034"/>
                                  <a:pt x="10150638" y="1519001"/>
                                  <a:pt x="10150638" y="1565836"/>
                                </a:cubicBezTo>
                                <a:cubicBezTo>
                                  <a:pt x="10150638" y="1612671"/>
                                  <a:pt x="10112670" y="1650639"/>
                                  <a:pt x="10065835" y="1650639"/>
                                </a:cubicBezTo>
                                <a:cubicBezTo>
                                  <a:pt x="10019000" y="1650639"/>
                                  <a:pt x="9981032" y="1612671"/>
                                  <a:pt x="9981032" y="1565836"/>
                                </a:cubicBezTo>
                                <a:cubicBezTo>
                                  <a:pt x="9981032" y="1519001"/>
                                  <a:pt x="10019000" y="1481034"/>
                                  <a:pt x="10065835" y="1481034"/>
                                </a:cubicBezTo>
                                <a:close/>
                                <a:moveTo>
                                  <a:pt x="9673557" y="1481034"/>
                                </a:moveTo>
                                <a:cubicBezTo>
                                  <a:pt x="9720392" y="1481034"/>
                                  <a:pt x="9758360" y="1519001"/>
                                  <a:pt x="9758360" y="1565836"/>
                                </a:cubicBezTo>
                                <a:cubicBezTo>
                                  <a:pt x="9758360" y="1612671"/>
                                  <a:pt x="9720392" y="1650639"/>
                                  <a:pt x="9673557" y="1650639"/>
                                </a:cubicBezTo>
                                <a:cubicBezTo>
                                  <a:pt x="9626722" y="1650639"/>
                                  <a:pt x="9588754" y="1612671"/>
                                  <a:pt x="9588754" y="1565836"/>
                                </a:cubicBezTo>
                                <a:cubicBezTo>
                                  <a:pt x="9588754" y="1519001"/>
                                  <a:pt x="9626722" y="1481034"/>
                                  <a:pt x="9673557" y="1481034"/>
                                </a:cubicBezTo>
                                <a:close/>
                                <a:moveTo>
                                  <a:pt x="9281279" y="1481034"/>
                                </a:moveTo>
                                <a:cubicBezTo>
                                  <a:pt x="9328114" y="1481034"/>
                                  <a:pt x="9366082" y="1519001"/>
                                  <a:pt x="9366082" y="1565836"/>
                                </a:cubicBezTo>
                                <a:cubicBezTo>
                                  <a:pt x="9366082" y="1612671"/>
                                  <a:pt x="9328114" y="1650639"/>
                                  <a:pt x="9281279" y="1650639"/>
                                </a:cubicBezTo>
                                <a:cubicBezTo>
                                  <a:pt x="9234444" y="1650639"/>
                                  <a:pt x="9196476" y="1612671"/>
                                  <a:pt x="9196476" y="1565836"/>
                                </a:cubicBezTo>
                                <a:cubicBezTo>
                                  <a:pt x="9196476" y="1519001"/>
                                  <a:pt x="9234444" y="1481034"/>
                                  <a:pt x="9281279" y="1481034"/>
                                </a:cubicBezTo>
                                <a:close/>
                                <a:moveTo>
                                  <a:pt x="8889001" y="1481034"/>
                                </a:moveTo>
                                <a:cubicBezTo>
                                  <a:pt x="8935836" y="1481034"/>
                                  <a:pt x="8973804" y="1519001"/>
                                  <a:pt x="8973804" y="1565836"/>
                                </a:cubicBezTo>
                                <a:cubicBezTo>
                                  <a:pt x="8973804" y="1612671"/>
                                  <a:pt x="8935836" y="1650639"/>
                                  <a:pt x="8889001" y="1650639"/>
                                </a:cubicBezTo>
                                <a:cubicBezTo>
                                  <a:pt x="8842166" y="1650639"/>
                                  <a:pt x="8804198" y="1612671"/>
                                  <a:pt x="8804198" y="1565836"/>
                                </a:cubicBezTo>
                                <a:cubicBezTo>
                                  <a:pt x="8804198" y="1519001"/>
                                  <a:pt x="8842166" y="1481034"/>
                                  <a:pt x="8889001" y="1481034"/>
                                </a:cubicBezTo>
                                <a:close/>
                                <a:moveTo>
                                  <a:pt x="8496723" y="1481034"/>
                                </a:moveTo>
                                <a:cubicBezTo>
                                  <a:pt x="8543558" y="1481034"/>
                                  <a:pt x="8581526" y="1519001"/>
                                  <a:pt x="8581526" y="1565836"/>
                                </a:cubicBezTo>
                                <a:cubicBezTo>
                                  <a:pt x="8581526" y="1612671"/>
                                  <a:pt x="8543558" y="1650639"/>
                                  <a:pt x="8496723" y="1650639"/>
                                </a:cubicBezTo>
                                <a:cubicBezTo>
                                  <a:pt x="8449888" y="1650639"/>
                                  <a:pt x="8411920" y="1612671"/>
                                  <a:pt x="8411920" y="1565836"/>
                                </a:cubicBezTo>
                                <a:cubicBezTo>
                                  <a:pt x="8411920" y="1519001"/>
                                  <a:pt x="8449888" y="1481034"/>
                                  <a:pt x="8496723" y="1481034"/>
                                </a:cubicBezTo>
                                <a:close/>
                                <a:moveTo>
                                  <a:pt x="8104445" y="1481034"/>
                                </a:moveTo>
                                <a:cubicBezTo>
                                  <a:pt x="8151280" y="1481034"/>
                                  <a:pt x="8189248" y="1519001"/>
                                  <a:pt x="8189248" y="1565836"/>
                                </a:cubicBezTo>
                                <a:cubicBezTo>
                                  <a:pt x="8189248" y="1612671"/>
                                  <a:pt x="8151280" y="1650639"/>
                                  <a:pt x="8104445" y="1650639"/>
                                </a:cubicBezTo>
                                <a:cubicBezTo>
                                  <a:pt x="8057610" y="1650639"/>
                                  <a:pt x="8019642" y="1612671"/>
                                  <a:pt x="8019642" y="1565836"/>
                                </a:cubicBezTo>
                                <a:cubicBezTo>
                                  <a:pt x="8019642" y="1519001"/>
                                  <a:pt x="8057610" y="1481034"/>
                                  <a:pt x="8104445" y="1481034"/>
                                </a:cubicBezTo>
                                <a:close/>
                                <a:moveTo>
                                  <a:pt x="7712167" y="1481034"/>
                                </a:moveTo>
                                <a:cubicBezTo>
                                  <a:pt x="7759002" y="1481034"/>
                                  <a:pt x="7796970" y="1519001"/>
                                  <a:pt x="7796970" y="1565836"/>
                                </a:cubicBezTo>
                                <a:cubicBezTo>
                                  <a:pt x="7796970" y="1612671"/>
                                  <a:pt x="7759002" y="1650639"/>
                                  <a:pt x="7712167" y="1650639"/>
                                </a:cubicBezTo>
                                <a:cubicBezTo>
                                  <a:pt x="7665332" y="1650639"/>
                                  <a:pt x="7627364" y="1612671"/>
                                  <a:pt x="7627364" y="1565836"/>
                                </a:cubicBezTo>
                                <a:cubicBezTo>
                                  <a:pt x="7627364" y="1519001"/>
                                  <a:pt x="7665332" y="1481034"/>
                                  <a:pt x="7712167" y="1481034"/>
                                </a:cubicBezTo>
                                <a:close/>
                                <a:moveTo>
                                  <a:pt x="7319889" y="1481034"/>
                                </a:moveTo>
                                <a:cubicBezTo>
                                  <a:pt x="7366724" y="1481034"/>
                                  <a:pt x="7404692" y="1519001"/>
                                  <a:pt x="7404692" y="1565836"/>
                                </a:cubicBezTo>
                                <a:cubicBezTo>
                                  <a:pt x="7404692" y="1612671"/>
                                  <a:pt x="7366724" y="1650639"/>
                                  <a:pt x="7319889" y="1650639"/>
                                </a:cubicBezTo>
                                <a:cubicBezTo>
                                  <a:pt x="7273054" y="1650639"/>
                                  <a:pt x="7235086" y="1612671"/>
                                  <a:pt x="7235086" y="1565836"/>
                                </a:cubicBezTo>
                                <a:cubicBezTo>
                                  <a:pt x="7235086" y="1519001"/>
                                  <a:pt x="7273054" y="1481034"/>
                                  <a:pt x="7319889" y="1481034"/>
                                </a:cubicBezTo>
                                <a:close/>
                                <a:moveTo>
                                  <a:pt x="6927611" y="1481034"/>
                                </a:moveTo>
                                <a:cubicBezTo>
                                  <a:pt x="6974446" y="1481034"/>
                                  <a:pt x="7012414" y="1519001"/>
                                  <a:pt x="7012414" y="1565836"/>
                                </a:cubicBezTo>
                                <a:cubicBezTo>
                                  <a:pt x="7012414" y="1612671"/>
                                  <a:pt x="6974446" y="1650639"/>
                                  <a:pt x="6927611" y="1650639"/>
                                </a:cubicBezTo>
                                <a:cubicBezTo>
                                  <a:pt x="6880776" y="1650639"/>
                                  <a:pt x="6842808" y="1612671"/>
                                  <a:pt x="6842808" y="1565836"/>
                                </a:cubicBezTo>
                                <a:cubicBezTo>
                                  <a:pt x="6842808" y="1519001"/>
                                  <a:pt x="6880776" y="1481034"/>
                                  <a:pt x="6927611" y="1481034"/>
                                </a:cubicBezTo>
                                <a:close/>
                                <a:moveTo>
                                  <a:pt x="6535333" y="1481034"/>
                                </a:moveTo>
                                <a:cubicBezTo>
                                  <a:pt x="6582168" y="1481034"/>
                                  <a:pt x="6620137" y="1519001"/>
                                  <a:pt x="6620137" y="1565836"/>
                                </a:cubicBezTo>
                                <a:cubicBezTo>
                                  <a:pt x="6620137" y="1612671"/>
                                  <a:pt x="6582168" y="1650639"/>
                                  <a:pt x="6535333" y="1650639"/>
                                </a:cubicBezTo>
                                <a:cubicBezTo>
                                  <a:pt x="6488498" y="1650639"/>
                                  <a:pt x="6450530" y="1612671"/>
                                  <a:pt x="6450530" y="1565836"/>
                                </a:cubicBezTo>
                                <a:cubicBezTo>
                                  <a:pt x="6450530" y="1519001"/>
                                  <a:pt x="6488498" y="1481034"/>
                                  <a:pt x="6535333" y="1481034"/>
                                </a:cubicBezTo>
                                <a:close/>
                                <a:moveTo>
                                  <a:pt x="6143055" y="1481034"/>
                                </a:moveTo>
                                <a:cubicBezTo>
                                  <a:pt x="6189890" y="1481034"/>
                                  <a:pt x="6227858" y="1519001"/>
                                  <a:pt x="6227858" y="1565836"/>
                                </a:cubicBezTo>
                                <a:cubicBezTo>
                                  <a:pt x="6227858" y="1612671"/>
                                  <a:pt x="6189890" y="1650639"/>
                                  <a:pt x="6143055" y="1650639"/>
                                </a:cubicBezTo>
                                <a:cubicBezTo>
                                  <a:pt x="6096222" y="1650639"/>
                                  <a:pt x="6058253" y="1612671"/>
                                  <a:pt x="6058253" y="1565836"/>
                                </a:cubicBezTo>
                                <a:cubicBezTo>
                                  <a:pt x="6058253" y="1519001"/>
                                  <a:pt x="6096222" y="1481034"/>
                                  <a:pt x="6143055" y="1481034"/>
                                </a:cubicBezTo>
                                <a:close/>
                                <a:moveTo>
                                  <a:pt x="5750782" y="1481034"/>
                                </a:moveTo>
                                <a:cubicBezTo>
                                  <a:pt x="5797614" y="1481034"/>
                                  <a:pt x="5835582" y="1519001"/>
                                  <a:pt x="5835582" y="1565836"/>
                                </a:cubicBezTo>
                                <a:cubicBezTo>
                                  <a:pt x="5835582" y="1612671"/>
                                  <a:pt x="5797614" y="1650639"/>
                                  <a:pt x="5750782" y="1650639"/>
                                </a:cubicBezTo>
                                <a:cubicBezTo>
                                  <a:pt x="5703946" y="1650639"/>
                                  <a:pt x="5665978" y="1612671"/>
                                  <a:pt x="5665978" y="1565836"/>
                                </a:cubicBezTo>
                                <a:cubicBezTo>
                                  <a:pt x="5665978" y="1519001"/>
                                  <a:pt x="5703946" y="1481034"/>
                                  <a:pt x="5750782" y="1481034"/>
                                </a:cubicBezTo>
                                <a:close/>
                                <a:moveTo>
                                  <a:pt x="5358503" y="1481034"/>
                                </a:moveTo>
                                <a:cubicBezTo>
                                  <a:pt x="5405337" y="1481034"/>
                                  <a:pt x="5443306" y="1519001"/>
                                  <a:pt x="5443306" y="1565836"/>
                                </a:cubicBezTo>
                                <a:cubicBezTo>
                                  <a:pt x="5443306" y="1612671"/>
                                  <a:pt x="5405337" y="1650639"/>
                                  <a:pt x="5358503" y="1650639"/>
                                </a:cubicBezTo>
                                <a:cubicBezTo>
                                  <a:pt x="5311667" y="1650639"/>
                                  <a:pt x="5273698" y="1612671"/>
                                  <a:pt x="5273698" y="1565836"/>
                                </a:cubicBezTo>
                                <a:cubicBezTo>
                                  <a:pt x="5273698" y="1519001"/>
                                  <a:pt x="5311667" y="1481034"/>
                                  <a:pt x="5358503" y="1481034"/>
                                </a:cubicBezTo>
                                <a:close/>
                                <a:moveTo>
                                  <a:pt x="4966223" y="1481034"/>
                                </a:moveTo>
                                <a:cubicBezTo>
                                  <a:pt x="5013058" y="1481034"/>
                                  <a:pt x="5051027" y="1519001"/>
                                  <a:pt x="5051027" y="1565836"/>
                                </a:cubicBezTo>
                                <a:cubicBezTo>
                                  <a:pt x="5051027" y="1612671"/>
                                  <a:pt x="5013058" y="1650639"/>
                                  <a:pt x="4966223" y="1650639"/>
                                </a:cubicBezTo>
                                <a:cubicBezTo>
                                  <a:pt x="4919388" y="1650639"/>
                                  <a:pt x="4881419" y="1612671"/>
                                  <a:pt x="4881419" y="1565836"/>
                                </a:cubicBezTo>
                                <a:cubicBezTo>
                                  <a:pt x="4881419" y="1519001"/>
                                  <a:pt x="4919388" y="1481034"/>
                                  <a:pt x="4966223" y="1481034"/>
                                </a:cubicBezTo>
                                <a:close/>
                                <a:moveTo>
                                  <a:pt x="4573945" y="1481034"/>
                                </a:moveTo>
                                <a:cubicBezTo>
                                  <a:pt x="4620782" y="1481034"/>
                                  <a:pt x="4658748" y="1519001"/>
                                  <a:pt x="4658748" y="1565836"/>
                                </a:cubicBezTo>
                                <a:cubicBezTo>
                                  <a:pt x="4658748" y="1612671"/>
                                  <a:pt x="4620782" y="1650639"/>
                                  <a:pt x="4573945" y="1650639"/>
                                </a:cubicBezTo>
                                <a:cubicBezTo>
                                  <a:pt x="4527111" y="1650639"/>
                                  <a:pt x="4489144" y="1612671"/>
                                  <a:pt x="4489144" y="1565836"/>
                                </a:cubicBezTo>
                                <a:cubicBezTo>
                                  <a:pt x="4489144" y="1519001"/>
                                  <a:pt x="4527111" y="1481034"/>
                                  <a:pt x="4573945" y="1481034"/>
                                </a:cubicBezTo>
                                <a:close/>
                                <a:moveTo>
                                  <a:pt x="4181667" y="1481034"/>
                                </a:moveTo>
                                <a:cubicBezTo>
                                  <a:pt x="4228502" y="1481034"/>
                                  <a:pt x="4266470" y="1519001"/>
                                  <a:pt x="4266470" y="1565836"/>
                                </a:cubicBezTo>
                                <a:cubicBezTo>
                                  <a:pt x="4266470" y="1612671"/>
                                  <a:pt x="4228502" y="1650639"/>
                                  <a:pt x="4181667" y="1650639"/>
                                </a:cubicBezTo>
                                <a:cubicBezTo>
                                  <a:pt x="4134835" y="1650639"/>
                                  <a:pt x="4096865" y="1612671"/>
                                  <a:pt x="4096865" y="1565836"/>
                                </a:cubicBezTo>
                                <a:cubicBezTo>
                                  <a:pt x="4096865" y="1519001"/>
                                  <a:pt x="4134835" y="1481034"/>
                                  <a:pt x="4181667" y="1481034"/>
                                </a:cubicBezTo>
                                <a:close/>
                                <a:moveTo>
                                  <a:pt x="3789392" y="1481034"/>
                                </a:moveTo>
                                <a:cubicBezTo>
                                  <a:pt x="3836226" y="1481034"/>
                                  <a:pt x="3874195" y="1519001"/>
                                  <a:pt x="3874195" y="1565836"/>
                                </a:cubicBezTo>
                                <a:cubicBezTo>
                                  <a:pt x="3874195" y="1612671"/>
                                  <a:pt x="3836226" y="1650639"/>
                                  <a:pt x="3789392" y="1650639"/>
                                </a:cubicBezTo>
                                <a:cubicBezTo>
                                  <a:pt x="3742557" y="1650639"/>
                                  <a:pt x="3704589" y="1612671"/>
                                  <a:pt x="3704589" y="1565836"/>
                                </a:cubicBezTo>
                                <a:cubicBezTo>
                                  <a:pt x="3704589" y="1519001"/>
                                  <a:pt x="3742557" y="1481034"/>
                                  <a:pt x="3789392" y="1481034"/>
                                </a:cubicBezTo>
                                <a:close/>
                                <a:moveTo>
                                  <a:pt x="3397113" y="1481034"/>
                                </a:moveTo>
                                <a:cubicBezTo>
                                  <a:pt x="3443948" y="1481034"/>
                                  <a:pt x="3481917" y="1519001"/>
                                  <a:pt x="3481917" y="1565836"/>
                                </a:cubicBezTo>
                                <a:cubicBezTo>
                                  <a:pt x="3481917" y="1612671"/>
                                  <a:pt x="3443948" y="1650639"/>
                                  <a:pt x="3397113" y="1650639"/>
                                </a:cubicBezTo>
                                <a:cubicBezTo>
                                  <a:pt x="3350279" y="1650639"/>
                                  <a:pt x="3312310" y="1612671"/>
                                  <a:pt x="3312310" y="1565836"/>
                                </a:cubicBezTo>
                                <a:cubicBezTo>
                                  <a:pt x="3312310" y="1519001"/>
                                  <a:pt x="3350279" y="1481034"/>
                                  <a:pt x="3397113" y="1481034"/>
                                </a:cubicBezTo>
                                <a:close/>
                                <a:moveTo>
                                  <a:pt x="3004836" y="1481034"/>
                                </a:moveTo>
                                <a:cubicBezTo>
                                  <a:pt x="3051670" y="1481034"/>
                                  <a:pt x="3089639" y="1519001"/>
                                  <a:pt x="3089639" y="1565836"/>
                                </a:cubicBezTo>
                                <a:cubicBezTo>
                                  <a:pt x="3089639" y="1612671"/>
                                  <a:pt x="3051670" y="1650639"/>
                                  <a:pt x="3004836" y="1650639"/>
                                </a:cubicBezTo>
                                <a:cubicBezTo>
                                  <a:pt x="2958000" y="1650639"/>
                                  <a:pt x="2920032" y="1612671"/>
                                  <a:pt x="2920032" y="1565836"/>
                                </a:cubicBezTo>
                                <a:cubicBezTo>
                                  <a:pt x="2920032" y="1519001"/>
                                  <a:pt x="2958000" y="1481034"/>
                                  <a:pt x="3004836" y="1481034"/>
                                </a:cubicBezTo>
                                <a:close/>
                                <a:moveTo>
                                  <a:pt x="2612558" y="1481034"/>
                                </a:moveTo>
                                <a:cubicBezTo>
                                  <a:pt x="2659393" y="1481034"/>
                                  <a:pt x="2697361" y="1519001"/>
                                  <a:pt x="2697361" y="1565836"/>
                                </a:cubicBezTo>
                                <a:cubicBezTo>
                                  <a:pt x="2697361" y="1612671"/>
                                  <a:pt x="2659393" y="1650639"/>
                                  <a:pt x="2612558" y="1650639"/>
                                </a:cubicBezTo>
                                <a:cubicBezTo>
                                  <a:pt x="2565722" y="1650639"/>
                                  <a:pt x="2527754" y="1612671"/>
                                  <a:pt x="2527754" y="1565836"/>
                                </a:cubicBezTo>
                                <a:cubicBezTo>
                                  <a:pt x="2527754" y="1519001"/>
                                  <a:pt x="2565722" y="1481034"/>
                                  <a:pt x="2612558" y="1481034"/>
                                </a:cubicBezTo>
                                <a:close/>
                                <a:moveTo>
                                  <a:pt x="2220279" y="1481034"/>
                                </a:moveTo>
                                <a:cubicBezTo>
                                  <a:pt x="2267114" y="1481034"/>
                                  <a:pt x="2305082" y="1519001"/>
                                  <a:pt x="2305082" y="1565836"/>
                                </a:cubicBezTo>
                                <a:cubicBezTo>
                                  <a:pt x="2305082" y="1612671"/>
                                  <a:pt x="2267114" y="1650639"/>
                                  <a:pt x="2220279" y="1650639"/>
                                </a:cubicBezTo>
                                <a:cubicBezTo>
                                  <a:pt x="2173444" y="1650639"/>
                                  <a:pt x="2135476" y="1612671"/>
                                  <a:pt x="2135476" y="1565836"/>
                                </a:cubicBezTo>
                                <a:cubicBezTo>
                                  <a:pt x="2135476" y="1519001"/>
                                  <a:pt x="2173444" y="1481034"/>
                                  <a:pt x="2220279" y="1481034"/>
                                </a:cubicBezTo>
                                <a:close/>
                                <a:moveTo>
                                  <a:pt x="1828001" y="1481034"/>
                                </a:moveTo>
                                <a:cubicBezTo>
                                  <a:pt x="1874836" y="1481034"/>
                                  <a:pt x="1912804" y="1519001"/>
                                  <a:pt x="1912804" y="1565836"/>
                                </a:cubicBezTo>
                                <a:cubicBezTo>
                                  <a:pt x="1912804" y="1612671"/>
                                  <a:pt x="1874836" y="1650639"/>
                                  <a:pt x="1828001" y="1650639"/>
                                </a:cubicBezTo>
                                <a:cubicBezTo>
                                  <a:pt x="1781166" y="1650639"/>
                                  <a:pt x="1743198" y="1612671"/>
                                  <a:pt x="1743198" y="1565836"/>
                                </a:cubicBezTo>
                                <a:cubicBezTo>
                                  <a:pt x="1743198" y="1519001"/>
                                  <a:pt x="1781166" y="1481034"/>
                                  <a:pt x="1828001" y="1481034"/>
                                </a:cubicBezTo>
                                <a:close/>
                                <a:moveTo>
                                  <a:pt x="1435723" y="1481034"/>
                                </a:moveTo>
                                <a:cubicBezTo>
                                  <a:pt x="1482558" y="1481034"/>
                                  <a:pt x="1520526" y="1519001"/>
                                  <a:pt x="1520526" y="1565836"/>
                                </a:cubicBezTo>
                                <a:cubicBezTo>
                                  <a:pt x="1520526" y="1612671"/>
                                  <a:pt x="1482558" y="1650639"/>
                                  <a:pt x="1435723" y="1650639"/>
                                </a:cubicBezTo>
                                <a:cubicBezTo>
                                  <a:pt x="1388888" y="1650639"/>
                                  <a:pt x="1350920" y="1612671"/>
                                  <a:pt x="1350920" y="1565836"/>
                                </a:cubicBezTo>
                                <a:cubicBezTo>
                                  <a:pt x="1350920" y="1519001"/>
                                  <a:pt x="1388888" y="1481034"/>
                                  <a:pt x="1435723" y="1481034"/>
                                </a:cubicBezTo>
                                <a:close/>
                                <a:moveTo>
                                  <a:pt x="1043445" y="1481034"/>
                                </a:moveTo>
                                <a:cubicBezTo>
                                  <a:pt x="1090280" y="1481034"/>
                                  <a:pt x="1128249" y="1519001"/>
                                  <a:pt x="1128249" y="1565836"/>
                                </a:cubicBezTo>
                                <a:cubicBezTo>
                                  <a:pt x="1128249" y="1612671"/>
                                  <a:pt x="1090280" y="1650639"/>
                                  <a:pt x="1043445" y="1650639"/>
                                </a:cubicBezTo>
                                <a:cubicBezTo>
                                  <a:pt x="996610" y="1650639"/>
                                  <a:pt x="958643" y="1612671"/>
                                  <a:pt x="958643" y="1565836"/>
                                </a:cubicBezTo>
                                <a:cubicBezTo>
                                  <a:pt x="958643" y="1519001"/>
                                  <a:pt x="996610" y="1481034"/>
                                  <a:pt x="1043445" y="1481034"/>
                                </a:cubicBezTo>
                                <a:close/>
                                <a:moveTo>
                                  <a:pt x="651167" y="1481034"/>
                                </a:moveTo>
                                <a:cubicBezTo>
                                  <a:pt x="698002" y="1481034"/>
                                  <a:pt x="735971" y="1519001"/>
                                  <a:pt x="735971" y="1565836"/>
                                </a:cubicBezTo>
                                <a:cubicBezTo>
                                  <a:pt x="735971" y="1612671"/>
                                  <a:pt x="698002" y="1650639"/>
                                  <a:pt x="651167" y="1650639"/>
                                </a:cubicBezTo>
                                <a:cubicBezTo>
                                  <a:pt x="604332" y="1650639"/>
                                  <a:pt x="566365" y="1612671"/>
                                  <a:pt x="566365" y="1565836"/>
                                </a:cubicBezTo>
                                <a:cubicBezTo>
                                  <a:pt x="566365" y="1519001"/>
                                  <a:pt x="604332" y="1481034"/>
                                  <a:pt x="651167" y="1481034"/>
                                </a:cubicBezTo>
                                <a:close/>
                                <a:moveTo>
                                  <a:pt x="258889" y="1481034"/>
                                </a:moveTo>
                                <a:cubicBezTo>
                                  <a:pt x="305725" y="1481034"/>
                                  <a:pt x="343692" y="1519001"/>
                                  <a:pt x="343692" y="1565836"/>
                                </a:cubicBezTo>
                                <a:cubicBezTo>
                                  <a:pt x="343692" y="1612671"/>
                                  <a:pt x="305725" y="1650639"/>
                                  <a:pt x="258889" y="1650639"/>
                                </a:cubicBezTo>
                                <a:cubicBezTo>
                                  <a:pt x="212054" y="1650639"/>
                                  <a:pt x="174086" y="1612671"/>
                                  <a:pt x="174086" y="1565836"/>
                                </a:cubicBezTo>
                                <a:cubicBezTo>
                                  <a:pt x="174086" y="1519001"/>
                                  <a:pt x="212054" y="1481034"/>
                                  <a:pt x="258889" y="1481034"/>
                                </a:cubicBezTo>
                                <a:close/>
                                <a:moveTo>
                                  <a:pt x="12191632" y="1255422"/>
                                </a:moveTo>
                                <a:lnTo>
                                  <a:pt x="12192000" y="1255496"/>
                                </a:lnTo>
                                <a:lnTo>
                                  <a:pt x="12192000" y="1424954"/>
                                </a:lnTo>
                                <a:lnTo>
                                  <a:pt x="12191632" y="1425028"/>
                                </a:lnTo>
                                <a:cubicBezTo>
                                  <a:pt x="12144797" y="1425028"/>
                                  <a:pt x="12106829" y="1387059"/>
                                  <a:pt x="12106829" y="1340225"/>
                                </a:cubicBezTo>
                                <a:cubicBezTo>
                                  <a:pt x="12106829" y="1293389"/>
                                  <a:pt x="12144797" y="1255422"/>
                                  <a:pt x="12191632" y="1255422"/>
                                </a:cubicBezTo>
                                <a:close/>
                                <a:moveTo>
                                  <a:pt x="11799349" y="1255422"/>
                                </a:moveTo>
                                <a:cubicBezTo>
                                  <a:pt x="11846184" y="1255422"/>
                                  <a:pt x="11884152" y="1293389"/>
                                  <a:pt x="11884152" y="1340225"/>
                                </a:cubicBezTo>
                                <a:cubicBezTo>
                                  <a:pt x="11884152" y="1387059"/>
                                  <a:pt x="11846184" y="1425028"/>
                                  <a:pt x="11799349" y="1425028"/>
                                </a:cubicBezTo>
                                <a:cubicBezTo>
                                  <a:pt x="11752514" y="1425028"/>
                                  <a:pt x="11714546" y="1387059"/>
                                  <a:pt x="11714546" y="1340225"/>
                                </a:cubicBezTo>
                                <a:cubicBezTo>
                                  <a:pt x="11714546" y="1293389"/>
                                  <a:pt x="11752514" y="1255422"/>
                                  <a:pt x="11799349" y="1255422"/>
                                </a:cubicBezTo>
                                <a:close/>
                                <a:moveTo>
                                  <a:pt x="11407071" y="1255422"/>
                                </a:moveTo>
                                <a:cubicBezTo>
                                  <a:pt x="11453906" y="1255422"/>
                                  <a:pt x="11491874" y="1293389"/>
                                  <a:pt x="11491874" y="1340225"/>
                                </a:cubicBezTo>
                                <a:cubicBezTo>
                                  <a:pt x="11491874" y="1387059"/>
                                  <a:pt x="11453906" y="1425028"/>
                                  <a:pt x="11407071" y="1425028"/>
                                </a:cubicBezTo>
                                <a:cubicBezTo>
                                  <a:pt x="11360236" y="1425028"/>
                                  <a:pt x="11322268" y="1387059"/>
                                  <a:pt x="11322268" y="1340225"/>
                                </a:cubicBezTo>
                                <a:cubicBezTo>
                                  <a:pt x="11322268" y="1293389"/>
                                  <a:pt x="11360236" y="1255422"/>
                                  <a:pt x="11407071" y="1255422"/>
                                </a:cubicBezTo>
                                <a:close/>
                                <a:moveTo>
                                  <a:pt x="11014793" y="1255422"/>
                                </a:moveTo>
                                <a:cubicBezTo>
                                  <a:pt x="11061628" y="1255422"/>
                                  <a:pt x="11099596" y="1293389"/>
                                  <a:pt x="11099596" y="1340225"/>
                                </a:cubicBezTo>
                                <a:cubicBezTo>
                                  <a:pt x="11099596" y="1387059"/>
                                  <a:pt x="11061628" y="1425028"/>
                                  <a:pt x="11014793" y="1425028"/>
                                </a:cubicBezTo>
                                <a:cubicBezTo>
                                  <a:pt x="10967958" y="1425028"/>
                                  <a:pt x="10929990" y="1387059"/>
                                  <a:pt x="10929990" y="1340225"/>
                                </a:cubicBezTo>
                                <a:cubicBezTo>
                                  <a:pt x="10929990" y="1293389"/>
                                  <a:pt x="10967958" y="1255422"/>
                                  <a:pt x="11014793" y="1255422"/>
                                </a:cubicBezTo>
                                <a:close/>
                                <a:moveTo>
                                  <a:pt x="10622515" y="1255422"/>
                                </a:moveTo>
                                <a:cubicBezTo>
                                  <a:pt x="10669350" y="1255422"/>
                                  <a:pt x="10707318" y="1293389"/>
                                  <a:pt x="10707318" y="1340225"/>
                                </a:cubicBezTo>
                                <a:cubicBezTo>
                                  <a:pt x="10707318" y="1387059"/>
                                  <a:pt x="10669350" y="1425028"/>
                                  <a:pt x="10622515" y="1425028"/>
                                </a:cubicBezTo>
                                <a:cubicBezTo>
                                  <a:pt x="10575680" y="1425028"/>
                                  <a:pt x="10537712" y="1387059"/>
                                  <a:pt x="10537712" y="1340225"/>
                                </a:cubicBezTo>
                                <a:cubicBezTo>
                                  <a:pt x="10537712" y="1293389"/>
                                  <a:pt x="10575680" y="1255422"/>
                                  <a:pt x="10622515" y="1255422"/>
                                </a:cubicBezTo>
                                <a:close/>
                                <a:moveTo>
                                  <a:pt x="10230237" y="1255422"/>
                                </a:moveTo>
                                <a:cubicBezTo>
                                  <a:pt x="10277072" y="1255422"/>
                                  <a:pt x="10315040" y="1293389"/>
                                  <a:pt x="10315040" y="1340225"/>
                                </a:cubicBezTo>
                                <a:cubicBezTo>
                                  <a:pt x="10315040" y="1387059"/>
                                  <a:pt x="10277072" y="1425028"/>
                                  <a:pt x="10230237" y="1425028"/>
                                </a:cubicBezTo>
                                <a:cubicBezTo>
                                  <a:pt x="10183402" y="1425028"/>
                                  <a:pt x="10145434" y="1387059"/>
                                  <a:pt x="10145434" y="1340225"/>
                                </a:cubicBezTo>
                                <a:cubicBezTo>
                                  <a:pt x="10145434" y="1293389"/>
                                  <a:pt x="10183402" y="1255422"/>
                                  <a:pt x="10230237" y="1255422"/>
                                </a:cubicBezTo>
                                <a:close/>
                                <a:moveTo>
                                  <a:pt x="9837959" y="1255422"/>
                                </a:moveTo>
                                <a:cubicBezTo>
                                  <a:pt x="9884794" y="1255422"/>
                                  <a:pt x="9922762" y="1293389"/>
                                  <a:pt x="9922762" y="1340225"/>
                                </a:cubicBezTo>
                                <a:cubicBezTo>
                                  <a:pt x="9922762" y="1387059"/>
                                  <a:pt x="9884794" y="1425028"/>
                                  <a:pt x="9837959" y="1425028"/>
                                </a:cubicBezTo>
                                <a:cubicBezTo>
                                  <a:pt x="9791124" y="1425028"/>
                                  <a:pt x="9753156" y="1387059"/>
                                  <a:pt x="9753156" y="1340225"/>
                                </a:cubicBezTo>
                                <a:cubicBezTo>
                                  <a:pt x="9753156" y="1293389"/>
                                  <a:pt x="9791124" y="1255422"/>
                                  <a:pt x="9837959" y="1255422"/>
                                </a:cubicBezTo>
                                <a:close/>
                                <a:moveTo>
                                  <a:pt x="9445681" y="1255422"/>
                                </a:moveTo>
                                <a:cubicBezTo>
                                  <a:pt x="9492516" y="1255422"/>
                                  <a:pt x="9530484" y="1293389"/>
                                  <a:pt x="9530484" y="1340225"/>
                                </a:cubicBezTo>
                                <a:cubicBezTo>
                                  <a:pt x="9530484" y="1387059"/>
                                  <a:pt x="9492516" y="1425028"/>
                                  <a:pt x="9445681" y="1425028"/>
                                </a:cubicBezTo>
                                <a:cubicBezTo>
                                  <a:pt x="9398846" y="1425028"/>
                                  <a:pt x="9360878" y="1387059"/>
                                  <a:pt x="9360878" y="1340225"/>
                                </a:cubicBezTo>
                                <a:cubicBezTo>
                                  <a:pt x="9360878" y="1293389"/>
                                  <a:pt x="9398846" y="1255422"/>
                                  <a:pt x="9445681" y="1255422"/>
                                </a:cubicBezTo>
                                <a:close/>
                                <a:moveTo>
                                  <a:pt x="9053403" y="1255422"/>
                                </a:moveTo>
                                <a:cubicBezTo>
                                  <a:pt x="9100238" y="1255422"/>
                                  <a:pt x="9138206" y="1293389"/>
                                  <a:pt x="9138206" y="1340225"/>
                                </a:cubicBezTo>
                                <a:cubicBezTo>
                                  <a:pt x="9138206" y="1387059"/>
                                  <a:pt x="9100238" y="1425028"/>
                                  <a:pt x="9053403" y="1425028"/>
                                </a:cubicBezTo>
                                <a:cubicBezTo>
                                  <a:pt x="9006568" y="1425028"/>
                                  <a:pt x="8968600" y="1387059"/>
                                  <a:pt x="8968600" y="1340225"/>
                                </a:cubicBezTo>
                                <a:cubicBezTo>
                                  <a:pt x="8968600" y="1293389"/>
                                  <a:pt x="9006568" y="1255422"/>
                                  <a:pt x="9053403" y="1255422"/>
                                </a:cubicBezTo>
                                <a:close/>
                                <a:moveTo>
                                  <a:pt x="8661125" y="1255422"/>
                                </a:moveTo>
                                <a:cubicBezTo>
                                  <a:pt x="8707960" y="1255422"/>
                                  <a:pt x="8745928" y="1293389"/>
                                  <a:pt x="8745928" y="1340225"/>
                                </a:cubicBezTo>
                                <a:cubicBezTo>
                                  <a:pt x="8745928" y="1387059"/>
                                  <a:pt x="8707960" y="1425028"/>
                                  <a:pt x="8661125" y="1425028"/>
                                </a:cubicBezTo>
                                <a:cubicBezTo>
                                  <a:pt x="8614290" y="1425028"/>
                                  <a:pt x="8576322" y="1387059"/>
                                  <a:pt x="8576322" y="1340225"/>
                                </a:cubicBezTo>
                                <a:cubicBezTo>
                                  <a:pt x="8576322" y="1293389"/>
                                  <a:pt x="8614290" y="1255422"/>
                                  <a:pt x="8661125" y="1255422"/>
                                </a:cubicBezTo>
                                <a:close/>
                                <a:moveTo>
                                  <a:pt x="8268847" y="1255422"/>
                                </a:moveTo>
                                <a:cubicBezTo>
                                  <a:pt x="8315682" y="1255422"/>
                                  <a:pt x="8353650" y="1293389"/>
                                  <a:pt x="8353650" y="1340225"/>
                                </a:cubicBezTo>
                                <a:cubicBezTo>
                                  <a:pt x="8353650" y="1387059"/>
                                  <a:pt x="8315682" y="1425028"/>
                                  <a:pt x="8268847" y="1425028"/>
                                </a:cubicBezTo>
                                <a:cubicBezTo>
                                  <a:pt x="8222012" y="1425028"/>
                                  <a:pt x="8184044" y="1387059"/>
                                  <a:pt x="8184044" y="1340225"/>
                                </a:cubicBezTo>
                                <a:cubicBezTo>
                                  <a:pt x="8184044" y="1293389"/>
                                  <a:pt x="8222012" y="1255422"/>
                                  <a:pt x="8268847" y="1255422"/>
                                </a:cubicBezTo>
                                <a:close/>
                                <a:moveTo>
                                  <a:pt x="7876569" y="1255422"/>
                                </a:moveTo>
                                <a:cubicBezTo>
                                  <a:pt x="7923404" y="1255422"/>
                                  <a:pt x="7961372" y="1293389"/>
                                  <a:pt x="7961372" y="1340225"/>
                                </a:cubicBezTo>
                                <a:cubicBezTo>
                                  <a:pt x="7961372" y="1387059"/>
                                  <a:pt x="7923404" y="1425028"/>
                                  <a:pt x="7876569" y="1425028"/>
                                </a:cubicBezTo>
                                <a:cubicBezTo>
                                  <a:pt x="7829734" y="1425028"/>
                                  <a:pt x="7791766" y="1387059"/>
                                  <a:pt x="7791766" y="1340225"/>
                                </a:cubicBezTo>
                                <a:cubicBezTo>
                                  <a:pt x="7791766" y="1293389"/>
                                  <a:pt x="7829734" y="1255422"/>
                                  <a:pt x="7876569" y="1255422"/>
                                </a:cubicBezTo>
                                <a:close/>
                                <a:moveTo>
                                  <a:pt x="7484291" y="1255422"/>
                                </a:moveTo>
                                <a:cubicBezTo>
                                  <a:pt x="7531126" y="1255422"/>
                                  <a:pt x="7569094" y="1293389"/>
                                  <a:pt x="7569094" y="1340225"/>
                                </a:cubicBezTo>
                                <a:cubicBezTo>
                                  <a:pt x="7569094" y="1387059"/>
                                  <a:pt x="7531126" y="1425028"/>
                                  <a:pt x="7484291" y="1425028"/>
                                </a:cubicBezTo>
                                <a:cubicBezTo>
                                  <a:pt x="7437456" y="1425028"/>
                                  <a:pt x="7399488" y="1387059"/>
                                  <a:pt x="7399488" y="1340225"/>
                                </a:cubicBezTo>
                                <a:cubicBezTo>
                                  <a:pt x="7399488" y="1293389"/>
                                  <a:pt x="7437456" y="1255422"/>
                                  <a:pt x="7484291" y="1255422"/>
                                </a:cubicBezTo>
                                <a:close/>
                                <a:moveTo>
                                  <a:pt x="7092013" y="1255422"/>
                                </a:moveTo>
                                <a:cubicBezTo>
                                  <a:pt x="7138848" y="1255422"/>
                                  <a:pt x="7176816" y="1293389"/>
                                  <a:pt x="7176816" y="1340225"/>
                                </a:cubicBezTo>
                                <a:cubicBezTo>
                                  <a:pt x="7176816" y="1387059"/>
                                  <a:pt x="7138848" y="1425028"/>
                                  <a:pt x="7092013" y="1425028"/>
                                </a:cubicBezTo>
                                <a:cubicBezTo>
                                  <a:pt x="7045178" y="1425028"/>
                                  <a:pt x="7007210" y="1387059"/>
                                  <a:pt x="7007210" y="1340225"/>
                                </a:cubicBezTo>
                                <a:cubicBezTo>
                                  <a:pt x="7007210" y="1293389"/>
                                  <a:pt x="7045178" y="1255422"/>
                                  <a:pt x="7092013" y="1255422"/>
                                </a:cubicBezTo>
                                <a:close/>
                                <a:moveTo>
                                  <a:pt x="6699735" y="1255422"/>
                                </a:moveTo>
                                <a:cubicBezTo>
                                  <a:pt x="6746570" y="1255422"/>
                                  <a:pt x="6784538" y="1293389"/>
                                  <a:pt x="6784538" y="1340225"/>
                                </a:cubicBezTo>
                                <a:cubicBezTo>
                                  <a:pt x="6784538" y="1387059"/>
                                  <a:pt x="6746570" y="1425028"/>
                                  <a:pt x="6699735" y="1425028"/>
                                </a:cubicBezTo>
                                <a:cubicBezTo>
                                  <a:pt x="6652900" y="1425028"/>
                                  <a:pt x="6614932" y="1387059"/>
                                  <a:pt x="6614932" y="1340225"/>
                                </a:cubicBezTo>
                                <a:cubicBezTo>
                                  <a:pt x="6614932" y="1293389"/>
                                  <a:pt x="6652900" y="1255422"/>
                                  <a:pt x="6699735" y="1255422"/>
                                </a:cubicBezTo>
                                <a:close/>
                                <a:moveTo>
                                  <a:pt x="6307457" y="1255422"/>
                                </a:moveTo>
                                <a:cubicBezTo>
                                  <a:pt x="6354292" y="1255422"/>
                                  <a:pt x="6392260" y="1293389"/>
                                  <a:pt x="6392260" y="1340225"/>
                                </a:cubicBezTo>
                                <a:cubicBezTo>
                                  <a:pt x="6392260" y="1387059"/>
                                  <a:pt x="6354292" y="1425028"/>
                                  <a:pt x="6307457" y="1425028"/>
                                </a:cubicBezTo>
                                <a:cubicBezTo>
                                  <a:pt x="6260623" y="1425028"/>
                                  <a:pt x="6222654" y="1387059"/>
                                  <a:pt x="6222654" y="1340225"/>
                                </a:cubicBezTo>
                                <a:cubicBezTo>
                                  <a:pt x="6222654" y="1293389"/>
                                  <a:pt x="6260623" y="1255422"/>
                                  <a:pt x="6307457" y="1255422"/>
                                </a:cubicBezTo>
                                <a:close/>
                                <a:moveTo>
                                  <a:pt x="5915181" y="1255422"/>
                                </a:moveTo>
                                <a:cubicBezTo>
                                  <a:pt x="5962016" y="1255422"/>
                                  <a:pt x="5999985" y="1293389"/>
                                  <a:pt x="5999985" y="1340225"/>
                                </a:cubicBezTo>
                                <a:cubicBezTo>
                                  <a:pt x="5999985" y="1387059"/>
                                  <a:pt x="5962016" y="1425028"/>
                                  <a:pt x="5915181" y="1425028"/>
                                </a:cubicBezTo>
                                <a:cubicBezTo>
                                  <a:pt x="5868346" y="1425028"/>
                                  <a:pt x="5830378" y="1387059"/>
                                  <a:pt x="5830378" y="1340225"/>
                                </a:cubicBezTo>
                                <a:cubicBezTo>
                                  <a:pt x="5830378" y="1293389"/>
                                  <a:pt x="5868346" y="1255422"/>
                                  <a:pt x="5915181" y="1255422"/>
                                </a:cubicBezTo>
                                <a:close/>
                                <a:moveTo>
                                  <a:pt x="5522907" y="1255422"/>
                                </a:moveTo>
                                <a:cubicBezTo>
                                  <a:pt x="5569740" y="1255422"/>
                                  <a:pt x="5607708" y="1293389"/>
                                  <a:pt x="5607708" y="1340225"/>
                                </a:cubicBezTo>
                                <a:cubicBezTo>
                                  <a:pt x="5607708" y="1387059"/>
                                  <a:pt x="5569740" y="1425028"/>
                                  <a:pt x="5522907" y="1425028"/>
                                </a:cubicBezTo>
                                <a:cubicBezTo>
                                  <a:pt x="5476070" y="1425028"/>
                                  <a:pt x="5438103" y="1387059"/>
                                  <a:pt x="5438103" y="1340225"/>
                                </a:cubicBezTo>
                                <a:cubicBezTo>
                                  <a:pt x="5438103" y="1293389"/>
                                  <a:pt x="5476070" y="1255422"/>
                                  <a:pt x="5522907" y="1255422"/>
                                </a:cubicBezTo>
                                <a:close/>
                                <a:moveTo>
                                  <a:pt x="5130630" y="1255422"/>
                                </a:moveTo>
                                <a:cubicBezTo>
                                  <a:pt x="5177463" y="1255422"/>
                                  <a:pt x="5215431" y="1293389"/>
                                  <a:pt x="5215431" y="1340225"/>
                                </a:cubicBezTo>
                                <a:cubicBezTo>
                                  <a:pt x="5215431" y="1387059"/>
                                  <a:pt x="5177463" y="1425028"/>
                                  <a:pt x="5130630" y="1425028"/>
                                </a:cubicBezTo>
                                <a:cubicBezTo>
                                  <a:pt x="5083792" y="1425028"/>
                                  <a:pt x="5045821" y="1387059"/>
                                  <a:pt x="5045821" y="1340225"/>
                                </a:cubicBezTo>
                                <a:cubicBezTo>
                                  <a:pt x="5045821" y="1293389"/>
                                  <a:pt x="5083792" y="1255422"/>
                                  <a:pt x="5130630" y="1255422"/>
                                </a:cubicBezTo>
                                <a:close/>
                                <a:moveTo>
                                  <a:pt x="4738348" y="1255422"/>
                                </a:moveTo>
                                <a:cubicBezTo>
                                  <a:pt x="4785185" y="1255422"/>
                                  <a:pt x="4823155" y="1293389"/>
                                  <a:pt x="4823155" y="1340225"/>
                                </a:cubicBezTo>
                                <a:cubicBezTo>
                                  <a:pt x="4823155" y="1387059"/>
                                  <a:pt x="4785185" y="1425028"/>
                                  <a:pt x="4738348" y="1425028"/>
                                </a:cubicBezTo>
                                <a:cubicBezTo>
                                  <a:pt x="4691515" y="1425028"/>
                                  <a:pt x="4653547" y="1387059"/>
                                  <a:pt x="4653547" y="1340225"/>
                                </a:cubicBezTo>
                                <a:cubicBezTo>
                                  <a:pt x="4653547" y="1293389"/>
                                  <a:pt x="4691515" y="1255422"/>
                                  <a:pt x="4738348" y="1255422"/>
                                </a:cubicBezTo>
                                <a:close/>
                                <a:moveTo>
                                  <a:pt x="4346070" y="1255422"/>
                                </a:moveTo>
                                <a:cubicBezTo>
                                  <a:pt x="4392906" y="1255422"/>
                                  <a:pt x="4430874" y="1293389"/>
                                  <a:pt x="4430874" y="1340225"/>
                                </a:cubicBezTo>
                                <a:cubicBezTo>
                                  <a:pt x="4430874" y="1387059"/>
                                  <a:pt x="4392906" y="1425028"/>
                                  <a:pt x="4346070" y="1425028"/>
                                </a:cubicBezTo>
                                <a:cubicBezTo>
                                  <a:pt x="4299238" y="1425028"/>
                                  <a:pt x="4261271" y="1387059"/>
                                  <a:pt x="4261271" y="1340225"/>
                                </a:cubicBezTo>
                                <a:cubicBezTo>
                                  <a:pt x="4261271" y="1293389"/>
                                  <a:pt x="4299238" y="1255422"/>
                                  <a:pt x="4346070" y="1255422"/>
                                </a:cubicBezTo>
                                <a:close/>
                                <a:moveTo>
                                  <a:pt x="3953795" y="1255422"/>
                                </a:moveTo>
                                <a:cubicBezTo>
                                  <a:pt x="4000630" y="1255422"/>
                                  <a:pt x="4038597" y="1293389"/>
                                  <a:pt x="4038597" y="1340225"/>
                                </a:cubicBezTo>
                                <a:cubicBezTo>
                                  <a:pt x="4038597" y="1387059"/>
                                  <a:pt x="4000630" y="1425028"/>
                                  <a:pt x="3953795" y="1425028"/>
                                </a:cubicBezTo>
                                <a:cubicBezTo>
                                  <a:pt x="3906959" y="1425028"/>
                                  <a:pt x="3868993" y="1387059"/>
                                  <a:pt x="3868993" y="1340225"/>
                                </a:cubicBezTo>
                                <a:cubicBezTo>
                                  <a:pt x="3868993" y="1293389"/>
                                  <a:pt x="3906959" y="1255422"/>
                                  <a:pt x="3953795" y="1255422"/>
                                </a:cubicBezTo>
                                <a:close/>
                                <a:moveTo>
                                  <a:pt x="3561517" y="1255422"/>
                                </a:moveTo>
                                <a:cubicBezTo>
                                  <a:pt x="3608352" y="1255422"/>
                                  <a:pt x="3646321" y="1293389"/>
                                  <a:pt x="3646321" y="1340225"/>
                                </a:cubicBezTo>
                                <a:cubicBezTo>
                                  <a:pt x="3646321" y="1387059"/>
                                  <a:pt x="3608352" y="1425028"/>
                                  <a:pt x="3561517" y="1425028"/>
                                </a:cubicBezTo>
                                <a:cubicBezTo>
                                  <a:pt x="3514683" y="1425028"/>
                                  <a:pt x="3476714" y="1387059"/>
                                  <a:pt x="3476714" y="1340225"/>
                                </a:cubicBezTo>
                                <a:cubicBezTo>
                                  <a:pt x="3476714" y="1293389"/>
                                  <a:pt x="3514683" y="1255422"/>
                                  <a:pt x="3561517" y="1255422"/>
                                </a:cubicBezTo>
                                <a:close/>
                                <a:moveTo>
                                  <a:pt x="3169240" y="1255422"/>
                                </a:moveTo>
                                <a:cubicBezTo>
                                  <a:pt x="3216075" y="1255422"/>
                                  <a:pt x="3254043" y="1293389"/>
                                  <a:pt x="3254043" y="1340225"/>
                                </a:cubicBezTo>
                                <a:cubicBezTo>
                                  <a:pt x="3254043" y="1387059"/>
                                  <a:pt x="3216075" y="1425028"/>
                                  <a:pt x="3169240" y="1425028"/>
                                </a:cubicBezTo>
                                <a:cubicBezTo>
                                  <a:pt x="3122405" y="1425028"/>
                                  <a:pt x="3084437" y="1387059"/>
                                  <a:pt x="3084437" y="1340225"/>
                                </a:cubicBezTo>
                                <a:cubicBezTo>
                                  <a:pt x="3084437" y="1293389"/>
                                  <a:pt x="3122405" y="1255422"/>
                                  <a:pt x="3169240" y="1255422"/>
                                </a:cubicBezTo>
                                <a:close/>
                                <a:moveTo>
                                  <a:pt x="2776962" y="1255422"/>
                                </a:moveTo>
                                <a:cubicBezTo>
                                  <a:pt x="2823797" y="1255422"/>
                                  <a:pt x="2861765" y="1293389"/>
                                  <a:pt x="2861765" y="1340225"/>
                                </a:cubicBezTo>
                                <a:cubicBezTo>
                                  <a:pt x="2861765" y="1387059"/>
                                  <a:pt x="2823797" y="1425028"/>
                                  <a:pt x="2776962" y="1425028"/>
                                </a:cubicBezTo>
                                <a:cubicBezTo>
                                  <a:pt x="2730127" y="1425028"/>
                                  <a:pt x="2692159" y="1387059"/>
                                  <a:pt x="2692159" y="1340225"/>
                                </a:cubicBezTo>
                                <a:cubicBezTo>
                                  <a:pt x="2692159" y="1293389"/>
                                  <a:pt x="2730127" y="1255422"/>
                                  <a:pt x="2776962" y="1255422"/>
                                </a:cubicBezTo>
                                <a:close/>
                                <a:moveTo>
                                  <a:pt x="2384684" y="1255422"/>
                                </a:moveTo>
                                <a:cubicBezTo>
                                  <a:pt x="2431519" y="1255422"/>
                                  <a:pt x="2469487" y="1293389"/>
                                  <a:pt x="2469487" y="1340225"/>
                                </a:cubicBezTo>
                                <a:cubicBezTo>
                                  <a:pt x="2469487" y="1387059"/>
                                  <a:pt x="2431519" y="1425028"/>
                                  <a:pt x="2384684" y="1425028"/>
                                </a:cubicBezTo>
                                <a:cubicBezTo>
                                  <a:pt x="2337849" y="1425028"/>
                                  <a:pt x="2299881" y="1387059"/>
                                  <a:pt x="2299881" y="1340225"/>
                                </a:cubicBezTo>
                                <a:cubicBezTo>
                                  <a:pt x="2299881" y="1293389"/>
                                  <a:pt x="2337849" y="1255422"/>
                                  <a:pt x="2384684" y="1255422"/>
                                </a:cubicBezTo>
                                <a:close/>
                                <a:moveTo>
                                  <a:pt x="1992405" y="1255422"/>
                                </a:moveTo>
                                <a:cubicBezTo>
                                  <a:pt x="2039240" y="1255422"/>
                                  <a:pt x="2077208" y="1293389"/>
                                  <a:pt x="2077208" y="1340225"/>
                                </a:cubicBezTo>
                                <a:cubicBezTo>
                                  <a:pt x="2077208" y="1387059"/>
                                  <a:pt x="2039240" y="1425028"/>
                                  <a:pt x="1992405" y="1425028"/>
                                </a:cubicBezTo>
                                <a:cubicBezTo>
                                  <a:pt x="1945570" y="1425028"/>
                                  <a:pt x="1907601" y="1387059"/>
                                  <a:pt x="1907601" y="1340225"/>
                                </a:cubicBezTo>
                                <a:cubicBezTo>
                                  <a:pt x="1907601" y="1293389"/>
                                  <a:pt x="1945570" y="1255422"/>
                                  <a:pt x="1992405" y="1255422"/>
                                </a:cubicBezTo>
                                <a:close/>
                                <a:moveTo>
                                  <a:pt x="1600127" y="1255422"/>
                                </a:moveTo>
                                <a:cubicBezTo>
                                  <a:pt x="1646962" y="1255422"/>
                                  <a:pt x="1684929" y="1293389"/>
                                  <a:pt x="1684929" y="1340225"/>
                                </a:cubicBezTo>
                                <a:cubicBezTo>
                                  <a:pt x="1684929" y="1387059"/>
                                  <a:pt x="1646962" y="1425028"/>
                                  <a:pt x="1600127" y="1425028"/>
                                </a:cubicBezTo>
                                <a:cubicBezTo>
                                  <a:pt x="1553292" y="1425028"/>
                                  <a:pt x="1515324" y="1387059"/>
                                  <a:pt x="1515324" y="1340225"/>
                                </a:cubicBezTo>
                                <a:cubicBezTo>
                                  <a:pt x="1515324" y="1293389"/>
                                  <a:pt x="1553292" y="1255422"/>
                                  <a:pt x="1600127" y="1255422"/>
                                </a:cubicBezTo>
                                <a:close/>
                                <a:moveTo>
                                  <a:pt x="1207850" y="1255422"/>
                                </a:moveTo>
                                <a:cubicBezTo>
                                  <a:pt x="1254685" y="1255422"/>
                                  <a:pt x="1292653" y="1293389"/>
                                  <a:pt x="1292653" y="1340225"/>
                                </a:cubicBezTo>
                                <a:cubicBezTo>
                                  <a:pt x="1292653" y="1387059"/>
                                  <a:pt x="1254685" y="1425028"/>
                                  <a:pt x="1207850" y="1425028"/>
                                </a:cubicBezTo>
                                <a:cubicBezTo>
                                  <a:pt x="1161015" y="1425028"/>
                                  <a:pt x="1123047" y="1387059"/>
                                  <a:pt x="1123047" y="1340225"/>
                                </a:cubicBezTo>
                                <a:cubicBezTo>
                                  <a:pt x="1123047" y="1293389"/>
                                  <a:pt x="1161015" y="1255422"/>
                                  <a:pt x="1207850" y="1255422"/>
                                </a:cubicBezTo>
                                <a:close/>
                                <a:moveTo>
                                  <a:pt x="815572" y="1255422"/>
                                </a:moveTo>
                                <a:cubicBezTo>
                                  <a:pt x="862407" y="1255422"/>
                                  <a:pt x="900375" y="1293389"/>
                                  <a:pt x="900375" y="1340225"/>
                                </a:cubicBezTo>
                                <a:cubicBezTo>
                                  <a:pt x="900375" y="1387059"/>
                                  <a:pt x="862407" y="1425028"/>
                                  <a:pt x="815572" y="1425028"/>
                                </a:cubicBezTo>
                                <a:cubicBezTo>
                                  <a:pt x="768737" y="1425028"/>
                                  <a:pt x="730769" y="1387059"/>
                                  <a:pt x="730769" y="1340225"/>
                                </a:cubicBezTo>
                                <a:cubicBezTo>
                                  <a:pt x="730769" y="1293389"/>
                                  <a:pt x="768737" y="1255422"/>
                                  <a:pt x="815572" y="1255422"/>
                                </a:cubicBezTo>
                                <a:close/>
                                <a:moveTo>
                                  <a:pt x="423294" y="1255422"/>
                                </a:moveTo>
                                <a:cubicBezTo>
                                  <a:pt x="470129" y="1255422"/>
                                  <a:pt x="508097" y="1293389"/>
                                  <a:pt x="508097" y="1340225"/>
                                </a:cubicBezTo>
                                <a:cubicBezTo>
                                  <a:pt x="508097" y="1387059"/>
                                  <a:pt x="470129" y="1425028"/>
                                  <a:pt x="423294" y="1425028"/>
                                </a:cubicBezTo>
                                <a:cubicBezTo>
                                  <a:pt x="376459" y="1425028"/>
                                  <a:pt x="338491" y="1387059"/>
                                  <a:pt x="338491" y="1340225"/>
                                </a:cubicBezTo>
                                <a:cubicBezTo>
                                  <a:pt x="338491" y="1293389"/>
                                  <a:pt x="376459" y="1255422"/>
                                  <a:pt x="423294" y="1255422"/>
                                </a:cubicBezTo>
                                <a:close/>
                                <a:moveTo>
                                  <a:pt x="31017" y="1255422"/>
                                </a:moveTo>
                                <a:cubicBezTo>
                                  <a:pt x="77852" y="1255422"/>
                                  <a:pt x="115820" y="1293389"/>
                                  <a:pt x="115820" y="1340225"/>
                                </a:cubicBezTo>
                                <a:cubicBezTo>
                                  <a:pt x="115820" y="1387059"/>
                                  <a:pt x="77852" y="1425028"/>
                                  <a:pt x="31017" y="1425028"/>
                                </a:cubicBezTo>
                                <a:lnTo>
                                  <a:pt x="0" y="1418766"/>
                                </a:lnTo>
                                <a:lnTo>
                                  <a:pt x="0" y="1261684"/>
                                </a:lnTo>
                                <a:close/>
                                <a:moveTo>
                                  <a:pt x="12022743" y="1029809"/>
                                </a:moveTo>
                                <a:cubicBezTo>
                                  <a:pt x="12069578" y="1029809"/>
                                  <a:pt x="12107546" y="1067777"/>
                                  <a:pt x="12107546" y="1114612"/>
                                </a:cubicBezTo>
                                <a:cubicBezTo>
                                  <a:pt x="12107546" y="1161447"/>
                                  <a:pt x="12069578" y="1199416"/>
                                  <a:pt x="12022743" y="1199416"/>
                                </a:cubicBezTo>
                                <a:cubicBezTo>
                                  <a:pt x="11975908" y="1199416"/>
                                  <a:pt x="11937940" y="1161447"/>
                                  <a:pt x="11937940" y="1114612"/>
                                </a:cubicBezTo>
                                <a:cubicBezTo>
                                  <a:pt x="11937940" y="1067777"/>
                                  <a:pt x="11975908" y="1029809"/>
                                  <a:pt x="12022743" y="1029809"/>
                                </a:cubicBezTo>
                                <a:close/>
                                <a:moveTo>
                                  <a:pt x="11630465" y="1029809"/>
                                </a:moveTo>
                                <a:cubicBezTo>
                                  <a:pt x="11677300" y="1029809"/>
                                  <a:pt x="11715268" y="1067777"/>
                                  <a:pt x="11715268" y="1114612"/>
                                </a:cubicBezTo>
                                <a:cubicBezTo>
                                  <a:pt x="11715268" y="1161447"/>
                                  <a:pt x="11677300" y="1199416"/>
                                  <a:pt x="11630465" y="1199416"/>
                                </a:cubicBezTo>
                                <a:cubicBezTo>
                                  <a:pt x="11583630" y="1199416"/>
                                  <a:pt x="11545662" y="1161447"/>
                                  <a:pt x="11545662" y="1114612"/>
                                </a:cubicBezTo>
                                <a:cubicBezTo>
                                  <a:pt x="11545662" y="1067777"/>
                                  <a:pt x="11583630" y="1029809"/>
                                  <a:pt x="11630465" y="1029809"/>
                                </a:cubicBezTo>
                                <a:close/>
                                <a:moveTo>
                                  <a:pt x="11238187" y="1029809"/>
                                </a:moveTo>
                                <a:cubicBezTo>
                                  <a:pt x="11285022" y="1029809"/>
                                  <a:pt x="11322990" y="1067777"/>
                                  <a:pt x="11322990" y="1114612"/>
                                </a:cubicBezTo>
                                <a:cubicBezTo>
                                  <a:pt x="11322990" y="1161447"/>
                                  <a:pt x="11285022" y="1199416"/>
                                  <a:pt x="11238187" y="1199416"/>
                                </a:cubicBezTo>
                                <a:cubicBezTo>
                                  <a:pt x="11191352" y="1199416"/>
                                  <a:pt x="11153384" y="1161447"/>
                                  <a:pt x="11153384" y="1114612"/>
                                </a:cubicBezTo>
                                <a:cubicBezTo>
                                  <a:pt x="11153384" y="1067777"/>
                                  <a:pt x="11191352" y="1029809"/>
                                  <a:pt x="11238187" y="1029809"/>
                                </a:cubicBezTo>
                                <a:close/>
                                <a:moveTo>
                                  <a:pt x="10845909" y="1029809"/>
                                </a:moveTo>
                                <a:cubicBezTo>
                                  <a:pt x="10892744" y="1029809"/>
                                  <a:pt x="10930712" y="1067777"/>
                                  <a:pt x="10930712" y="1114612"/>
                                </a:cubicBezTo>
                                <a:cubicBezTo>
                                  <a:pt x="10930712" y="1161447"/>
                                  <a:pt x="10892744" y="1199416"/>
                                  <a:pt x="10845909" y="1199416"/>
                                </a:cubicBezTo>
                                <a:cubicBezTo>
                                  <a:pt x="10799074" y="1199416"/>
                                  <a:pt x="10761106" y="1161447"/>
                                  <a:pt x="10761106" y="1114612"/>
                                </a:cubicBezTo>
                                <a:cubicBezTo>
                                  <a:pt x="10761106" y="1067777"/>
                                  <a:pt x="10799074" y="1029809"/>
                                  <a:pt x="10845909" y="1029809"/>
                                </a:cubicBezTo>
                                <a:close/>
                                <a:moveTo>
                                  <a:pt x="10453631" y="1029809"/>
                                </a:moveTo>
                                <a:cubicBezTo>
                                  <a:pt x="10500466" y="1029809"/>
                                  <a:pt x="10538434" y="1067777"/>
                                  <a:pt x="10538434" y="1114612"/>
                                </a:cubicBezTo>
                                <a:cubicBezTo>
                                  <a:pt x="10538434" y="1161447"/>
                                  <a:pt x="10500466" y="1199416"/>
                                  <a:pt x="10453631" y="1199416"/>
                                </a:cubicBezTo>
                                <a:cubicBezTo>
                                  <a:pt x="10406796" y="1199416"/>
                                  <a:pt x="10368828" y="1161447"/>
                                  <a:pt x="10368828" y="1114612"/>
                                </a:cubicBezTo>
                                <a:cubicBezTo>
                                  <a:pt x="10368828" y="1067777"/>
                                  <a:pt x="10406796" y="1029809"/>
                                  <a:pt x="10453631" y="1029809"/>
                                </a:cubicBezTo>
                                <a:close/>
                                <a:moveTo>
                                  <a:pt x="10061353" y="1029809"/>
                                </a:moveTo>
                                <a:cubicBezTo>
                                  <a:pt x="10108188" y="1029809"/>
                                  <a:pt x="10146156" y="1067777"/>
                                  <a:pt x="10146156" y="1114612"/>
                                </a:cubicBezTo>
                                <a:cubicBezTo>
                                  <a:pt x="10146156" y="1161447"/>
                                  <a:pt x="10108188" y="1199416"/>
                                  <a:pt x="10061353" y="1199416"/>
                                </a:cubicBezTo>
                                <a:cubicBezTo>
                                  <a:pt x="10014518" y="1199416"/>
                                  <a:pt x="9976550" y="1161447"/>
                                  <a:pt x="9976550" y="1114612"/>
                                </a:cubicBezTo>
                                <a:cubicBezTo>
                                  <a:pt x="9976550" y="1067777"/>
                                  <a:pt x="10014518" y="1029809"/>
                                  <a:pt x="10061353" y="1029809"/>
                                </a:cubicBezTo>
                                <a:close/>
                                <a:moveTo>
                                  <a:pt x="9669075" y="1029809"/>
                                </a:moveTo>
                                <a:cubicBezTo>
                                  <a:pt x="9715910" y="1029809"/>
                                  <a:pt x="9753878" y="1067777"/>
                                  <a:pt x="9753878" y="1114612"/>
                                </a:cubicBezTo>
                                <a:cubicBezTo>
                                  <a:pt x="9753878" y="1161447"/>
                                  <a:pt x="9715910" y="1199416"/>
                                  <a:pt x="9669075" y="1199416"/>
                                </a:cubicBezTo>
                                <a:cubicBezTo>
                                  <a:pt x="9622240" y="1199416"/>
                                  <a:pt x="9584272" y="1161447"/>
                                  <a:pt x="9584272" y="1114612"/>
                                </a:cubicBezTo>
                                <a:cubicBezTo>
                                  <a:pt x="9584272" y="1067777"/>
                                  <a:pt x="9622240" y="1029809"/>
                                  <a:pt x="9669075" y="1029809"/>
                                </a:cubicBezTo>
                                <a:close/>
                                <a:moveTo>
                                  <a:pt x="9276797" y="1029809"/>
                                </a:moveTo>
                                <a:cubicBezTo>
                                  <a:pt x="9323632" y="1029809"/>
                                  <a:pt x="9361600" y="1067777"/>
                                  <a:pt x="9361600" y="1114612"/>
                                </a:cubicBezTo>
                                <a:cubicBezTo>
                                  <a:pt x="9361600" y="1161447"/>
                                  <a:pt x="9323632" y="1199416"/>
                                  <a:pt x="9276797" y="1199416"/>
                                </a:cubicBezTo>
                                <a:cubicBezTo>
                                  <a:pt x="9229962" y="1199416"/>
                                  <a:pt x="9191994" y="1161447"/>
                                  <a:pt x="9191994" y="1114612"/>
                                </a:cubicBezTo>
                                <a:cubicBezTo>
                                  <a:pt x="9191994" y="1067777"/>
                                  <a:pt x="9229962" y="1029809"/>
                                  <a:pt x="9276797" y="1029809"/>
                                </a:cubicBezTo>
                                <a:close/>
                                <a:moveTo>
                                  <a:pt x="8884519" y="1029809"/>
                                </a:moveTo>
                                <a:cubicBezTo>
                                  <a:pt x="8931354" y="1029809"/>
                                  <a:pt x="8969322" y="1067777"/>
                                  <a:pt x="8969322" y="1114612"/>
                                </a:cubicBezTo>
                                <a:cubicBezTo>
                                  <a:pt x="8969322" y="1161447"/>
                                  <a:pt x="8931354" y="1199416"/>
                                  <a:pt x="8884519" y="1199416"/>
                                </a:cubicBezTo>
                                <a:cubicBezTo>
                                  <a:pt x="8837684" y="1199416"/>
                                  <a:pt x="8799716" y="1161447"/>
                                  <a:pt x="8799716" y="1114612"/>
                                </a:cubicBezTo>
                                <a:cubicBezTo>
                                  <a:pt x="8799716" y="1067777"/>
                                  <a:pt x="8837684" y="1029809"/>
                                  <a:pt x="8884519" y="1029809"/>
                                </a:cubicBezTo>
                                <a:close/>
                                <a:moveTo>
                                  <a:pt x="8492241" y="1029809"/>
                                </a:moveTo>
                                <a:cubicBezTo>
                                  <a:pt x="8539076" y="1029809"/>
                                  <a:pt x="8577044" y="1067777"/>
                                  <a:pt x="8577044" y="1114612"/>
                                </a:cubicBezTo>
                                <a:cubicBezTo>
                                  <a:pt x="8577044" y="1161447"/>
                                  <a:pt x="8539076" y="1199416"/>
                                  <a:pt x="8492241" y="1199416"/>
                                </a:cubicBezTo>
                                <a:cubicBezTo>
                                  <a:pt x="8445406" y="1199416"/>
                                  <a:pt x="8407438" y="1161447"/>
                                  <a:pt x="8407438" y="1114612"/>
                                </a:cubicBezTo>
                                <a:cubicBezTo>
                                  <a:pt x="8407438" y="1067777"/>
                                  <a:pt x="8445406" y="1029809"/>
                                  <a:pt x="8492241" y="1029809"/>
                                </a:cubicBezTo>
                                <a:close/>
                                <a:moveTo>
                                  <a:pt x="8099963" y="1029809"/>
                                </a:moveTo>
                                <a:cubicBezTo>
                                  <a:pt x="8146798" y="1029809"/>
                                  <a:pt x="8184766" y="1067777"/>
                                  <a:pt x="8184766" y="1114612"/>
                                </a:cubicBezTo>
                                <a:cubicBezTo>
                                  <a:pt x="8184766" y="1161447"/>
                                  <a:pt x="8146798" y="1199416"/>
                                  <a:pt x="8099963" y="1199416"/>
                                </a:cubicBezTo>
                                <a:cubicBezTo>
                                  <a:pt x="8053128" y="1199416"/>
                                  <a:pt x="8015160" y="1161447"/>
                                  <a:pt x="8015160" y="1114612"/>
                                </a:cubicBezTo>
                                <a:cubicBezTo>
                                  <a:pt x="8015160" y="1067777"/>
                                  <a:pt x="8053128" y="1029809"/>
                                  <a:pt x="8099963" y="1029809"/>
                                </a:cubicBezTo>
                                <a:close/>
                                <a:moveTo>
                                  <a:pt x="7707685" y="1029809"/>
                                </a:moveTo>
                                <a:cubicBezTo>
                                  <a:pt x="7754520" y="1029809"/>
                                  <a:pt x="7792488" y="1067777"/>
                                  <a:pt x="7792488" y="1114612"/>
                                </a:cubicBezTo>
                                <a:cubicBezTo>
                                  <a:pt x="7792488" y="1161447"/>
                                  <a:pt x="7754520" y="1199416"/>
                                  <a:pt x="7707685" y="1199416"/>
                                </a:cubicBezTo>
                                <a:cubicBezTo>
                                  <a:pt x="7660850" y="1199416"/>
                                  <a:pt x="7622882" y="1161447"/>
                                  <a:pt x="7622882" y="1114612"/>
                                </a:cubicBezTo>
                                <a:cubicBezTo>
                                  <a:pt x="7622882" y="1067777"/>
                                  <a:pt x="7660850" y="1029809"/>
                                  <a:pt x="7707685" y="1029809"/>
                                </a:cubicBezTo>
                                <a:close/>
                                <a:moveTo>
                                  <a:pt x="7315407" y="1029809"/>
                                </a:moveTo>
                                <a:cubicBezTo>
                                  <a:pt x="7362242" y="1029809"/>
                                  <a:pt x="7400210" y="1067777"/>
                                  <a:pt x="7400210" y="1114612"/>
                                </a:cubicBezTo>
                                <a:cubicBezTo>
                                  <a:pt x="7400210" y="1161447"/>
                                  <a:pt x="7362242" y="1199416"/>
                                  <a:pt x="7315407" y="1199416"/>
                                </a:cubicBezTo>
                                <a:cubicBezTo>
                                  <a:pt x="7268572" y="1199416"/>
                                  <a:pt x="7230604" y="1161447"/>
                                  <a:pt x="7230604" y="1114612"/>
                                </a:cubicBezTo>
                                <a:cubicBezTo>
                                  <a:pt x="7230604" y="1067777"/>
                                  <a:pt x="7268572" y="1029809"/>
                                  <a:pt x="7315407" y="1029809"/>
                                </a:cubicBezTo>
                                <a:close/>
                                <a:moveTo>
                                  <a:pt x="6923129" y="1029809"/>
                                </a:moveTo>
                                <a:cubicBezTo>
                                  <a:pt x="6969964" y="1029809"/>
                                  <a:pt x="7007932" y="1067777"/>
                                  <a:pt x="7007932" y="1114612"/>
                                </a:cubicBezTo>
                                <a:cubicBezTo>
                                  <a:pt x="7007932" y="1161447"/>
                                  <a:pt x="6969964" y="1199416"/>
                                  <a:pt x="6923129" y="1199416"/>
                                </a:cubicBezTo>
                                <a:cubicBezTo>
                                  <a:pt x="6876294" y="1199416"/>
                                  <a:pt x="6838326" y="1161447"/>
                                  <a:pt x="6838326" y="1114612"/>
                                </a:cubicBezTo>
                                <a:cubicBezTo>
                                  <a:pt x="6838326" y="1067777"/>
                                  <a:pt x="6876294" y="1029809"/>
                                  <a:pt x="6923129" y="1029809"/>
                                </a:cubicBezTo>
                                <a:close/>
                                <a:moveTo>
                                  <a:pt x="6530851" y="1029809"/>
                                </a:moveTo>
                                <a:cubicBezTo>
                                  <a:pt x="6577686" y="1029809"/>
                                  <a:pt x="6615654" y="1067777"/>
                                  <a:pt x="6615654" y="1114612"/>
                                </a:cubicBezTo>
                                <a:cubicBezTo>
                                  <a:pt x="6615654" y="1161447"/>
                                  <a:pt x="6577686" y="1199416"/>
                                  <a:pt x="6530851" y="1199416"/>
                                </a:cubicBezTo>
                                <a:cubicBezTo>
                                  <a:pt x="6484016" y="1199416"/>
                                  <a:pt x="6446048" y="1161447"/>
                                  <a:pt x="6446048" y="1114612"/>
                                </a:cubicBezTo>
                                <a:cubicBezTo>
                                  <a:pt x="6446048" y="1067777"/>
                                  <a:pt x="6484016" y="1029809"/>
                                  <a:pt x="6530851" y="1029809"/>
                                </a:cubicBezTo>
                                <a:close/>
                                <a:moveTo>
                                  <a:pt x="6138574" y="1029809"/>
                                </a:moveTo>
                                <a:cubicBezTo>
                                  <a:pt x="6185408" y="1029809"/>
                                  <a:pt x="6223376" y="1067777"/>
                                  <a:pt x="6223376" y="1114612"/>
                                </a:cubicBezTo>
                                <a:cubicBezTo>
                                  <a:pt x="6223376" y="1161447"/>
                                  <a:pt x="6185408" y="1199416"/>
                                  <a:pt x="6138574" y="1199416"/>
                                </a:cubicBezTo>
                                <a:cubicBezTo>
                                  <a:pt x="6091739" y="1199416"/>
                                  <a:pt x="6053772" y="1161447"/>
                                  <a:pt x="6053772" y="1114612"/>
                                </a:cubicBezTo>
                                <a:cubicBezTo>
                                  <a:pt x="6053772" y="1067777"/>
                                  <a:pt x="6091739" y="1029809"/>
                                  <a:pt x="6138574" y="1029809"/>
                                </a:cubicBezTo>
                                <a:close/>
                                <a:moveTo>
                                  <a:pt x="5746298" y="1029809"/>
                                </a:moveTo>
                                <a:cubicBezTo>
                                  <a:pt x="5793132" y="1029809"/>
                                  <a:pt x="5831099" y="1067777"/>
                                  <a:pt x="5831099" y="1114612"/>
                                </a:cubicBezTo>
                                <a:cubicBezTo>
                                  <a:pt x="5831099" y="1161447"/>
                                  <a:pt x="5793132" y="1199416"/>
                                  <a:pt x="5746298" y="1199416"/>
                                </a:cubicBezTo>
                                <a:cubicBezTo>
                                  <a:pt x="5699461" y="1199416"/>
                                  <a:pt x="5661498" y="1161447"/>
                                  <a:pt x="5661498" y="1114612"/>
                                </a:cubicBezTo>
                                <a:cubicBezTo>
                                  <a:pt x="5661498" y="1067777"/>
                                  <a:pt x="5699461" y="1029809"/>
                                  <a:pt x="5746298" y="1029809"/>
                                </a:cubicBezTo>
                                <a:close/>
                                <a:moveTo>
                                  <a:pt x="5354020" y="1029809"/>
                                </a:moveTo>
                                <a:cubicBezTo>
                                  <a:pt x="5400857" y="1029809"/>
                                  <a:pt x="5438822" y="1067777"/>
                                  <a:pt x="5438822" y="1114612"/>
                                </a:cubicBezTo>
                                <a:cubicBezTo>
                                  <a:pt x="5438822" y="1161447"/>
                                  <a:pt x="5400857" y="1199416"/>
                                  <a:pt x="5354020" y="1199416"/>
                                </a:cubicBezTo>
                                <a:cubicBezTo>
                                  <a:pt x="5307186" y="1199416"/>
                                  <a:pt x="5269217" y="1161447"/>
                                  <a:pt x="5269217" y="1114612"/>
                                </a:cubicBezTo>
                                <a:cubicBezTo>
                                  <a:pt x="5269217" y="1067777"/>
                                  <a:pt x="5307186" y="1029809"/>
                                  <a:pt x="5354020" y="1029809"/>
                                </a:cubicBezTo>
                                <a:close/>
                                <a:moveTo>
                                  <a:pt x="4961740" y="1029809"/>
                                </a:moveTo>
                                <a:cubicBezTo>
                                  <a:pt x="5008579" y="1029809"/>
                                  <a:pt x="5046545" y="1067777"/>
                                  <a:pt x="5046545" y="1114612"/>
                                </a:cubicBezTo>
                                <a:cubicBezTo>
                                  <a:pt x="5046545" y="1161447"/>
                                  <a:pt x="5008579" y="1199416"/>
                                  <a:pt x="4961740" y="1199416"/>
                                </a:cubicBezTo>
                                <a:cubicBezTo>
                                  <a:pt x="4914906" y="1199416"/>
                                  <a:pt x="4876939" y="1161447"/>
                                  <a:pt x="4876939" y="1114612"/>
                                </a:cubicBezTo>
                                <a:cubicBezTo>
                                  <a:pt x="4876939" y="1067777"/>
                                  <a:pt x="4914906" y="1029809"/>
                                  <a:pt x="4961740" y="1029809"/>
                                </a:cubicBezTo>
                                <a:close/>
                                <a:moveTo>
                                  <a:pt x="4569468" y="1029809"/>
                                </a:moveTo>
                                <a:cubicBezTo>
                                  <a:pt x="4616302" y="1029809"/>
                                  <a:pt x="4654269" y="1067777"/>
                                  <a:pt x="4654269" y="1114612"/>
                                </a:cubicBezTo>
                                <a:cubicBezTo>
                                  <a:pt x="4654269" y="1161447"/>
                                  <a:pt x="4616302" y="1199416"/>
                                  <a:pt x="4569468" y="1199416"/>
                                </a:cubicBezTo>
                                <a:cubicBezTo>
                                  <a:pt x="4522627" y="1199416"/>
                                  <a:pt x="4484659" y="1161447"/>
                                  <a:pt x="4484659" y="1114612"/>
                                </a:cubicBezTo>
                                <a:cubicBezTo>
                                  <a:pt x="4484659" y="1067777"/>
                                  <a:pt x="4522627" y="1029809"/>
                                  <a:pt x="4569468" y="1029809"/>
                                </a:cubicBezTo>
                                <a:close/>
                                <a:moveTo>
                                  <a:pt x="4177184" y="1029809"/>
                                </a:moveTo>
                                <a:cubicBezTo>
                                  <a:pt x="4224018" y="1029809"/>
                                  <a:pt x="4261990" y="1067777"/>
                                  <a:pt x="4261990" y="1114612"/>
                                </a:cubicBezTo>
                                <a:cubicBezTo>
                                  <a:pt x="4261990" y="1161447"/>
                                  <a:pt x="4224018" y="1199416"/>
                                  <a:pt x="4177184" y="1199416"/>
                                </a:cubicBezTo>
                                <a:cubicBezTo>
                                  <a:pt x="4130353" y="1199416"/>
                                  <a:pt x="4092385" y="1161447"/>
                                  <a:pt x="4092385" y="1114612"/>
                                </a:cubicBezTo>
                                <a:cubicBezTo>
                                  <a:pt x="4092385" y="1067777"/>
                                  <a:pt x="4130353" y="1029809"/>
                                  <a:pt x="4177184" y="1029809"/>
                                </a:cubicBezTo>
                                <a:close/>
                                <a:moveTo>
                                  <a:pt x="3784910" y="1029809"/>
                                </a:moveTo>
                                <a:cubicBezTo>
                                  <a:pt x="3831744" y="1029809"/>
                                  <a:pt x="3869713" y="1067777"/>
                                  <a:pt x="3869713" y="1114612"/>
                                </a:cubicBezTo>
                                <a:cubicBezTo>
                                  <a:pt x="3869713" y="1161447"/>
                                  <a:pt x="3831744" y="1199416"/>
                                  <a:pt x="3784910" y="1199416"/>
                                </a:cubicBezTo>
                                <a:cubicBezTo>
                                  <a:pt x="3738075" y="1199416"/>
                                  <a:pt x="3700107" y="1161447"/>
                                  <a:pt x="3700107" y="1114612"/>
                                </a:cubicBezTo>
                                <a:cubicBezTo>
                                  <a:pt x="3700107" y="1067777"/>
                                  <a:pt x="3738075" y="1029809"/>
                                  <a:pt x="3784910" y="1029809"/>
                                </a:cubicBezTo>
                                <a:close/>
                                <a:moveTo>
                                  <a:pt x="3392631" y="1029809"/>
                                </a:moveTo>
                                <a:cubicBezTo>
                                  <a:pt x="3439467" y="1029809"/>
                                  <a:pt x="3477435" y="1067777"/>
                                  <a:pt x="3477435" y="1114612"/>
                                </a:cubicBezTo>
                                <a:cubicBezTo>
                                  <a:pt x="3477435" y="1161447"/>
                                  <a:pt x="3439467" y="1199416"/>
                                  <a:pt x="3392631" y="1199416"/>
                                </a:cubicBezTo>
                                <a:cubicBezTo>
                                  <a:pt x="3345797" y="1199416"/>
                                  <a:pt x="3307828" y="1161447"/>
                                  <a:pt x="3307828" y="1114612"/>
                                </a:cubicBezTo>
                                <a:cubicBezTo>
                                  <a:pt x="3307828" y="1067777"/>
                                  <a:pt x="3345797" y="1029809"/>
                                  <a:pt x="3392631" y="1029809"/>
                                </a:cubicBezTo>
                                <a:close/>
                                <a:moveTo>
                                  <a:pt x="3000354" y="1029809"/>
                                </a:moveTo>
                                <a:cubicBezTo>
                                  <a:pt x="3047188" y="1029809"/>
                                  <a:pt x="3085157" y="1067777"/>
                                  <a:pt x="3085157" y="1114612"/>
                                </a:cubicBezTo>
                                <a:cubicBezTo>
                                  <a:pt x="3085157" y="1161447"/>
                                  <a:pt x="3047188" y="1199416"/>
                                  <a:pt x="3000354" y="1199416"/>
                                </a:cubicBezTo>
                                <a:cubicBezTo>
                                  <a:pt x="2953518" y="1199416"/>
                                  <a:pt x="2915550" y="1161447"/>
                                  <a:pt x="2915550" y="1114612"/>
                                </a:cubicBezTo>
                                <a:cubicBezTo>
                                  <a:pt x="2915550" y="1067777"/>
                                  <a:pt x="2953518" y="1029809"/>
                                  <a:pt x="3000354" y="1029809"/>
                                </a:cubicBezTo>
                                <a:close/>
                                <a:moveTo>
                                  <a:pt x="2608076" y="1029809"/>
                                </a:moveTo>
                                <a:cubicBezTo>
                                  <a:pt x="2654911" y="1029809"/>
                                  <a:pt x="2692879" y="1067777"/>
                                  <a:pt x="2692879" y="1114612"/>
                                </a:cubicBezTo>
                                <a:cubicBezTo>
                                  <a:pt x="2692879" y="1161447"/>
                                  <a:pt x="2654911" y="1199416"/>
                                  <a:pt x="2608076" y="1199416"/>
                                </a:cubicBezTo>
                                <a:cubicBezTo>
                                  <a:pt x="2561240" y="1199416"/>
                                  <a:pt x="2523272" y="1161447"/>
                                  <a:pt x="2523272" y="1114612"/>
                                </a:cubicBezTo>
                                <a:cubicBezTo>
                                  <a:pt x="2523272" y="1067777"/>
                                  <a:pt x="2561240" y="1029809"/>
                                  <a:pt x="2608076" y="1029809"/>
                                </a:cubicBezTo>
                                <a:close/>
                                <a:moveTo>
                                  <a:pt x="2215798" y="1029809"/>
                                </a:moveTo>
                                <a:cubicBezTo>
                                  <a:pt x="2262633" y="1029809"/>
                                  <a:pt x="2300600" y="1067777"/>
                                  <a:pt x="2300600" y="1114612"/>
                                </a:cubicBezTo>
                                <a:cubicBezTo>
                                  <a:pt x="2300600" y="1161447"/>
                                  <a:pt x="2262633" y="1199416"/>
                                  <a:pt x="2215798" y="1199416"/>
                                </a:cubicBezTo>
                                <a:cubicBezTo>
                                  <a:pt x="2168963" y="1199416"/>
                                  <a:pt x="2130995" y="1161447"/>
                                  <a:pt x="2130995" y="1114612"/>
                                </a:cubicBezTo>
                                <a:cubicBezTo>
                                  <a:pt x="2130995" y="1067777"/>
                                  <a:pt x="2168963" y="1029809"/>
                                  <a:pt x="2215798" y="1029809"/>
                                </a:cubicBezTo>
                                <a:close/>
                                <a:moveTo>
                                  <a:pt x="1823520" y="1029809"/>
                                </a:moveTo>
                                <a:cubicBezTo>
                                  <a:pt x="1870355" y="1029809"/>
                                  <a:pt x="1908323" y="1067777"/>
                                  <a:pt x="1908323" y="1114612"/>
                                </a:cubicBezTo>
                                <a:cubicBezTo>
                                  <a:pt x="1908323" y="1161447"/>
                                  <a:pt x="1870355" y="1199416"/>
                                  <a:pt x="1823520" y="1199416"/>
                                </a:cubicBezTo>
                                <a:cubicBezTo>
                                  <a:pt x="1776685" y="1199416"/>
                                  <a:pt x="1738717" y="1161447"/>
                                  <a:pt x="1738717" y="1114612"/>
                                </a:cubicBezTo>
                                <a:cubicBezTo>
                                  <a:pt x="1738717" y="1067777"/>
                                  <a:pt x="1776685" y="1029809"/>
                                  <a:pt x="1823520" y="1029809"/>
                                </a:cubicBezTo>
                                <a:close/>
                                <a:moveTo>
                                  <a:pt x="1431242" y="1029809"/>
                                </a:moveTo>
                                <a:cubicBezTo>
                                  <a:pt x="1478077" y="1029809"/>
                                  <a:pt x="1516045" y="1067777"/>
                                  <a:pt x="1516045" y="1114612"/>
                                </a:cubicBezTo>
                                <a:cubicBezTo>
                                  <a:pt x="1516045" y="1161447"/>
                                  <a:pt x="1478077" y="1199416"/>
                                  <a:pt x="1431242" y="1199416"/>
                                </a:cubicBezTo>
                                <a:cubicBezTo>
                                  <a:pt x="1384407" y="1199416"/>
                                  <a:pt x="1346439" y="1161447"/>
                                  <a:pt x="1346439" y="1114612"/>
                                </a:cubicBezTo>
                                <a:cubicBezTo>
                                  <a:pt x="1346439" y="1067777"/>
                                  <a:pt x="1384407" y="1029809"/>
                                  <a:pt x="1431242" y="1029809"/>
                                </a:cubicBezTo>
                                <a:close/>
                                <a:moveTo>
                                  <a:pt x="1038964" y="1029809"/>
                                </a:moveTo>
                                <a:cubicBezTo>
                                  <a:pt x="1085799" y="1029809"/>
                                  <a:pt x="1123767" y="1067777"/>
                                  <a:pt x="1123767" y="1114612"/>
                                </a:cubicBezTo>
                                <a:cubicBezTo>
                                  <a:pt x="1123767" y="1161447"/>
                                  <a:pt x="1085799" y="1199416"/>
                                  <a:pt x="1038964" y="1199416"/>
                                </a:cubicBezTo>
                                <a:cubicBezTo>
                                  <a:pt x="992129" y="1199416"/>
                                  <a:pt x="954161" y="1161447"/>
                                  <a:pt x="954161" y="1114612"/>
                                </a:cubicBezTo>
                                <a:cubicBezTo>
                                  <a:pt x="954161" y="1067777"/>
                                  <a:pt x="992129" y="1029809"/>
                                  <a:pt x="1038964" y="1029809"/>
                                </a:cubicBezTo>
                                <a:close/>
                                <a:moveTo>
                                  <a:pt x="646686" y="1029809"/>
                                </a:moveTo>
                                <a:cubicBezTo>
                                  <a:pt x="693521" y="1029809"/>
                                  <a:pt x="731489" y="1067777"/>
                                  <a:pt x="731489" y="1114612"/>
                                </a:cubicBezTo>
                                <a:cubicBezTo>
                                  <a:pt x="731489" y="1161447"/>
                                  <a:pt x="693521" y="1199416"/>
                                  <a:pt x="646686" y="1199416"/>
                                </a:cubicBezTo>
                                <a:cubicBezTo>
                                  <a:pt x="599851" y="1199416"/>
                                  <a:pt x="561883" y="1161447"/>
                                  <a:pt x="561883" y="1114612"/>
                                </a:cubicBezTo>
                                <a:cubicBezTo>
                                  <a:pt x="561883" y="1067777"/>
                                  <a:pt x="599851" y="1029809"/>
                                  <a:pt x="646686" y="1029809"/>
                                </a:cubicBezTo>
                                <a:close/>
                                <a:moveTo>
                                  <a:pt x="254408" y="1029809"/>
                                </a:moveTo>
                                <a:cubicBezTo>
                                  <a:pt x="301243" y="1029809"/>
                                  <a:pt x="339211" y="1067777"/>
                                  <a:pt x="339211" y="1114612"/>
                                </a:cubicBezTo>
                                <a:cubicBezTo>
                                  <a:pt x="339211" y="1161447"/>
                                  <a:pt x="301243" y="1199416"/>
                                  <a:pt x="254408" y="1199416"/>
                                </a:cubicBezTo>
                                <a:cubicBezTo>
                                  <a:pt x="207573" y="1199416"/>
                                  <a:pt x="169605" y="1161447"/>
                                  <a:pt x="169605" y="1114612"/>
                                </a:cubicBezTo>
                                <a:cubicBezTo>
                                  <a:pt x="169605" y="1067777"/>
                                  <a:pt x="207573" y="1029809"/>
                                  <a:pt x="254408" y="1029809"/>
                                </a:cubicBezTo>
                                <a:close/>
                                <a:moveTo>
                                  <a:pt x="12192000" y="804882"/>
                                </a:moveTo>
                                <a:lnTo>
                                  <a:pt x="12192000" y="973119"/>
                                </a:lnTo>
                                <a:lnTo>
                                  <a:pt x="12162382" y="967140"/>
                                </a:lnTo>
                                <a:cubicBezTo>
                                  <a:pt x="12131945" y="954266"/>
                                  <a:pt x="12110588" y="924126"/>
                                  <a:pt x="12110588" y="889000"/>
                                </a:cubicBezTo>
                                <a:cubicBezTo>
                                  <a:pt x="12110588" y="853874"/>
                                  <a:pt x="12131945" y="823735"/>
                                  <a:pt x="12162382" y="810861"/>
                                </a:cubicBezTo>
                                <a:close/>
                                <a:moveTo>
                                  <a:pt x="11803108" y="804197"/>
                                </a:moveTo>
                                <a:cubicBezTo>
                                  <a:pt x="11849943" y="804197"/>
                                  <a:pt x="11887911" y="842165"/>
                                  <a:pt x="11887911" y="889000"/>
                                </a:cubicBezTo>
                                <a:cubicBezTo>
                                  <a:pt x="11887911" y="935835"/>
                                  <a:pt x="11849943" y="973804"/>
                                  <a:pt x="11803108" y="973804"/>
                                </a:cubicBezTo>
                                <a:cubicBezTo>
                                  <a:pt x="11756273" y="973804"/>
                                  <a:pt x="11718305" y="935835"/>
                                  <a:pt x="11718305" y="889000"/>
                                </a:cubicBezTo>
                                <a:cubicBezTo>
                                  <a:pt x="11718305" y="842165"/>
                                  <a:pt x="11756273" y="804197"/>
                                  <a:pt x="11803108" y="804197"/>
                                </a:cubicBezTo>
                                <a:close/>
                                <a:moveTo>
                                  <a:pt x="11410830" y="804197"/>
                                </a:moveTo>
                                <a:cubicBezTo>
                                  <a:pt x="11457665" y="804197"/>
                                  <a:pt x="11495633" y="842165"/>
                                  <a:pt x="11495633" y="889000"/>
                                </a:cubicBezTo>
                                <a:cubicBezTo>
                                  <a:pt x="11495633" y="935835"/>
                                  <a:pt x="11457665" y="973804"/>
                                  <a:pt x="11410830" y="973804"/>
                                </a:cubicBezTo>
                                <a:cubicBezTo>
                                  <a:pt x="11363995" y="973804"/>
                                  <a:pt x="11326027" y="935835"/>
                                  <a:pt x="11326027" y="889000"/>
                                </a:cubicBezTo>
                                <a:cubicBezTo>
                                  <a:pt x="11326027" y="842165"/>
                                  <a:pt x="11363995" y="804197"/>
                                  <a:pt x="11410830" y="804197"/>
                                </a:cubicBezTo>
                                <a:close/>
                                <a:moveTo>
                                  <a:pt x="11018552" y="804197"/>
                                </a:moveTo>
                                <a:cubicBezTo>
                                  <a:pt x="11065387" y="804197"/>
                                  <a:pt x="11103355" y="842165"/>
                                  <a:pt x="11103355" y="889000"/>
                                </a:cubicBezTo>
                                <a:cubicBezTo>
                                  <a:pt x="11103355" y="935835"/>
                                  <a:pt x="11065387" y="973804"/>
                                  <a:pt x="11018552" y="973804"/>
                                </a:cubicBezTo>
                                <a:cubicBezTo>
                                  <a:pt x="10971717" y="973804"/>
                                  <a:pt x="10933749" y="935835"/>
                                  <a:pt x="10933749" y="889000"/>
                                </a:cubicBezTo>
                                <a:cubicBezTo>
                                  <a:pt x="10933749" y="842165"/>
                                  <a:pt x="10971717" y="804197"/>
                                  <a:pt x="11018552" y="804197"/>
                                </a:cubicBezTo>
                                <a:close/>
                                <a:moveTo>
                                  <a:pt x="10626274" y="804197"/>
                                </a:moveTo>
                                <a:cubicBezTo>
                                  <a:pt x="10673109" y="804197"/>
                                  <a:pt x="10711077" y="842165"/>
                                  <a:pt x="10711077" y="889000"/>
                                </a:cubicBezTo>
                                <a:cubicBezTo>
                                  <a:pt x="10711077" y="935835"/>
                                  <a:pt x="10673109" y="973804"/>
                                  <a:pt x="10626274" y="973804"/>
                                </a:cubicBezTo>
                                <a:cubicBezTo>
                                  <a:pt x="10579439" y="973804"/>
                                  <a:pt x="10541471" y="935835"/>
                                  <a:pt x="10541471" y="889000"/>
                                </a:cubicBezTo>
                                <a:cubicBezTo>
                                  <a:pt x="10541471" y="842165"/>
                                  <a:pt x="10579439" y="804197"/>
                                  <a:pt x="10626274" y="804197"/>
                                </a:cubicBezTo>
                                <a:close/>
                                <a:moveTo>
                                  <a:pt x="10233996" y="804197"/>
                                </a:moveTo>
                                <a:cubicBezTo>
                                  <a:pt x="10280831" y="804197"/>
                                  <a:pt x="10318799" y="842165"/>
                                  <a:pt x="10318799" y="889000"/>
                                </a:cubicBezTo>
                                <a:cubicBezTo>
                                  <a:pt x="10318799" y="935835"/>
                                  <a:pt x="10280831" y="973804"/>
                                  <a:pt x="10233996" y="973804"/>
                                </a:cubicBezTo>
                                <a:cubicBezTo>
                                  <a:pt x="10187161" y="973804"/>
                                  <a:pt x="10149193" y="935835"/>
                                  <a:pt x="10149193" y="889000"/>
                                </a:cubicBezTo>
                                <a:cubicBezTo>
                                  <a:pt x="10149193" y="842165"/>
                                  <a:pt x="10187161" y="804197"/>
                                  <a:pt x="10233996" y="804197"/>
                                </a:cubicBezTo>
                                <a:close/>
                                <a:moveTo>
                                  <a:pt x="9841718" y="804197"/>
                                </a:moveTo>
                                <a:cubicBezTo>
                                  <a:pt x="9888553" y="804197"/>
                                  <a:pt x="9926521" y="842165"/>
                                  <a:pt x="9926521" y="889000"/>
                                </a:cubicBezTo>
                                <a:cubicBezTo>
                                  <a:pt x="9926521" y="935835"/>
                                  <a:pt x="9888553" y="973804"/>
                                  <a:pt x="9841718" y="973804"/>
                                </a:cubicBezTo>
                                <a:cubicBezTo>
                                  <a:pt x="9794883" y="973804"/>
                                  <a:pt x="9756915" y="935835"/>
                                  <a:pt x="9756915" y="889000"/>
                                </a:cubicBezTo>
                                <a:cubicBezTo>
                                  <a:pt x="9756915" y="842165"/>
                                  <a:pt x="9794883" y="804197"/>
                                  <a:pt x="9841718" y="804197"/>
                                </a:cubicBezTo>
                                <a:close/>
                                <a:moveTo>
                                  <a:pt x="9449440" y="804197"/>
                                </a:moveTo>
                                <a:cubicBezTo>
                                  <a:pt x="9496275" y="804197"/>
                                  <a:pt x="9534243" y="842165"/>
                                  <a:pt x="9534243" y="889000"/>
                                </a:cubicBezTo>
                                <a:cubicBezTo>
                                  <a:pt x="9534243" y="935835"/>
                                  <a:pt x="9496275" y="973804"/>
                                  <a:pt x="9449440" y="973804"/>
                                </a:cubicBezTo>
                                <a:cubicBezTo>
                                  <a:pt x="9402605" y="973804"/>
                                  <a:pt x="9364637" y="935835"/>
                                  <a:pt x="9364637" y="889000"/>
                                </a:cubicBezTo>
                                <a:cubicBezTo>
                                  <a:pt x="9364637" y="842165"/>
                                  <a:pt x="9402605" y="804197"/>
                                  <a:pt x="9449440" y="804197"/>
                                </a:cubicBezTo>
                                <a:close/>
                                <a:moveTo>
                                  <a:pt x="9057162" y="804197"/>
                                </a:moveTo>
                                <a:cubicBezTo>
                                  <a:pt x="9103997" y="804197"/>
                                  <a:pt x="9141965" y="842165"/>
                                  <a:pt x="9141965" y="889000"/>
                                </a:cubicBezTo>
                                <a:cubicBezTo>
                                  <a:pt x="9141965" y="935835"/>
                                  <a:pt x="9103997" y="973804"/>
                                  <a:pt x="9057162" y="973804"/>
                                </a:cubicBezTo>
                                <a:cubicBezTo>
                                  <a:pt x="9010327" y="973804"/>
                                  <a:pt x="8972359" y="935835"/>
                                  <a:pt x="8972359" y="889000"/>
                                </a:cubicBezTo>
                                <a:cubicBezTo>
                                  <a:pt x="8972359" y="842165"/>
                                  <a:pt x="9010327" y="804197"/>
                                  <a:pt x="9057162" y="804197"/>
                                </a:cubicBezTo>
                                <a:close/>
                                <a:moveTo>
                                  <a:pt x="8664884" y="804197"/>
                                </a:moveTo>
                                <a:cubicBezTo>
                                  <a:pt x="8711719" y="804197"/>
                                  <a:pt x="8749687" y="842165"/>
                                  <a:pt x="8749687" y="889000"/>
                                </a:cubicBezTo>
                                <a:cubicBezTo>
                                  <a:pt x="8749687" y="935835"/>
                                  <a:pt x="8711719" y="973804"/>
                                  <a:pt x="8664884" y="973804"/>
                                </a:cubicBezTo>
                                <a:cubicBezTo>
                                  <a:pt x="8618049" y="973804"/>
                                  <a:pt x="8580081" y="935835"/>
                                  <a:pt x="8580081" y="889000"/>
                                </a:cubicBezTo>
                                <a:cubicBezTo>
                                  <a:pt x="8580081" y="842165"/>
                                  <a:pt x="8618049" y="804197"/>
                                  <a:pt x="8664884" y="804197"/>
                                </a:cubicBezTo>
                                <a:close/>
                                <a:moveTo>
                                  <a:pt x="8272606" y="804197"/>
                                </a:moveTo>
                                <a:cubicBezTo>
                                  <a:pt x="8319441" y="804197"/>
                                  <a:pt x="8357409" y="842165"/>
                                  <a:pt x="8357409" y="889000"/>
                                </a:cubicBezTo>
                                <a:cubicBezTo>
                                  <a:pt x="8357409" y="935835"/>
                                  <a:pt x="8319441" y="973804"/>
                                  <a:pt x="8272606" y="973804"/>
                                </a:cubicBezTo>
                                <a:cubicBezTo>
                                  <a:pt x="8225771" y="973804"/>
                                  <a:pt x="8187803" y="935835"/>
                                  <a:pt x="8187803" y="889000"/>
                                </a:cubicBezTo>
                                <a:cubicBezTo>
                                  <a:pt x="8187803" y="842165"/>
                                  <a:pt x="8225771" y="804197"/>
                                  <a:pt x="8272606" y="804197"/>
                                </a:cubicBezTo>
                                <a:close/>
                                <a:moveTo>
                                  <a:pt x="7880328" y="804197"/>
                                </a:moveTo>
                                <a:cubicBezTo>
                                  <a:pt x="7927163" y="804197"/>
                                  <a:pt x="7965131" y="842165"/>
                                  <a:pt x="7965131" y="889000"/>
                                </a:cubicBezTo>
                                <a:cubicBezTo>
                                  <a:pt x="7965131" y="935835"/>
                                  <a:pt x="7927163" y="973804"/>
                                  <a:pt x="7880328" y="973804"/>
                                </a:cubicBezTo>
                                <a:cubicBezTo>
                                  <a:pt x="7833493" y="973804"/>
                                  <a:pt x="7795525" y="935835"/>
                                  <a:pt x="7795525" y="889000"/>
                                </a:cubicBezTo>
                                <a:cubicBezTo>
                                  <a:pt x="7795525" y="842165"/>
                                  <a:pt x="7833493" y="804197"/>
                                  <a:pt x="7880328" y="804197"/>
                                </a:cubicBezTo>
                                <a:close/>
                                <a:moveTo>
                                  <a:pt x="7488050" y="804197"/>
                                </a:moveTo>
                                <a:cubicBezTo>
                                  <a:pt x="7534885" y="804197"/>
                                  <a:pt x="7572853" y="842165"/>
                                  <a:pt x="7572853" y="889000"/>
                                </a:cubicBezTo>
                                <a:cubicBezTo>
                                  <a:pt x="7572853" y="935835"/>
                                  <a:pt x="7534885" y="973804"/>
                                  <a:pt x="7488050" y="973804"/>
                                </a:cubicBezTo>
                                <a:cubicBezTo>
                                  <a:pt x="7441215" y="973804"/>
                                  <a:pt x="7403247" y="935835"/>
                                  <a:pt x="7403247" y="889000"/>
                                </a:cubicBezTo>
                                <a:cubicBezTo>
                                  <a:pt x="7403247" y="842165"/>
                                  <a:pt x="7441215" y="804197"/>
                                  <a:pt x="7488050" y="804197"/>
                                </a:cubicBezTo>
                                <a:close/>
                                <a:moveTo>
                                  <a:pt x="7095772" y="804197"/>
                                </a:moveTo>
                                <a:cubicBezTo>
                                  <a:pt x="7142607" y="804197"/>
                                  <a:pt x="7180575" y="842165"/>
                                  <a:pt x="7180575" y="889000"/>
                                </a:cubicBezTo>
                                <a:cubicBezTo>
                                  <a:pt x="7180575" y="935835"/>
                                  <a:pt x="7142607" y="973804"/>
                                  <a:pt x="7095772" y="973804"/>
                                </a:cubicBezTo>
                                <a:cubicBezTo>
                                  <a:pt x="7048937" y="973804"/>
                                  <a:pt x="7010969" y="935835"/>
                                  <a:pt x="7010969" y="889000"/>
                                </a:cubicBezTo>
                                <a:cubicBezTo>
                                  <a:pt x="7010969" y="842165"/>
                                  <a:pt x="7048937" y="804197"/>
                                  <a:pt x="7095772" y="804197"/>
                                </a:cubicBezTo>
                                <a:close/>
                                <a:moveTo>
                                  <a:pt x="6703494" y="804197"/>
                                </a:moveTo>
                                <a:cubicBezTo>
                                  <a:pt x="6750329" y="804197"/>
                                  <a:pt x="6788297" y="842165"/>
                                  <a:pt x="6788297" y="889000"/>
                                </a:cubicBezTo>
                                <a:cubicBezTo>
                                  <a:pt x="6788297" y="935835"/>
                                  <a:pt x="6750329" y="973804"/>
                                  <a:pt x="6703494" y="973804"/>
                                </a:cubicBezTo>
                                <a:cubicBezTo>
                                  <a:pt x="6656659" y="973804"/>
                                  <a:pt x="6618691" y="935835"/>
                                  <a:pt x="6618691" y="889000"/>
                                </a:cubicBezTo>
                                <a:cubicBezTo>
                                  <a:pt x="6618691" y="842165"/>
                                  <a:pt x="6656659" y="804197"/>
                                  <a:pt x="6703494" y="804197"/>
                                </a:cubicBezTo>
                                <a:close/>
                                <a:moveTo>
                                  <a:pt x="6311216" y="804197"/>
                                </a:moveTo>
                                <a:cubicBezTo>
                                  <a:pt x="6358051" y="804197"/>
                                  <a:pt x="6396019" y="842165"/>
                                  <a:pt x="6396019" y="889000"/>
                                </a:cubicBezTo>
                                <a:cubicBezTo>
                                  <a:pt x="6396019" y="935835"/>
                                  <a:pt x="6358051" y="973804"/>
                                  <a:pt x="6311216" y="973804"/>
                                </a:cubicBezTo>
                                <a:cubicBezTo>
                                  <a:pt x="6264382" y="973804"/>
                                  <a:pt x="6226413" y="935835"/>
                                  <a:pt x="6226413" y="889000"/>
                                </a:cubicBezTo>
                                <a:cubicBezTo>
                                  <a:pt x="6226413" y="842165"/>
                                  <a:pt x="6264382" y="804197"/>
                                  <a:pt x="6311216" y="804197"/>
                                </a:cubicBezTo>
                                <a:close/>
                                <a:moveTo>
                                  <a:pt x="5918940" y="804197"/>
                                </a:moveTo>
                                <a:cubicBezTo>
                                  <a:pt x="5965777" y="804197"/>
                                  <a:pt x="6003743" y="842165"/>
                                  <a:pt x="6003743" y="889000"/>
                                </a:cubicBezTo>
                                <a:cubicBezTo>
                                  <a:pt x="6003743" y="935835"/>
                                  <a:pt x="5965777" y="973804"/>
                                  <a:pt x="5918940" y="973804"/>
                                </a:cubicBezTo>
                                <a:cubicBezTo>
                                  <a:pt x="5872104" y="973804"/>
                                  <a:pt x="5834137" y="935835"/>
                                  <a:pt x="5834137" y="889000"/>
                                </a:cubicBezTo>
                                <a:cubicBezTo>
                                  <a:pt x="5834137" y="842165"/>
                                  <a:pt x="5872104" y="804197"/>
                                  <a:pt x="5918940" y="804197"/>
                                </a:cubicBezTo>
                                <a:close/>
                                <a:moveTo>
                                  <a:pt x="5526666" y="804197"/>
                                </a:moveTo>
                                <a:cubicBezTo>
                                  <a:pt x="5573499" y="804197"/>
                                  <a:pt x="5611466" y="842165"/>
                                  <a:pt x="5611466" y="889000"/>
                                </a:cubicBezTo>
                                <a:cubicBezTo>
                                  <a:pt x="5611466" y="935835"/>
                                  <a:pt x="5573499" y="973804"/>
                                  <a:pt x="5526666" y="973804"/>
                                </a:cubicBezTo>
                                <a:cubicBezTo>
                                  <a:pt x="5479832" y="973804"/>
                                  <a:pt x="5441861" y="935835"/>
                                  <a:pt x="5441861" y="889000"/>
                                </a:cubicBezTo>
                                <a:cubicBezTo>
                                  <a:pt x="5441861" y="842165"/>
                                  <a:pt x="5479832" y="804197"/>
                                  <a:pt x="5526666" y="804197"/>
                                </a:cubicBezTo>
                                <a:close/>
                                <a:moveTo>
                                  <a:pt x="5134387" y="804197"/>
                                </a:moveTo>
                                <a:cubicBezTo>
                                  <a:pt x="5181222" y="804197"/>
                                  <a:pt x="5219190" y="842165"/>
                                  <a:pt x="5219190" y="889000"/>
                                </a:cubicBezTo>
                                <a:cubicBezTo>
                                  <a:pt x="5219190" y="935835"/>
                                  <a:pt x="5181222" y="973804"/>
                                  <a:pt x="5134387" y="973804"/>
                                </a:cubicBezTo>
                                <a:cubicBezTo>
                                  <a:pt x="5087552" y="973804"/>
                                  <a:pt x="5049582" y="935835"/>
                                  <a:pt x="5049582" y="889000"/>
                                </a:cubicBezTo>
                                <a:cubicBezTo>
                                  <a:pt x="5049582" y="842165"/>
                                  <a:pt x="5087552" y="804197"/>
                                  <a:pt x="5134387" y="804197"/>
                                </a:cubicBezTo>
                                <a:close/>
                                <a:moveTo>
                                  <a:pt x="4742108" y="804197"/>
                                </a:moveTo>
                                <a:cubicBezTo>
                                  <a:pt x="4788944" y="804197"/>
                                  <a:pt x="4826912" y="842165"/>
                                  <a:pt x="4826912" y="889000"/>
                                </a:cubicBezTo>
                                <a:cubicBezTo>
                                  <a:pt x="4826912" y="935835"/>
                                  <a:pt x="4788944" y="973804"/>
                                  <a:pt x="4742108" y="973804"/>
                                </a:cubicBezTo>
                                <a:cubicBezTo>
                                  <a:pt x="4695273" y="973804"/>
                                  <a:pt x="4657310" y="935835"/>
                                  <a:pt x="4657310" y="889000"/>
                                </a:cubicBezTo>
                                <a:cubicBezTo>
                                  <a:pt x="4657310" y="842165"/>
                                  <a:pt x="4695273" y="804197"/>
                                  <a:pt x="4742108" y="804197"/>
                                </a:cubicBezTo>
                                <a:close/>
                                <a:moveTo>
                                  <a:pt x="4349833" y="804197"/>
                                </a:moveTo>
                                <a:cubicBezTo>
                                  <a:pt x="4396670" y="804197"/>
                                  <a:pt x="4434634" y="842165"/>
                                  <a:pt x="4434634" y="889000"/>
                                </a:cubicBezTo>
                                <a:cubicBezTo>
                                  <a:pt x="4434634" y="935835"/>
                                  <a:pt x="4396670" y="973804"/>
                                  <a:pt x="4349833" y="973804"/>
                                </a:cubicBezTo>
                                <a:cubicBezTo>
                                  <a:pt x="4302993" y="973804"/>
                                  <a:pt x="4265026" y="935835"/>
                                  <a:pt x="4265026" y="889000"/>
                                </a:cubicBezTo>
                                <a:cubicBezTo>
                                  <a:pt x="4265026" y="842165"/>
                                  <a:pt x="4302993" y="804197"/>
                                  <a:pt x="4349833" y="804197"/>
                                </a:cubicBezTo>
                                <a:close/>
                                <a:moveTo>
                                  <a:pt x="3957554" y="804197"/>
                                </a:moveTo>
                                <a:cubicBezTo>
                                  <a:pt x="4004389" y="804197"/>
                                  <a:pt x="4042356" y="842165"/>
                                  <a:pt x="4042356" y="889000"/>
                                </a:cubicBezTo>
                                <a:cubicBezTo>
                                  <a:pt x="4042356" y="935835"/>
                                  <a:pt x="4004389" y="973804"/>
                                  <a:pt x="3957554" y="973804"/>
                                </a:cubicBezTo>
                                <a:cubicBezTo>
                                  <a:pt x="3910719" y="973804"/>
                                  <a:pt x="3872753" y="935835"/>
                                  <a:pt x="3872753" y="889000"/>
                                </a:cubicBezTo>
                                <a:cubicBezTo>
                                  <a:pt x="3872753" y="842165"/>
                                  <a:pt x="3910719" y="804197"/>
                                  <a:pt x="3957554" y="804197"/>
                                </a:cubicBezTo>
                                <a:close/>
                                <a:moveTo>
                                  <a:pt x="3565276" y="804197"/>
                                </a:moveTo>
                                <a:cubicBezTo>
                                  <a:pt x="3612111" y="804197"/>
                                  <a:pt x="3650080" y="842165"/>
                                  <a:pt x="3650080" y="889000"/>
                                </a:cubicBezTo>
                                <a:cubicBezTo>
                                  <a:pt x="3650080" y="935835"/>
                                  <a:pt x="3612111" y="973804"/>
                                  <a:pt x="3565276" y="973804"/>
                                </a:cubicBezTo>
                                <a:cubicBezTo>
                                  <a:pt x="3518442" y="973804"/>
                                  <a:pt x="3480474" y="935835"/>
                                  <a:pt x="3480474" y="889000"/>
                                </a:cubicBezTo>
                                <a:cubicBezTo>
                                  <a:pt x="3480474" y="842165"/>
                                  <a:pt x="3518442" y="804197"/>
                                  <a:pt x="3565276" y="804197"/>
                                </a:cubicBezTo>
                                <a:close/>
                                <a:moveTo>
                                  <a:pt x="3172999" y="804197"/>
                                </a:moveTo>
                                <a:cubicBezTo>
                                  <a:pt x="3219834" y="804197"/>
                                  <a:pt x="3257803" y="842165"/>
                                  <a:pt x="3257803" y="889000"/>
                                </a:cubicBezTo>
                                <a:cubicBezTo>
                                  <a:pt x="3257803" y="935835"/>
                                  <a:pt x="3219834" y="973804"/>
                                  <a:pt x="3172999" y="973804"/>
                                </a:cubicBezTo>
                                <a:cubicBezTo>
                                  <a:pt x="3126164" y="973804"/>
                                  <a:pt x="3088196" y="935835"/>
                                  <a:pt x="3088196" y="889000"/>
                                </a:cubicBezTo>
                                <a:cubicBezTo>
                                  <a:pt x="3088196" y="842165"/>
                                  <a:pt x="3126164" y="804197"/>
                                  <a:pt x="3172999" y="804197"/>
                                </a:cubicBezTo>
                                <a:close/>
                                <a:moveTo>
                                  <a:pt x="2780722" y="804197"/>
                                </a:moveTo>
                                <a:cubicBezTo>
                                  <a:pt x="2827557" y="804197"/>
                                  <a:pt x="2865524" y="842165"/>
                                  <a:pt x="2865524" y="889000"/>
                                </a:cubicBezTo>
                                <a:cubicBezTo>
                                  <a:pt x="2865524" y="935835"/>
                                  <a:pt x="2827557" y="973804"/>
                                  <a:pt x="2780722" y="973804"/>
                                </a:cubicBezTo>
                                <a:cubicBezTo>
                                  <a:pt x="2733887" y="973804"/>
                                  <a:pt x="2695918" y="935835"/>
                                  <a:pt x="2695918" y="889000"/>
                                </a:cubicBezTo>
                                <a:cubicBezTo>
                                  <a:pt x="2695918" y="842165"/>
                                  <a:pt x="2733887" y="804197"/>
                                  <a:pt x="2780722" y="804197"/>
                                </a:cubicBezTo>
                                <a:close/>
                                <a:moveTo>
                                  <a:pt x="2388443" y="804197"/>
                                </a:moveTo>
                                <a:cubicBezTo>
                                  <a:pt x="2435279" y="804197"/>
                                  <a:pt x="2473246" y="842165"/>
                                  <a:pt x="2473246" y="889000"/>
                                </a:cubicBezTo>
                                <a:cubicBezTo>
                                  <a:pt x="2473246" y="935835"/>
                                  <a:pt x="2435279" y="973804"/>
                                  <a:pt x="2388443" y="973804"/>
                                </a:cubicBezTo>
                                <a:cubicBezTo>
                                  <a:pt x="2341609" y="973804"/>
                                  <a:pt x="2303641" y="935835"/>
                                  <a:pt x="2303641" y="889000"/>
                                </a:cubicBezTo>
                                <a:cubicBezTo>
                                  <a:pt x="2303641" y="842165"/>
                                  <a:pt x="2341609" y="804197"/>
                                  <a:pt x="2388443" y="804197"/>
                                </a:cubicBezTo>
                                <a:close/>
                                <a:moveTo>
                                  <a:pt x="1996164" y="804197"/>
                                </a:moveTo>
                                <a:cubicBezTo>
                                  <a:pt x="2042999" y="804197"/>
                                  <a:pt x="2080967" y="842165"/>
                                  <a:pt x="2080967" y="889000"/>
                                </a:cubicBezTo>
                                <a:cubicBezTo>
                                  <a:pt x="2080967" y="935835"/>
                                  <a:pt x="2042999" y="973804"/>
                                  <a:pt x="1996164" y="973804"/>
                                </a:cubicBezTo>
                                <a:cubicBezTo>
                                  <a:pt x="1949329" y="973804"/>
                                  <a:pt x="1911361" y="935835"/>
                                  <a:pt x="1911361" y="889000"/>
                                </a:cubicBezTo>
                                <a:cubicBezTo>
                                  <a:pt x="1911361" y="842165"/>
                                  <a:pt x="1949329" y="804197"/>
                                  <a:pt x="1996164" y="804197"/>
                                </a:cubicBezTo>
                                <a:close/>
                                <a:moveTo>
                                  <a:pt x="1603886" y="804197"/>
                                </a:moveTo>
                                <a:cubicBezTo>
                                  <a:pt x="1650721" y="804197"/>
                                  <a:pt x="1688689" y="842165"/>
                                  <a:pt x="1688689" y="889000"/>
                                </a:cubicBezTo>
                                <a:cubicBezTo>
                                  <a:pt x="1688689" y="935835"/>
                                  <a:pt x="1650721" y="973804"/>
                                  <a:pt x="1603886" y="973804"/>
                                </a:cubicBezTo>
                                <a:cubicBezTo>
                                  <a:pt x="1557051" y="973804"/>
                                  <a:pt x="1519083" y="935835"/>
                                  <a:pt x="1519083" y="889000"/>
                                </a:cubicBezTo>
                                <a:cubicBezTo>
                                  <a:pt x="1519083" y="842165"/>
                                  <a:pt x="1557051" y="804197"/>
                                  <a:pt x="1603886" y="804197"/>
                                </a:cubicBezTo>
                                <a:close/>
                                <a:moveTo>
                                  <a:pt x="1211609" y="804197"/>
                                </a:moveTo>
                                <a:cubicBezTo>
                                  <a:pt x="1258444" y="804197"/>
                                  <a:pt x="1296412" y="842165"/>
                                  <a:pt x="1296412" y="889000"/>
                                </a:cubicBezTo>
                                <a:cubicBezTo>
                                  <a:pt x="1296412" y="935835"/>
                                  <a:pt x="1258444" y="973804"/>
                                  <a:pt x="1211609" y="973804"/>
                                </a:cubicBezTo>
                                <a:cubicBezTo>
                                  <a:pt x="1164774" y="973804"/>
                                  <a:pt x="1126806" y="935835"/>
                                  <a:pt x="1126806" y="889000"/>
                                </a:cubicBezTo>
                                <a:cubicBezTo>
                                  <a:pt x="1126806" y="842165"/>
                                  <a:pt x="1164774" y="804197"/>
                                  <a:pt x="1211609" y="804197"/>
                                </a:cubicBezTo>
                                <a:close/>
                                <a:moveTo>
                                  <a:pt x="819331" y="804197"/>
                                </a:moveTo>
                                <a:cubicBezTo>
                                  <a:pt x="866166" y="804197"/>
                                  <a:pt x="904134" y="842165"/>
                                  <a:pt x="904134" y="889000"/>
                                </a:cubicBezTo>
                                <a:cubicBezTo>
                                  <a:pt x="904134" y="935835"/>
                                  <a:pt x="866166" y="973804"/>
                                  <a:pt x="819331" y="973804"/>
                                </a:cubicBezTo>
                                <a:cubicBezTo>
                                  <a:pt x="772496" y="973804"/>
                                  <a:pt x="734528" y="935835"/>
                                  <a:pt x="734528" y="889000"/>
                                </a:cubicBezTo>
                                <a:cubicBezTo>
                                  <a:pt x="734528" y="842165"/>
                                  <a:pt x="772496" y="804197"/>
                                  <a:pt x="819331" y="804197"/>
                                </a:cubicBezTo>
                                <a:close/>
                                <a:moveTo>
                                  <a:pt x="427053" y="804197"/>
                                </a:moveTo>
                                <a:cubicBezTo>
                                  <a:pt x="473888" y="804197"/>
                                  <a:pt x="511856" y="842165"/>
                                  <a:pt x="511856" y="889000"/>
                                </a:cubicBezTo>
                                <a:cubicBezTo>
                                  <a:pt x="511856" y="935835"/>
                                  <a:pt x="473888" y="973804"/>
                                  <a:pt x="427053" y="973804"/>
                                </a:cubicBezTo>
                                <a:cubicBezTo>
                                  <a:pt x="380218" y="973804"/>
                                  <a:pt x="342250" y="935835"/>
                                  <a:pt x="342250" y="889000"/>
                                </a:cubicBezTo>
                                <a:cubicBezTo>
                                  <a:pt x="342250" y="842165"/>
                                  <a:pt x="380218" y="804197"/>
                                  <a:pt x="427053" y="804197"/>
                                </a:cubicBezTo>
                                <a:close/>
                                <a:moveTo>
                                  <a:pt x="34776" y="804197"/>
                                </a:moveTo>
                                <a:cubicBezTo>
                                  <a:pt x="81611" y="804197"/>
                                  <a:pt x="119579" y="842165"/>
                                  <a:pt x="119579" y="889000"/>
                                </a:cubicBezTo>
                                <a:cubicBezTo>
                                  <a:pt x="119579" y="935835"/>
                                  <a:pt x="81611" y="973804"/>
                                  <a:pt x="34776" y="973804"/>
                                </a:cubicBezTo>
                                <a:cubicBezTo>
                                  <a:pt x="23067" y="973804"/>
                                  <a:pt x="11913" y="971431"/>
                                  <a:pt x="1767" y="967140"/>
                                </a:cubicBezTo>
                                <a:lnTo>
                                  <a:pt x="0" y="965948"/>
                                </a:lnTo>
                                <a:lnTo>
                                  <a:pt x="0" y="812053"/>
                                </a:lnTo>
                                <a:lnTo>
                                  <a:pt x="1767" y="810861"/>
                                </a:lnTo>
                                <a:cubicBezTo>
                                  <a:pt x="11913" y="806570"/>
                                  <a:pt x="23067" y="804197"/>
                                  <a:pt x="34776" y="804197"/>
                                </a:cubicBezTo>
                                <a:close/>
                                <a:moveTo>
                                  <a:pt x="12010025" y="578586"/>
                                </a:moveTo>
                                <a:cubicBezTo>
                                  <a:pt x="12056860" y="578586"/>
                                  <a:pt x="12094828" y="616554"/>
                                  <a:pt x="12094828" y="663389"/>
                                </a:cubicBezTo>
                                <a:cubicBezTo>
                                  <a:pt x="12094828" y="710223"/>
                                  <a:pt x="12056860" y="748192"/>
                                  <a:pt x="12010025" y="748192"/>
                                </a:cubicBezTo>
                                <a:cubicBezTo>
                                  <a:pt x="11963190" y="748192"/>
                                  <a:pt x="11925222" y="710223"/>
                                  <a:pt x="11925222" y="663389"/>
                                </a:cubicBezTo>
                                <a:cubicBezTo>
                                  <a:pt x="11925222" y="616554"/>
                                  <a:pt x="11963190" y="578586"/>
                                  <a:pt x="12010025" y="578586"/>
                                </a:cubicBezTo>
                                <a:close/>
                                <a:moveTo>
                                  <a:pt x="11617747" y="578586"/>
                                </a:moveTo>
                                <a:cubicBezTo>
                                  <a:pt x="11664582" y="578586"/>
                                  <a:pt x="11702550" y="616554"/>
                                  <a:pt x="11702550" y="663389"/>
                                </a:cubicBezTo>
                                <a:cubicBezTo>
                                  <a:pt x="11702550" y="710223"/>
                                  <a:pt x="11664582" y="748192"/>
                                  <a:pt x="11617747" y="748192"/>
                                </a:cubicBezTo>
                                <a:cubicBezTo>
                                  <a:pt x="11570912" y="748192"/>
                                  <a:pt x="11532944" y="710223"/>
                                  <a:pt x="11532944" y="663389"/>
                                </a:cubicBezTo>
                                <a:cubicBezTo>
                                  <a:pt x="11532944" y="616554"/>
                                  <a:pt x="11570912" y="578586"/>
                                  <a:pt x="11617747" y="578586"/>
                                </a:cubicBezTo>
                                <a:close/>
                                <a:moveTo>
                                  <a:pt x="11225469" y="578586"/>
                                </a:moveTo>
                                <a:cubicBezTo>
                                  <a:pt x="11272304" y="578586"/>
                                  <a:pt x="11310272" y="616554"/>
                                  <a:pt x="11310272" y="663389"/>
                                </a:cubicBezTo>
                                <a:cubicBezTo>
                                  <a:pt x="11310272" y="710223"/>
                                  <a:pt x="11272304" y="748192"/>
                                  <a:pt x="11225469" y="748192"/>
                                </a:cubicBezTo>
                                <a:cubicBezTo>
                                  <a:pt x="11178634" y="748192"/>
                                  <a:pt x="11140666" y="710223"/>
                                  <a:pt x="11140666" y="663389"/>
                                </a:cubicBezTo>
                                <a:cubicBezTo>
                                  <a:pt x="11140666" y="616554"/>
                                  <a:pt x="11178634" y="578586"/>
                                  <a:pt x="11225469" y="578586"/>
                                </a:cubicBezTo>
                                <a:close/>
                                <a:moveTo>
                                  <a:pt x="10833191" y="578586"/>
                                </a:moveTo>
                                <a:cubicBezTo>
                                  <a:pt x="10880026" y="578586"/>
                                  <a:pt x="10917994" y="616554"/>
                                  <a:pt x="10917994" y="663389"/>
                                </a:cubicBezTo>
                                <a:cubicBezTo>
                                  <a:pt x="10917994" y="710223"/>
                                  <a:pt x="10880026" y="748192"/>
                                  <a:pt x="10833191" y="748192"/>
                                </a:cubicBezTo>
                                <a:cubicBezTo>
                                  <a:pt x="10786356" y="748192"/>
                                  <a:pt x="10748388" y="710223"/>
                                  <a:pt x="10748388" y="663389"/>
                                </a:cubicBezTo>
                                <a:cubicBezTo>
                                  <a:pt x="10748388" y="616554"/>
                                  <a:pt x="10786356" y="578586"/>
                                  <a:pt x="10833191" y="578586"/>
                                </a:cubicBezTo>
                                <a:close/>
                                <a:moveTo>
                                  <a:pt x="10440913" y="578586"/>
                                </a:moveTo>
                                <a:cubicBezTo>
                                  <a:pt x="10487748" y="578586"/>
                                  <a:pt x="10525716" y="616554"/>
                                  <a:pt x="10525716" y="663389"/>
                                </a:cubicBezTo>
                                <a:cubicBezTo>
                                  <a:pt x="10525716" y="710223"/>
                                  <a:pt x="10487748" y="748192"/>
                                  <a:pt x="10440913" y="748192"/>
                                </a:cubicBezTo>
                                <a:cubicBezTo>
                                  <a:pt x="10394078" y="748192"/>
                                  <a:pt x="10356110" y="710223"/>
                                  <a:pt x="10356110" y="663389"/>
                                </a:cubicBezTo>
                                <a:cubicBezTo>
                                  <a:pt x="10356110" y="616554"/>
                                  <a:pt x="10394078" y="578586"/>
                                  <a:pt x="10440913" y="578586"/>
                                </a:cubicBezTo>
                                <a:close/>
                                <a:moveTo>
                                  <a:pt x="10048635" y="578586"/>
                                </a:moveTo>
                                <a:cubicBezTo>
                                  <a:pt x="10095470" y="578586"/>
                                  <a:pt x="10133438" y="616554"/>
                                  <a:pt x="10133438" y="663389"/>
                                </a:cubicBezTo>
                                <a:cubicBezTo>
                                  <a:pt x="10133438" y="710223"/>
                                  <a:pt x="10095470" y="748192"/>
                                  <a:pt x="10048635" y="748192"/>
                                </a:cubicBezTo>
                                <a:cubicBezTo>
                                  <a:pt x="10001800" y="748192"/>
                                  <a:pt x="9963832" y="710223"/>
                                  <a:pt x="9963832" y="663389"/>
                                </a:cubicBezTo>
                                <a:cubicBezTo>
                                  <a:pt x="9963832" y="616554"/>
                                  <a:pt x="10001800" y="578586"/>
                                  <a:pt x="10048635" y="578586"/>
                                </a:cubicBezTo>
                                <a:close/>
                                <a:moveTo>
                                  <a:pt x="9656357" y="578586"/>
                                </a:moveTo>
                                <a:cubicBezTo>
                                  <a:pt x="9703192" y="578586"/>
                                  <a:pt x="9741160" y="616554"/>
                                  <a:pt x="9741160" y="663389"/>
                                </a:cubicBezTo>
                                <a:cubicBezTo>
                                  <a:pt x="9741160" y="710223"/>
                                  <a:pt x="9703192" y="748192"/>
                                  <a:pt x="9656357" y="748192"/>
                                </a:cubicBezTo>
                                <a:cubicBezTo>
                                  <a:pt x="9609522" y="748192"/>
                                  <a:pt x="9571554" y="710223"/>
                                  <a:pt x="9571554" y="663389"/>
                                </a:cubicBezTo>
                                <a:cubicBezTo>
                                  <a:pt x="9571554" y="616554"/>
                                  <a:pt x="9609522" y="578586"/>
                                  <a:pt x="9656357" y="578586"/>
                                </a:cubicBezTo>
                                <a:close/>
                                <a:moveTo>
                                  <a:pt x="9264079" y="578586"/>
                                </a:moveTo>
                                <a:cubicBezTo>
                                  <a:pt x="9310914" y="578586"/>
                                  <a:pt x="9348882" y="616554"/>
                                  <a:pt x="9348882" y="663389"/>
                                </a:cubicBezTo>
                                <a:cubicBezTo>
                                  <a:pt x="9348882" y="710223"/>
                                  <a:pt x="9310914" y="748192"/>
                                  <a:pt x="9264079" y="748192"/>
                                </a:cubicBezTo>
                                <a:cubicBezTo>
                                  <a:pt x="9217244" y="748192"/>
                                  <a:pt x="9179276" y="710223"/>
                                  <a:pt x="9179276" y="663389"/>
                                </a:cubicBezTo>
                                <a:cubicBezTo>
                                  <a:pt x="9179276" y="616554"/>
                                  <a:pt x="9217244" y="578586"/>
                                  <a:pt x="9264079" y="578586"/>
                                </a:cubicBezTo>
                                <a:close/>
                                <a:moveTo>
                                  <a:pt x="8871801" y="578586"/>
                                </a:moveTo>
                                <a:cubicBezTo>
                                  <a:pt x="8918636" y="578586"/>
                                  <a:pt x="8956604" y="616554"/>
                                  <a:pt x="8956604" y="663389"/>
                                </a:cubicBezTo>
                                <a:cubicBezTo>
                                  <a:pt x="8956604" y="710223"/>
                                  <a:pt x="8918636" y="748192"/>
                                  <a:pt x="8871801" y="748192"/>
                                </a:cubicBezTo>
                                <a:cubicBezTo>
                                  <a:pt x="8824966" y="748192"/>
                                  <a:pt x="8786998" y="710223"/>
                                  <a:pt x="8786998" y="663389"/>
                                </a:cubicBezTo>
                                <a:cubicBezTo>
                                  <a:pt x="8786998" y="616554"/>
                                  <a:pt x="8824966" y="578586"/>
                                  <a:pt x="8871801" y="578586"/>
                                </a:cubicBezTo>
                                <a:close/>
                                <a:moveTo>
                                  <a:pt x="8479523" y="578586"/>
                                </a:moveTo>
                                <a:cubicBezTo>
                                  <a:pt x="8526358" y="578586"/>
                                  <a:pt x="8564326" y="616554"/>
                                  <a:pt x="8564326" y="663389"/>
                                </a:cubicBezTo>
                                <a:cubicBezTo>
                                  <a:pt x="8564326" y="710223"/>
                                  <a:pt x="8526358" y="748192"/>
                                  <a:pt x="8479523" y="748192"/>
                                </a:cubicBezTo>
                                <a:cubicBezTo>
                                  <a:pt x="8432688" y="748192"/>
                                  <a:pt x="8394720" y="710223"/>
                                  <a:pt x="8394720" y="663389"/>
                                </a:cubicBezTo>
                                <a:cubicBezTo>
                                  <a:pt x="8394720" y="616554"/>
                                  <a:pt x="8432688" y="578586"/>
                                  <a:pt x="8479523" y="578586"/>
                                </a:cubicBezTo>
                                <a:close/>
                                <a:moveTo>
                                  <a:pt x="8087245" y="578586"/>
                                </a:moveTo>
                                <a:cubicBezTo>
                                  <a:pt x="8134080" y="578586"/>
                                  <a:pt x="8172048" y="616554"/>
                                  <a:pt x="8172048" y="663389"/>
                                </a:cubicBezTo>
                                <a:cubicBezTo>
                                  <a:pt x="8172048" y="710223"/>
                                  <a:pt x="8134080" y="748192"/>
                                  <a:pt x="8087245" y="748192"/>
                                </a:cubicBezTo>
                                <a:cubicBezTo>
                                  <a:pt x="8040410" y="748192"/>
                                  <a:pt x="8002442" y="710223"/>
                                  <a:pt x="8002442" y="663389"/>
                                </a:cubicBezTo>
                                <a:cubicBezTo>
                                  <a:pt x="8002442" y="616554"/>
                                  <a:pt x="8040410" y="578586"/>
                                  <a:pt x="8087245" y="578586"/>
                                </a:cubicBezTo>
                                <a:close/>
                                <a:moveTo>
                                  <a:pt x="7694967" y="578586"/>
                                </a:moveTo>
                                <a:cubicBezTo>
                                  <a:pt x="7741802" y="578586"/>
                                  <a:pt x="7779770" y="616554"/>
                                  <a:pt x="7779770" y="663389"/>
                                </a:cubicBezTo>
                                <a:cubicBezTo>
                                  <a:pt x="7779770" y="710223"/>
                                  <a:pt x="7741802" y="748192"/>
                                  <a:pt x="7694967" y="748192"/>
                                </a:cubicBezTo>
                                <a:cubicBezTo>
                                  <a:pt x="7648132" y="748192"/>
                                  <a:pt x="7610164" y="710223"/>
                                  <a:pt x="7610164" y="663389"/>
                                </a:cubicBezTo>
                                <a:cubicBezTo>
                                  <a:pt x="7610164" y="616554"/>
                                  <a:pt x="7648132" y="578586"/>
                                  <a:pt x="7694967" y="578586"/>
                                </a:cubicBezTo>
                                <a:close/>
                                <a:moveTo>
                                  <a:pt x="7302689" y="578586"/>
                                </a:moveTo>
                                <a:cubicBezTo>
                                  <a:pt x="7349524" y="578586"/>
                                  <a:pt x="7387492" y="616554"/>
                                  <a:pt x="7387492" y="663389"/>
                                </a:cubicBezTo>
                                <a:cubicBezTo>
                                  <a:pt x="7387492" y="710223"/>
                                  <a:pt x="7349524" y="748192"/>
                                  <a:pt x="7302689" y="748192"/>
                                </a:cubicBezTo>
                                <a:cubicBezTo>
                                  <a:pt x="7255854" y="748192"/>
                                  <a:pt x="7217886" y="710223"/>
                                  <a:pt x="7217886" y="663389"/>
                                </a:cubicBezTo>
                                <a:cubicBezTo>
                                  <a:pt x="7217886" y="616554"/>
                                  <a:pt x="7255854" y="578586"/>
                                  <a:pt x="7302689" y="578586"/>
                                </a:cubicBezTo>
                                <a:close/>
                                <a:moveTo>
                                  <a:pt x="6910411" y="578586"/>
                                </a:moveTo>
                                <a:cubicBezTo>
                                  <a:pt x="6957246" y="578586"/>
                                  <a:pt x="6995214" y="616554"/>
                                  <a:pt x="6995214" y="663389"/>
                                </a:cubicBezTo>
                                <a:cubicBezTo>
                                  <a:pt x="6995214" y="710223"/>
                                  <a:pt x="6957246" y="748192"/>
                                  <a:pt x="6910411" y="748192"/>
                                </a:cubicBezTo>
                                <a:cubicBezTo>
                                  <a:pt x="6863576" y="748192"/>
                                  <a:pt x="6825608" y="710223"/>
                                  <a:pt x="6825608" y="663389"/>
                                </a:cubicBezTo>
                                <a:cubicBezTo>
                                  <a:pt x="6825608" y="616554"/>
                                  <a:pt x="6863576" y="578586"/>
                                  <a:pt x="6910411" y="578586"/>
                                </a:cubicBezTo>
                                <a:close/>
                                <a:moveTo>
                                  <a:pt x="6518134" y="578586"/>
                                </a:moveTo>
                                <a:cubicBezTo>
                                  <a:pt x="6564968" y="578586"/>
                                  <a:pt x="6602937" y="616554"/>
                                  <a:pt x="6602937" y="663389"/>
                                </a:cubicBezTo>
                                <a:cubicBezTo>
                                  <a:pt x="6602937" y="710223"/>
                                  <a:pt x="6564968" y="748192"/>
                                  <a:pt x="6518134" y="748192"/>
                                </a:cubicBezTo>
                                <a:cubicBezTo>
                                  <a:pt x="6471298" y="748192"/>
                                  <a:pt x="6433330" y="710223"/>
                                  <a:pt x="6433330" y="663389"/>
                                </a:cubicBezTo>
                                <a:cubicBezTo>
                                  <a:pt x="6433330" y="616554"/>
                                  <a:pt x="6471298" y="578586"/>
                                  <a:pt x="6518134" y="578586"/>
                                </a:cubicBezTo>
                                <a:close/>
                                <a:moveTo>
                                  <a:pt x="6125856" y="578586"/>
                                </a:moveTo>
                                <a:cubicBezTo>
                                  <a:pt x="6172691" y="578586"/>
                                  <a:pt x="6210659" y="616554"/>
                                  <a:pt x="6210659" y="663389"/>
                                </a:cubicBezTo>
                                <a:cubicBezTo>
                                  <a:pt x="6210659" y="710223"/>
                                  <a:pt x="6172691" y="748192"/>
                                  <a:pt x="6125856" y="748192"/>
                                </a:cubicBezTo>
                                <a:cubicBezTo>
                                  <a:pt x="6079022" y="748192"/>
                                  <a:pt x="6041053" y="710223"/>
                                  <a:pt x="6041053" y="663389"/>
                                </a:cubicBezTo>
                                <a:cubicBezTo>
                                  <a:pt x="6041053" y="616554"/>
                                  <a:pt x="6079022" y="578586"/>
                                  <a:pt x="6125856" y="578586"/>
                                </a:cubicBezTo>
                                <a:close/>
                                <a:moveTo>
                                  <a:pt x="5733581" y="578586"/>
                                </a:moveTo>
                                <a:cubicBezTo>
                                  <a:pt x="5780415" y="578586"/>
                                  <a:pt x="5818385" y="616554"/>
                                  <a:pt x="5818385" y="663389"/>
                                </a:cubicBezTo>
                                <a:cubicBezTo>
                                  <a:pt x="5818385" y="710223"/>
                                  <a:pt x="5780415" y="748192"/>
                                  <a:pt x="5733581" y="748192"/>
                                </a:cubicBezTo>
                                <a:cubicBezTo>
                                  <a:pt x="5686743" y="748192"/>
                                  <a:pt x="5648778" y="710223"/>
                                  <a:pt x="5648778" y="663389"/>
                                </a:cubicBezTo>
                                <a:cubicBezTo>
                                  <a:pt x="5648778" y="616554"/>
                                  <a:pt x="5686743" y="578586"/>
                                  <a:pt x="5733581" y="578586"/>
                                </a:cubicBezTo>
                                <a:close/>
                                <a:moveTo>
                                  <a:pt x="5341304" y="578586"/>
                                </a:moveTo>
                                <a:cubicBezTo>
                                  <a:pt x="5388136" y="578586"/>
                                  <a:pt x="5426103" y="616554"/>
                                  <a:pt x="5426103" y="663389"/>
                                </a:cubicBezTo>
                                <a:cubicBezTo>
                                  <a:pt x="5426103" y="710223"/>
                                  <a:pt x="5388136" y="748192"/>
                                  <a:pt x="5341304" y="748192"/>
                                </a:cubicBezTo>
                                <a:cubicBezTo>
                                  <a:pt x="5294467" y="748192"/>
                                  <a:pt x="5256499" y="710223"/>
                                  <a:pt x="5256499" y="663389"/>
                                </a:cubicBezTo>
                                <a:cubicBezTo>
                                  <a:pt x="5256499" y="616554"/>
                                  <a:pt x="5294467" y="578586"/>
                                  <a:pt x="5341304" y="578586"/>
                                </a:cubicBezTo>
                                <a:close/>
                                <a:moveTo>
                                  <a:pt x="4949025" y="578586"/>
                                </a:moveTo>
                                <a:cubicBezTo>
                                  <a:pt x="4995858" y="578586"/>
                                  <a:pt x="5033827" y="616554"/>
                                  <a:pt x="5033827" y="663389"/>
                                </a:cubicBezTo>
                                <a:cubicBezTo>
                                  <a:pt x="5033827" y="710223"/>
                                  <a:pt x="4995858" y="748192"/>
                                  <a:pt x="4949025" y="748192"/>
                                </a:cubicBezTo>
                                <a:cubicBezTo>
                                  <a:pt x="4902191" y="748192"/>
                                  <a:pt x="4864220" y="710223"/>
                                  <a:pt x="4864220" y="663389"/>
                                </a:cubicBezTo>
                                <a:cubicBezTo>
                                  <a:pt x="4864220" y="616554"/>
                                  <a:pt x="4902191" y="578586"/>
                                  <a:pt x="4949025" y="578586"/>
                                </a:cubicBezTo>
                                <a:close/>
                                <a:moveTo>
                                  <a:pt x="4556749" y="578586"/>
                                </a:moveTo>
                                <a:cubicBezTo>
                                  <a:pt x="4603584" y="578586"/>
                                  <a:pt x="4641549" y="616554"/>
                                  <a:pt x="4641549" y="663389"/>
                                </a:cubicBezTo>
                                <a:cubicBezTo>
                                  <a:pt x="4641549" y="710223"/>
                                  <a:pt x="4603584" y="748192"/>
                                  <a:pt x="4556749" y="748192"/>
                                </a:cubicBezTo>
                                <a:cubicBezTo>
                                  <a:pt x="4509914" y="748192"/>
                                  <a:pt x="4471942" y="710223"/>
                                  <a:pt x="4471942" y="663389"/>
                                </a:cubicBezTo>
                                <a:cubicBezTo>
                                  <a:pt x="4471942" y="616554"/>
                                  <a:pt x="4509914" y="578586"/>
                                  <a:pt x="4556749" y="578586"/>
                                </a:cubicBezTo>
                                <a:close/>
                                <a:moveTo>
                                  <a:pt x="4164467" y="578586"/>
                                </a:moveTo>
                                <a:cubicBezTo>
                                  <a:pt x="4211306" y="578586"/>
                                  <a:pt x="4249274" y="616554"/>
                                  <a:pt x="4249274" y="663389"/>
                                </a:cubicBezTo>
                                <a:cubicBezTo>
                                  <a:pt x="4249274" y="710223"/>
                                  <a:pt x="4211306" y="748192"/>
                                  <a:pt x="4164467" y="748192"/>
                                </a:cubicBezTo>
                                <a:cubicBezTo>
                                  <a:pt x="4117635" y="748192"/>
                                  <a:pt x="4079667" y="710223"/>
                                  <a:pt x="4079667" y="663389"/>
                                </a:cubicBezTo>
                                <a:cubicBezTo>
                                  <a:pt x="4079667" y="616554"/>
                                  <a:pt x="4117635" y="578586"/>
                                  <a:pt x="4164467" y="578586"/>
                                </a:cubicBezTo>
                                <a:close/>
                                <a:moveTo>
                                  <a:pt x="3772193" y="578586"/>
                                </a:moveTo>
                                <a:cubicBezTo>
                                  <a:pt x="3819026" y="578586"/>
                                  <a:pt x="3856996" y="616554"/>
                                  <a:pt x="3856996" y="663389"/>
                                </a:cubicBezTo>
                                <a:cubicBezTo>
                                  <a:pt x="3856996" y="710223"/>
                                  <a:pt x="3819026" y="748192"/>
                                  <a:pt x="3772193" y="748192"/>
                                </a:cubicBezTo>
                                <a:cubicBezTo>
                                  <a:pt x="3725357" y="748192"/>
                                  <a:pt x="3687390" y="710223"/>
                                  <a:pt x="3687390" y="663389"/>
                                </a:cubicBezTo>
                                <a:cubicBezTo>
                                  <a:pt x="3687390" y="616554"/>
                                  <a:pt x="3725357" y="578586"/>
                                  <a:pt x="3772193" y="578586"/>
                                </a:cubicBezTo>
                                <a:close/>
                                <a:moveTo>
                                  <a:pt x="3379913" y="578586"/>
                                </a:moveTo>
                                <a:cubicBezTo>
                                  <a:pt x="3426750" y="578586"/>
                                  <a:pt x="3464718" y="616554"/>
                                  <a:pt x="3464718" y="663389"/>
                                </a:cubicBezTo>
                                <a:cubicBezTo>
                                  <a:pt x="3464718" y="710223"/>
                                  <a:pt x="3426750" y="748192"/>
                                  <a:pt x="3379913" y="748192"/>
                                </a:cubicBezTo>
                                <a:cubicBezTo>
                                  <a:pt x="3333080" y="748192"/>
                                  <a:pt x="3295110" y="710223"/>
                                  <a:pt x="3295110" y="663389"/>
                                </a:cubicBezTo>
                                <a:cubicBezTo>
                                  <a:pt x="3295110" y="616554"/>
                                  <a:pt x="3333080" y="578586"/>
                                  <a:pt x="3379913" y="578586"/>
                                </a:cubicBezTo>
                                <a:close/>
                                <a:moveTo>
                                  <a:pt x="2987637" y="578586"/>
                                </a:moveTo>
                                <a:cubicBezTo>
                                  <a:pt x="3034471" y="578586"/>
                                  <a:pt x="3072439" y="616554"/>
                                  <a:pt x="3072439" y="663389"/>
                                </a:cubicBezTo>
                                <a:cubicBezTo>
                                  <a:pt x="3072439" y="710223"/>
                                  <a:pt x="3034471" y="748192"/>
                                  <a:pt x="2987637" y="748192"/>
                                </a:cubicBezTo>
                                <a:cubicBezTo>
                                  <a:pt x="2940801" y="748192"/>
                                  <a:pt x="2902832" y="710223"/>
                                  <a:pt x="2902832" y="663389"/>
                                </a:cubicBezTo>
                                <a:cubicBezTo>
                                  <a:pt x="2902832" y="616554"/>
                                  <a:pt x="2940801" y="578586"/>
                                  <a:pt x="2987637" y="578586"/>
                                </a:cubicBezTo>
                                <a:close/>
                                <a:moveTo>
                                  <a:pt x="2595358" y="578586"/>
                                </a:moveTo>
                                <a:cubicBezTo>
                                  <a:pt x="2642194" y="578586"/>
                                  <a:pt x="2680162" y="616554"/>
                                  <a:pt x="2680162" y="663389"/>
                                </a:cubicBezTo>
                                <a:cubicBezTo>
                                  <a:pt x="2680162" y="710223"/>
                                  <a:pt x="2642194" y="748192"/>
                                  <a:pt x="2595358" y="748192"/>
                                </a:cubicBezTo>
                                <a:cubicBezTo>
                                  <a:pt x="2548523" y="748192"/>
                                  <a:pt x="2510555" y="710223"/>
                                  <a:pt x="2510555" y="663389"/>
                                </a:cubicBezTo>
                                <a:cubicBezTo>
                                  <a:pt x="2510555" y="616554"/>
                                  <a:pt x="2548523" y="578586"/>
                                  <a:pt x="2595358" y="578586"/>
                                </a:cubicBezTo>
                                <a:close/>
                                <a:moveTo>
                                  <a:pt x="2203080" y="578586"/>
                                </a:moveTo>
                                <a:cubicBezTo>
                                  <a:pt x="2249915" y="578586"/>
                                  <a:pt x="2287883" y="616554"/>
                                  <a:pt x="2287883" y="663389"/>
                                </a:cubicBezTo>
                                <a:cubicBezTo>
                                  <a:pt x="2287883" y="710223"/>
                                  <a:pt x="2249915" y="748192"/>
                                  <a:pt x="2203080" y="748192"/>
                                </a:cubicBezTo>
                                <a:cubicBezTo>
                                  <a:pt x="2156245" y="748192"/>
                                  <a:pt x="2118277" y="710223"/>
                                  <a:pt x="2118277" y="663389"/>
                                </a:cubicBezTo>
                                <a:cubicBezTo>
                                  <a:pt x="2118277" y="616554"/>
                                  <a:pt x="2156245" y="578586"/>
                                  <a:pt x="2203080" y="578586"/>
                                </a:cubicBezTo>
                                <a:close/>
                                <a:moveTo>
                                  <a:pt x="1810802" y="578586"/>
                                </a:moveTo>
                                <a:cubicBezTo>
                                  <a:pt x="1857637" y="578586"/>
                                  <a:pt x="1895605" y="616554"/>
                                  <a:pt x="1895605" y="663389"/>
                                </a:cubicBezTo>
                                <a:cubicBezTo>
                                  <a:pt x="1895605" y="710223"/>
                                  <a:pt x="1857637" y="748192"/>
                                  <a:pt x="1810802" y="748192"/>
                                </a:cubicBezTo>
                                <a:cubicBezTo>
                                  <a:pt x="1763967" y="748192"/>
                                  <a:pt x="1725999" y="710223"/>
                                  <a:pt x="1725999" y="663389"/>
                                </a:cubicBezTo>
                                <a:cubicBezTo>
                                  <a:pt x="1725999" y="616554"/>
                                  <a:pt x="1763967" y="578586"/>
                                  <a:pt x="1810802" y="578586"/>
                                </a:cubicBezTo>
                                <a:close/>
                                <a:moveTo>
                                  <a:pt x="1418524" y="578586"/>
                                </a:moveTo>
                                <a:cubicBezTo>
                                  <a:pt x="1465359" y="578586"/>
                                  <a:pt x="1503327" y="616554"/>
                                  <a:pt x="1503327" y="663389"/>
                                </a:cubicBezTo>
                                <a:cubicBezTo>
                                  <a:pt x="1503327" y="710223"/>
                                  <a:pt x="1465359" y="748192"/>
                                  <a:pt x="1418524" y="748192"/>
                                </a:cubicBezTo>
                                <a:cubicBezTo>
                                  <a:pt x="1371689" y="748192"/>
                                  <a:pt x="1333721" y="710223"/>
                                  <a:pt x="1333721" y="663389"/>
                                </a:cubicBezTo>
                                <a:cubicBezTo>
                                  <a:pt x="1333721" y="616554"/>
                                  <a:pt x="1371689" y="578586"/>
                                  <a:pt x="1418524" y="578586"/>
                                </a:cubicBezTo>
                                <a:close/>
                                <a:moveTo>
                                  <a:pt x="1026246" y="578586"/>
                                </a:moveTo>
                                <a:cubicBezTo>
                                  <a:pt x="1073081" y="578586"/>
                                  <a:pt x="1111049" y="616554"/>
                                  <a:pt x="1111049" y="663389"/>
                                </a:cubicBezTo>
                                <a:cubicBezTo>
                                  <a:pt x="1111049" y="710223"/>
                                  <a:pt x="1073081" y="748192"/>
                                  <a:pt x="1026246" y="748192"/>
                                </a:cubicBezTo>
                                <a:cubicBezTo>
                                  <a:pt x="979411" y="748192"/>
                                  <a:pt x="941443" y="710223"/>
                                  <a:pt x="941443" y="663389"/>
                                </a:cubicBezTo>
                                <a:cubicBezTo>
                                  <a:pt x="941443" y="616554"/>
                                  <a:pt x="979411" y="578586"/>
                                  <a:pt x="1026246" y="578586"/>
                                </a:cubicBezTo>
                                <a:close/>
                                <a:moveTo>
                                  <a:pt x="633968" y="578586"/>
                                </a:moveTo>
                                <a:cubicBezTo>
                                  <a:pt x="680803" y="578586"/>
                                  <a:pt x="718771" y="616554"/>
                                  <a:pt x="718771" y="663389"/>
                                </a:cubicBezTo>
                                <a:cubicBezTo>
                                  <a:pt x="718771" y="710223"/>
                                  <a:pt x="680803" y="748192"/>
                                  <a:pt x="633968" y="748192"/>
                                </a:cubicBezTo>
                                <a:cubicBezTo>
                                  <a:pt x="587133" y="748192"/>
                                  <a:pt x="549165" y="710223"/>
                                  <a:pt x="549165" y="663389"/>
                                </a:cubicBezTo>
                                <a:cubicBezTo>
                                  <a:pt x="549165" y="616554"/>
                                  <a:pt x="587133" y="578586"/>
                                  <a:pt x="633968" y="578586"/>
                                </a:cubicBezTo>
                                <a:close/>
                                <a:moveTo>
                                  <a:pt x="241690" y="578586"/>
                                </a:moveTo>
                                <a:cubicBezTo>
                                  <a:pt x="288525" y="578586"/>
                                  <a:pt x="326493" y="616554"/>
                                  <a:pt x="326493" y="663389"/>
                                </a:cubicBezTo>
                                <a:cubicBezTo>
                                  <a:pt x="326493" y="710223"/>
                                  <a:pt x="288525" y="748192"/>
                                  <a:pt x="241690" y="748192"/>
                                </a:cubicBezTo>
                                <a:cubicBezTo>
                                  <a:pt x="194855" y="748192"/>
                                  <a:pt x="156887" y="710223"/>
                                  <a:pt x="156887" y="663389"/>
                                </a:cubicBezTo>
                                <a:cubicBezTo>
                                  <a:pt x="156887" y="616554"/>
                                  <a:pt x="194855" y="578586"/>
                                  <a:pt x="241690" y="578586"/>
                                </a:cubicBezTo>
                                <a:close/>
                                <a:moveTo>
                                  <a:pt x="12174432" y="352973"/>
                                </a:moveTo>
                                <a:lnTo>
                                  <a:pt x="12192000" y="356520"/>
                                </a:lnTo>
                                <a:lnTo>
                                  <a:pt x="12192000" y="519032"/>
                                </a:lnTo>
                                <a:lnTo>
                                  <a:pt x="12174432" y="522579"/>
                                </a:lnTo>
                                <a:cubicBezTo>
                                  <a:pt x="12127597" y="522579"/>
                                  <a:pt x="12089629" y="484611"/>
                                  <a:pt x="12089629" y="437776"/>
                                </a:cubicBezTo>
                                <a:cubicBezTo>
                                  <a:pt x="12089629" y="390941"/>
                                  <a:pt x="12127597" y="352973"/>
                                  <a:pt x="12174432" y="352973"/>
                                </a:cubicBezTo>
                                <a:close/>
                                <a:moveTo>
                                  <a:pt x="11782149" y="352973"/>
                                </a:moveTo>
                                <a:cubicBezTo>
                                  <a:pt x="11828984" y="352973"/>
                                  <a:pt x="11866952" y="390941"/>
                                  <a:pt x="11866952" y="437776"/>
                                </a:cubicBezTo>
                                <a:cubicBezTo>
                                  <a:pt x="11866952" y="484611"/>
                                  <a:pt x="11828984" y="522579"/>
                                  <a:pt x="11782149" y="522579"/>
                                </a:cubicBezTo>
                                <a:cubicBezTo>
                                  <a:pt x="11735314" y="522579"/>
                                  <a:pt x="11697346" y="484611"/>
                                  <a:pt x="11697346" y="437776"/>
                                </a:cubicBezTo>
                                <a:cubicBezTo>
                                  <a:pt x="11697346" y="390941"/>
                                  <a:pt x="11735314" y="352973"/>
                                  <a:pt x="11782149" y="352973"/>
                                </a:cubicBezTo>
                                <a:close/>
                                <a:moveTo>
                                  <a:pt x="11389871" y="352973"/>
                                </a:moveTo>
                                <a:cubicBezTo>
                                  <a:pt x="11436706" y="352973"/>
                                  <a:pt x="11474674" y="390941"/>
                                  <a:pt x="11474674" y="437776"/>
                                </a:cubicBezTo>
                                <a:cubicBezTo>
                                  <a:pt x="11474674" y="484611"/>
                                  <a:pt x="11436706" y="522579"/>
                                  <a:pt x="11389871" y="522579"/>
                                </a:cubicBezTo>
                                <a:cubicBezTo>
                                  <a:pt x="11343036" y="522579"/>
                                  <a:pt x="11305068" y="484611"/>
                                  <a:pt x="11305068" y="437776"/>
                                </a:cubicBezTo>
                                <a:cubicBezTo>
                                  <a:pt x="11305068" y="390941"/>
                                  <a:pt x="11343036" y="352973"/>
                                  <a:pt x="11389871" y="352973"/>
                                </a:cubicBezTo>
                                <a:close/>
                                <a:moveTo>
                                  <a:pt x="10997593" y="352973"/>
                                </a:moveTo>
                                <a:cubicBezTo>
                                  <a:pt x="11044428" y="352973"/>
                                  <a:pt x="11082396" y="390941"/>
                                  <a:pt x="11082396" y="437776"/>
                                </a:cubicBezTo>
                                <a:cubicBezTo>
                                  <a:pt x="11082396" y="484611"/>
                                  <a:pt x="11044428" y="522579"/>
                                  <a:pt x="10997593" y="522579"/>
                                </a:cubicBezTo>
                                <a:cubicBezTo>
                                  <a:pt x="10950758" y="522579"/>
                                  <a:pt x="10912790" y="484611"/>
                                  <a:pt x="10912790" y="437776"/>
                                </a:cubicBezTo>
                                <a:cubicBezTo>
                                  <a:pt x="10912790" y="390941"/>
                                  <a:pt x="10950758" y="352973"/>
                                  <a:pt x="10997593" y="352973"/>
                                </a:cubicBezTo>
                                <a:close/>
                                <a:moveTo>
                                  <a:pt x="10605315" y="352973"/>
                                </a:moveTo>
                                <a:cubicBezTo>
                                  <a:pt x="10652150" y="352973"/>
                                  <a:pt x="10690118" y="390941"/>
                                  <a:pt x="10690118" y="437776"/>
                                </a:cubicBezTo>
                                <a:cubicBezTo>
                                  <a:pt x="10690118" y="484611"/>
                                  <a:pt x="10652150" y="522579"/>
                                  <a:pt x="10605315" y="522579"/>
                                </a:cubicBezTo>
                                <a:cubicBezTo>
                                  <a:pt x="10558480" y="522579"/>
                                  <a:pt x="10520512" y="484611"/>
                                  <a:pt x="10520512" y="437776"/>
                                </a:cubicBezTo>
                                <a:cubicBezTo>
                                  <a:pt x="10520512" y="390941"/>
                                  <a:pt x="10558480" y="352973"/>
                                  <a:pt x="10605315" y="352973"/>
                                </a:cubicBezTo>
                                <a:close/>
                                <a:moveTo>
                                  <a:pt x="10213037" y="352973"/>
                                </a:moveTo>
                                <a:cubicBezTo>
                                  <a:pt x="10259872" y="352973"/>
                                  <a:pt x="10297840" y="390941"/>
                                  <a:pt x="10297840" y="437776"/>
                                </a:cubicBezTo>
                                <a:cubicBezTo>
                                  <a:pt x="10297840" y="484611"/>
                                  <a:pt x="10259872" y="522579"/>
                                  <a:pt x="10213037" y="522579"/>
                                </a:cubicBezTo>
                                <a:cubicBezTo>
                                  <a:pt x="10166202" y="522579"/>
                                  <a:pt x="10128234" y="484611"/>
                                  <a:pt x="10128234" y="437776"/>
                                </a:cubicBezTo>
                                <a:cubicBezTo>
                                  <a:pt x="10128234" y="390941"/>
                                  <a:pt x="10166202" y="352973"/>
                                  <a:pt x="10213037" y="352973"/>
                                </a:cubicBezTo>
                                <a:close/>
                                <a:moveTo>
                                  <a:pt x="9820759" y="352973"/>
                                </a:moveTo>
                                <a:cubicBezTo>
                                  <a:pt x="9867594" y="352973"/>
                                  <a:pt x="9905562" y="390941"/>
                                  <a:pt x="9905562" y="437776"/>
                                </a:cubicBezTo>
                                <a:cubicBezTo>
                                  <a:pt x="9905562" y="484611"/>
                                  <a:pt x="9867594" y="522579"/>
                                  <a:pt x="9820759" y="522579"/>
                                </a:cubicBezTo>
                                <a:cubicBezTo>
                                  <a:pt x="9773924" y="522579"/>
                                  <a:pt x="9735956" y="484611"/>
                                  <a:pt x="9735956" y="437776"/>
                                </a:cubicBezTo>
                                <a:cubicBezTo>
                                  <a:pt x="9735956" y="390941"/>
                                  <a:pt x="9773924" y="352973"/>
                                  <a:pt x="9820759" y="352973"/>
                                </a:cubicBezTo>
                                <a:close/>
                                <a:moveTo>
                                  <a:pt x="9428481" y="352973"/>
                                </a:moveTo>
                                <a:cubicBezTo>
                                  <a:pt x="9475316" y="352973"/>
                                  <a:pt x="9513284" y="390941"/>
                                  <a:pt x="9513284" y="437776"/>
                                </a:cubicBezTo>
                                <a:cubicBezTo>
                                  <a:pt x="9513284" y="484611"/>
                                  <a:pt x="9475316" y="522579"/>
                                  <a:pt x="9428481" y="522579"/>
                                </a:cubicBezTo>
                                <a:cubicBezTo>
                                  <a:pt x="9381646" y="522579"/>
                                  <a:pt x="9343678" y="484611"/>
                                  <a:pt x="9343678" y="437776"/>
                                </a:cubicBezTo>
                                <a:cubicBezTo>
                                  <a:pt x="9343678" y="390941"/>
                                  <a:pt x="9381646" y="352973"/>
                                  <a:pt x="9428481" y="352973"/>
                                </a:cubicBezTo>
                                <a:close/>
                                <a:moveTo>
                                  <a:pt x="9036203" y="352973"/>
                                </a:moveTo>
                                <a:cubicBezTo>
                                  <a:pt x="9083038" y="352973"/>
                                  <a:pt x="9121006" y="390941"/>
                                  <a:pt x="9121006" y="437776"/>
                                </a:cubicBezTo>
                                <a:cubicBezTo>
                                  <a:pt x="9121006" y="484611"/>
                                  <a:pt x="9083038" y="522579"/>
                                  <a:pt x="9036203" y="522579"/>
                                </a:cubicBezTo>
                                <a:cubicBezTo>
                                  <a:pt x="8989368" y="522579"/>
                                  <a:pt x="8951400" y="484611"/>
                                  <a:pt x="8951400" y="437776"/>
                                </a:cubicBezTo>
                                <a:cubicBezTo>
                                  <a:pt x="8951400" y="390941"/>
                                  <a:pt x="8989368" y="352973"/>
                                  <a:pt x="9036203" y="352973"/>
                                </a:cubicBezTo>
                                <a:close/>
                                <a:moveTo>
                                  <a:pt x="8643925" y="352973"/>
                                </a:moveTo>
                                <a:cubicBezTo>
                                  <a:pt x="8690760" y="352973"/>
                                  <a:pt x="8728728" y="390941"/>
                                  <a:pt x="8728728" y="437776"/>
                                </a:cubicBezTo>
                                <a:cubicBezTo>
                                  <a:pt x="8728728" y="484611"/>
                                  <a:pt x="8690760" y="522579"/>
                                  <a:pt x="8643925" y="522579"/>
                                </a:cubicBezTo>
                                <a:cubicBezTo>
                                  <a:pt x="8597090" y="522579"/>
                                  <a:pt x="8559122" y="484611"/>
                                  <a:pt x="8559122" y="437776"/>
                                </a:cubicBezTo>
                                <a:cubicBezTo>
                                  <a:pt x="8559122" y="390941"/>
                                  <a:pt x="8597090" y="352973"/>
                                  <a:pt x="8643925" y="352973"/>
                                </a:cubicBezTo>
                                <a:close/>
                                <a:moveTo>
                                  <a:pt x="8251647" y="352973"/>
                                </a:moveTo>
                                <a:cubicBezTo>
                                  <a:pt x="8298482" y="352973"/>
                                  <a:pt x="8336450" y="390941"/>
                                  <a:pt x="8336450" y="437776"/>
                                </a:cubicBezTo>
                                <a:cubicBezTo>
                                  <a:pt x="8336450" y="484611"/>
                                  <a:pt x="8298482" y="522579"/>
                                  <a:pt x="8251647" y="522579"/>
                                </a:cubicBezTo>
                                <a:cubicBezTo>
                                  <a:pt x="8204812" y="522579"/>
                                  <a:pt x="8166844" y="484611"/>
                                  <a:pt x="8166844" y="437776"/>
                                </a:cubicBezTo>
                                <a:cubicBezTo>
                                  <a:pt x="8166844" y="390941"/>
                                  <a:pt x="8204812" y="352973"/>
                                  <a:pt x="8251647" y="352973"/>
                                </a:cubicBezTo>
                                <a:close/>
                                <a:moveTo>
                                  <a:pt x="7859369" y="352973"/>
                                </a:moveTo>
                                <a:cubicBezTo>
                                  <a:pt x="7906204" y="352973"/>
                                  <a:pt x="7944172" y="390941"/>
                                  <a:pt x="7944172" y="437776"/>
                                </a:cubicBezTo>
                                <a:cubicBezTo>
                                  <a:pt x="7944172" y="484611"/>
                                  <a:pt x="7906204" y="522579"/>
                                  <a:pt x="7859369" y="522579"/>
                                </a:cubicBezTo>
                                <a:cubicBezTo>
                                  <a:pt x="7812534" y="522579"/>
                                  <a:pt x="7774566" y="484611"/>
                                  <a:pt x="7774566" y="437776"/>
                                </a:cubicBezTo>
                                <a:cubicBezTo>
                                  <a:pt x="7774566" y="390941"/>
                                  <a:pt x="7812534" y="352973"/>
                                  <a:pt x="7859369" y="352973"/>
                                </a:cubicBezTo>
                                <a:close/>
                                <a:moveTo>
                                  <a:pt x="7467091" y="352973"/>
                                </a:moveTo>
                                <a:cubicBezTo>
                                  <a:pt x="7513926" y="352973"/>
                                  <a:pt x="7551894" y="390941"/>
                                  <a:pt x="7551894" y="437776"/>
                                </a:cubicBezTo>
                                <a:cubicBezTo>
                                  <a:pt x="7551894" y="484611"/>
                                  <a:pt x="7513926" y="522579"/>
                                  <a:pt x="7467091" y="522579"/>
                                </a:cubicBezTo>
                                <a:cubicBezTo>
                                  <a:pt x="7420256" y="522579"/>
                                  <a:pt x="7382288" y="484611"/>
                                  <a:pt x="7382288" y="437776"/>
                                </a:cubicBezTo>
                                <a:cubicBezTo>
                                  <a:pt x="7382288" y="390941"/>
                                  <a:pt x="7420256" y="352973"/>
                                  <a:pt x="7467091" y="352973"/>
                                </a:cubicBezTo>
                                <a:close/>
                                <a:moveTo>
                                  <a:pt x="7074813" y="352973"/>
                                </a:moveTo>
                                <a:cubicBezTo>
                                  <a:pt x="7121648" y="352973"/>
                                  <a:pt x="7159616" y="390941"/>
                                  <a:pt x="7159616" y="437776"/>
                                </a:cubicBezTo>
                                <a:cubicBezTo>
                                  <a:pt x="7159616" y="484611"/>
                                  <a:pt x="7121648" y="522579"/>
                                  <a:pt x="7074813" y="522579"/>
                                </a:cubicBezTo>
                                <a:cubicBezTo>
                                  <a:pt x="7027978" y="522579"/>
                                  <a:pt x="6990010" y="484611"/>
                                  <a:pt x="6990010" y="437776"/>
                                </a:cubicBezTo>
                                <a:cubicBezTo>
                                  <a:pt x="6990010" y="390941"/>
                                  <a:pt x="7027978" y="352973"/>
                                  <a:pt x="7074813" y="352973"/>
                                </a:cubicBezTo>
                                <a:close/>
                                <a:moveTo>
                                  <a:pt x="6682535" y="352973"/>
                                </a:moveTo>
                                <a:cubicBezTo>
                                  <a:pt x="6729370" y="352973"/>
                                  <a:pt x="6767338" y="390941"/>
                                  <a:pt x="6767338" y="437776"/>
                                </a:cubicBezTo>
                                <a:cubicBezTo>
                                  <a:pt x="6767338" y="484611"/>
                                  <a:pt x="6729370" y="522579"/>
                                  <a:pt x="6682535" y="522579"/>
                                </a:cubicBezTo>
                                <a:cubicBezTo>
                                  <a:pt x="6635700" y="522579"/>
                                  <a:pt x="6597732" y="484611"/>
                                  <a:pt x="6597732" y="437776"/>
                                </a:cubicBezTo>
                                <a:cubicBezTo>
                                  <a:pt x="6597732" y="390941"/>
                                  <a:pt x="6635700" y="352973"/>
                                  <a:pt x="6682535" y="352973"/>
                                </a:cubicBezTo>
                                <a:close/>
                                <a:moveTo>
                                  <a:pt x="6290257" y="352973"/>
                                </a:moveTo>
                                <a:cubicBezTo>
                                  <a:pt x="6337092" y="352973"/>
                                  <a:pt x="6375061" y="390941"/>
                                  <a:pt x="6375061" y="437776"/>
                                </a:cubicBezTo>
                                <a:cubicBezTo>
                                  <a:pt x="6375061" y="484611"/>
                                  <a:pt x="6337092" y="522579"/>
                                  <a:pt x="6290257" y="522579"/>
                                </a:cubicBezTo>
                                <a:cubicBezTo>
                                  <a:pt x="6243422" y="522579"/>
                                  <a:pt x="6205455" y="484611"/>
                                  <a:pt x="6205455" y="437776"/>
                                </a:cubicBezTo>
                                <a:cubicBezTo>
                                  <a:pt x="6205455" y="390941"/>
                                  <a:pt x="6243422" y="352973"/>
                                  <a:pt x="6290257" y="352973"/>
                                </a:cubicBezTo>
                                <a:close/>
                                <a:moveTo>
                                  <a:pt x="5897982" y="352973"/>
                                </a:moveTo>
                                <a:cubicBezTo>
                                  <a:pt x="5944818" y="352973"/>
                                  <a:pt x="5982785" y="390941"/>
                                  <a:pt x="5982785" y="437776"/>
                                </a:cubicBezTo>
                                <a:cubicBezTo>
                                  <a:pt x="5982785" y="484611"/>
                                  <a:pt x="5944818" y="522579"/>
                                  <a:pt x="5897982" y="522579"/>
                                </a:cubicBezTo>
                                <a:cubicBezTo>
                                  <a:pt x="5851148" y="522579"/>
                                  <a:pt x="5813178" y="484611"/>
                                  <a:pt x="5813178" y="437776"/>
                                </a:cubicBezTo>
                                <a:cubicBezTo>
                                  <a:pt x="5813178" y="390941"/>
                                  <a:pt x="5851148" y="352973"/>
                                  <a:pt x="5897982" y="352973"/>
                                </a:cubicBezTo>
                                <a:close/>
                                <a:moveTo>
                                  <a:pt x="5505708" y="352973"/>
                                </a:moveTo>
                                <a:cubicBezTo>
                                  <a:pt x="5552539" y="352973"/>
                                  <a:pt x="5590509" y="390941"/>
                                  <a:pt x="5590509" y="437776"/>
                                </a:cubicBezTo>
                                <a:cubicBezTo>
                                  <a:pt x="5590509" y="484611"/>
                                  <a:pt x="5552539" y="522579"/>
                                  <a:pt x="5505708" y="522579"/>
                                </a:cubicBezTo>
                                <a:cubicBezTo>
                                  <a:pt x="5458870" y="522579"/>
                                  <a:pt x="5420903" y="484611"/>
                                  <a:pt x="5420903" y="437776"/>
                                </a:cubicBezTo>
                                <a:cubicBezTo>
                                  <a:pt x="5420903" y="390941"/>
                                  <a:pt x="5458870" y="352973"/>
                                  <a:pt x="5505708" y="352973"/>
                                </a:cubicBezTo>
                                <a:close/>
                                <a:moveTo>
                                  <a:pt x="5113428" y="352973"/>
                                </a:moveTo>
                                <a:cubicBezTo>
                                  <a:pt x="5160264" y="352973"/>
                                  <a:pt x="5198231" y="390941"/>
                                  <a:pt x="5198231" y="437776"/>
                                </a:cubicBezTo>
                                <a:cubicBezTo>
                                  <a:pt x="5198231" y="484611"/>
                                  <a:pt x="5160264" y="522579"/>
                                  <a:pt x="5113428" y="522579"/>
                                </a:cubicBezTo>
                                <a:cubicBezTo>
                                  <a:pt x="5066591" y="522579"/>
                                  <a:pt x="5028624" y="484611"/>
                                  <a:pt x="5028624" y="437776"/>
                                </a:cubicBezTo>
                                <a:cubicBezTo>
                                  <a:pt x="5028624" y="390941"/>
                                  <a:pt x="5066591" y="352973"/>
                                  <a:pt x="5113428" y="352973"/>
                                </a:cubicBezTo>
                                <a:close/>
                                <a:moveTo>
                                  <a:pt x="4721150" y="352973"/>
                                </a:moveTo>
                                <a:cubicBezTo>
                                  <a:pt x="4767984" y="352973"/>
                                  <a:pt x="4805953" y="390941"/>
                                  <a:pt x="4805953" y="437776"/>
                                </a:cubicBezTo>
                                <a:cubicBezTo>
                                  <a:pt x="4805953" y="484611"/>
                                  <a:pt x="4767984" y="522579"/>
                                  <a:pt x="4721150" y="522579"/>
                                </a:cubicBezTo>
                                <a:cubicBezTo>
                                  <a:pt x="4674316" y="522579"/>
                                  <a:pt x="4636347" y="484611"/>
                                  <a:pt x="4636347" y="437776"/>
                                </a:cubicBezTo>
                                <a:cubicBezTo>
                                  <a:pt x="4636347" y="390941"/>
                                  <a:pt x="4674316" y="352973"/>
                                  <a:pt x="4721150" y="352973"/>
                                </a:cubicBezTo>
                                <a:close/>
                                <a:moveTo>
                                  <a:pt x="4328872" y="352973"/>
                                </a:moveTo>
                                <a:cubicBezTo>
                                  <a:pt x="4375707" y="352973"/>
                                  <a:pt x="4413674" y="390941"/>
                                  <a:pt x="4413674" y="437776"/>
                                </a:cubicBezTo>
                                <a:cubicBezTo>
                                  <a:pt x="4413674" y="484611"/>
                                  <a:pt x="4375707" y="522579"/>
                                  <a:pt x="4328872" y="522579"/>
                                </a:cubicBezTo>
                                <a:cubicBezTo>
                                  <a:pt x="4282034" y="522579"/>
                                  <a:pt x="4244066" y="484611"/>
                                  <a:pt x="4244066" y="437776"/>
                                </a:cubicBezTo>
                                <a:cubicBezTo>
                                  <a:pt x="4244066" y="390941"/>
                                  <a:pt x="4282034" y="352973"/>
                                  <a:pt x="4328872" y="352973"/>
                                </a:cubicBezTo>
                                <a:close/>
                                <a:moveTo>
                                  <a:pt x="3936596" y="352973"/>
                                </a:moveTo>
                                <a:cubicBezTo>
                                  <a:pt x="3983431" y="352973"/>
                                  <a:pt x="4021398" y="390941"/>
                                  <a:pt x="4021398" y="437776"/>
                                </a:cubicBezTo>
                                <a:cubicBezTo>
                                  <a:pt x="4021398" y="484611"/>
                                  <a:pt x="3983431" y="522579"/>
                                  <a:pt x="3936596" y="522579"/>
                                </a:cubicBezTo>
                                <a:cubicBezTo>
                                  <a:pt x="3889760" y="522579"/>
                                  <a:pt x="3851794" y="484611"/>
                                  <a:pt x="3851794" y="437776"/>
                                </a:cubicBezTo>
                                <a:cubicBezTo>
                                  <a:pt x="3851794" y="390941"/>
                                  <a:pt x="3889760" y="352973"/>
                                  <a:pt x="3936596" y="352973"/>
                                </a:cubicBezTo>
                                <a:close/>
                                <a:moveTo>
                                  <a:pt x="3544318" y="352973"/>
                                </a:moveTo>
                                <a:cubicBezTo>
                                  <a:pt x="3591152" y="352973"/>
                                  <a:pt x="3629122" y="390941"/>
                                  <a:pt x="3629122" y="437776"/>
                                </a:cubicBezTo>
                                <a:cubicBezTo>
                                  <a:pt x="3629122" y="484611"/>
                                  <a:pt x="3591152" y="522579"/>
                                  <a:pt x="3544318" y="522579"/>
                                </a:cubicBezTo>
                                <a:cubicBezTo>
                                  <a:pt x="3497484" y="522579"/>
                                  <a:pt x="3459515" y="484611"/>
                                  <a:pt x="3459515" y="437776"/>
                                </a:cubicBezTo>
                                <a:cubicBezTo>
                                  <a:pt x="3459515" y="390941"/>
                                  <a:pt x="3497484" y="352973"/>
                                  <a:pt x="3544318" y="352973"/>
                                </a:cubicBezTo>
                                <a:close/>
                                <a:moveTo>
                                  <a:pt x="3152041" y="352973"/>
                                </a:moveTo>
                                <a:cubicBezTo>
                                  <a:pt x="3198876" y="352973"/>
                                  <a:pt x="3236844" y="390941"/>
                                  <a:pt x="3236844" y="437776"/>
                                </a:cubicBezTo>
                                <a:cubicBezTo>
                                  <a:pt x="3236844" y="484611"/>
                                  <a:pt x="3198876" y="522579"/>
                                  <a:pt x="3152041" y="522579"/>
                                </a:cubicBezTo>
                                <a:cubicBezTo>
                                  <a:pt x="3105206" y="522579"/>
                                  <a:pt x="3067238" y="484611"/>
                                  <a:pt x="3067238" y="437776"/>
                                </a:cubicBezTo>
                                <a:cubicBezTo>
                                  <a:pt x="3067238" y="390941"/>
                                  <a:pt x="3105206" y="352973"/>
                                  <a:pt x="3152041" y="352973"/>
                                </a:cubicBezTo>
                                <a:close/>
                                <a:moveTo>
                                  <a:pt x="2759763" y="352973"/>
                                </a:moveTo>
                                <a:cubicBezTo>
                                  <a:pt x="2806598" y="352973"/>
                                  <a:pt x="2844566" y="390941"/>
                                  <a:pt x="2844566" y="437776"/>
                                </a:cubicBezTo>
                                <a:cubicBezTo>
                                  <a:pt x="2844566" y="484611"/>
                                  <a:pt x="2806598" y="522579"/>
                                  <a:pt x="2759763" y="522579"/>
                                </a:cubicBezTo>
                                <a:cubicBezTo>
                                  <a:pt x="2712928" y="522579"/>
                                  <a:pt x="2674960" y="484611"/>
                                  <a:pt x="2674960" y="437776"/>
                                </a:cubicBezTo>
                                <a:cubicBezTo>
                                  <a:pt x="2674960" y="390941"/>
                                  <a:pt x="2712928" y="352973"/>
                                  <a:pt x="2759763" y="352973"/>
                                </a:cubicBezTo>
                                <a:close/>
                                <a:moveTo>
                                  <a:pt x="2367485" y="352973"/>
                                </a:moveTo>
                                <a:cubicBezTo>
                                  <a:pt x="2414320" y="352973"/>
                                  <a:pt x="2452288" y="390941"/>
                                  <a:pt x="2452288" y="437776"/>
                                </a:cubicBezTo>
                                <a:cubicBezTo>
                                  <a:pt x="2452288" y="484611"/>
                                  <a:pt x="2414320" y="522579"/>
                                  <a:pt x="2367485" y="522579"/>
                                </a:cubicBezTo>
                                <a:cubicBezTo>
                                  <a:pt x="2320650" y="522579"/>
                                  <a:pt x="2282682" y="484611"/>
                                  <a:pt x="2282682" y="437776"/>
                                </a:cubicBezTo>
                                <a:cubicBezTo>
                                  <a:pt x="2282682" y="390941"/>
                                  <a:pt x="2320650" y="352973"/>
                                  <a:pt x="2367485" y="352973"/>
                                </a:cubicBezTo>
                                <a:close/>
                                <a:moveTo>
                                  <a:pt x="1975205" y="352973"/>
                                </a:moveTo>
                                <a:cubicBezTo>
                                  <a:pt x="2022040" y="352973"/>
                                  <a:pt x="2060008" y="390941"/>
                                  <a:pt x="2060008" y="437776"/>
                                </a:cubicBezTo>
                                <a:cubicBezTo>
                                  <a:pt x="2060008" y="484611"/>
                                  <a:pt x="2022040" y="522579"/>
                                  <a:pt x="1975205" y="522579"/>
                                </a:cubicBezTo>
                                <a:cubicBezTo>
                                  <a:pt x="1928370" y="522579"/>
                                  <a:pt x="1890402" y="484611"/>
                                  <a:pt x="1890402" y="437776"/>
                                </a:cubicBezTo>
                                <a:cubicBezTo>
                                  <a:pt x="1890402" y="390941"/>
                                  <a:pt x="1928370" y="352973"/>
                                  <a:pt x="1975205" y="352973"/>
                                </a:cubicBezTo>
                                <a:close/>
                                <a:moveTo>
                                  <a:pt x="1582927" y="352973"/>
                                </a:moveTo>
                                <a:cubicBezTo>
                                  <a:pt x="1629762" y="352973"/>
                                  <a:pt x="1667730" y="390941"/>
                                  <a:pt x="1667730" y="437776"/>
                                </a:cubicBezTo>
                                <a:cubicBezTo>
                                  <a:pt x="1667730" y="484611"/>
                                  <a:pt x="1629762" y="522579"/>
                                  <a:pt x="1582927" y="522579"/>
                                </a:cubicBezTo>
                                <a:cubicBezTo>
                                  <a:pt x="1536092" y="522579"/>
                                  <a:pt x="1498124" y="484611"/>
                                  <a:pt x="1498124" y="437776"/>
                                </a:cubicBezTo>
                                <a:cubicBezTo>
                                  <a:pt x="1498124" y="390941"/>
                                  <a:pt x="1536092" y="352973"/>
                                  <a:pt x="1582927" y="352973"/>
                                </a:cubicBezTo>
                                <a:close/>
                                <a:moveTo>
                                  <a:pt x="1190650" y="352973"/>
                                </a:moveTo>
                                <a:cubicBezTo>
                                  <a:pt x="1237485" y="352973"/>
                                  <a:pt x="1275453" y="390941"/>
                                  <a:pt x="1275453" y="437776"/>
                                </a:cubicBezTo>
                                <a:cubicBezTo>
                                  <a:pt x="1275453" y="484611"/>
                                  <a:pt x="1237485" y="522579"/>
                                  <a:pt x="1190650" y="522579"/>
                                </a:cubicBezTo>
                                <a:cubicBezTo>
                                  <a:pt x="1143815" y="522579"/>
                                  <a:pt x="1105847" y="484611"/>
                                  <a:pt x="1105847" y="437776"/>
                                </a:cubicBezTo>
                                <a:cubicBezTo>
                                  <a:pt x="1105847" y="390941"/>
                                  <a:pt x="1143815" y="352973"/>
                                  <a:pt x="1190650" y="352973"/>
                                </a:cubicBezTo>
                                <a:close/>
                                <a:moveTo>
                                  <a:pt x="798372" y="352973"/>
                                </a:moveTo>
                                <a:cubicBezTo>
                                  <a:pt x="845207" y="352973"/>
                                  <a:pt x="883175" y="390941"/>
                                  <a:pt x="883175" y="437776"/>
                                </a:cubicBezTo>
                                <a:cubicBezTo>
                                  <a:pt x="883175" y="484611"/>
                                  <a:pt x="845207" y="522579"/>
                                  <a:pt x="798372" y="522579"/>
                                </a:cubicBezTo>
                                <a:cubicBezTo>
                                  <a:pt x="751537" y="522579"/>
                                  <a:pt x="713569" y="484611"/>
                                  <a:pt x="713569" y="437776"/>
                                </a:cubicBezTo>
                                <a:cubicBezTo>
                                  <a:pt x="713569" y="390941"/>
                                  <a:pt x="751537" y="352973"/>
                                  <a:pt x="798372" y="352973"/>
                                </a:cubicBezTo>
                                <a:close/>
                                <a:moveTo>
                                  <a:pt x="406094" y="352973"/>
                                </a:moveTo>
                                <a:cubicBezTo>
                                  <a:pt x="452929" y="352973"/>
                                  <a:pt x="490897" y="390941"/>
                                  <a:pt x="490897" y="437776"/>
                                </a:cubicBezTo>
                                <a:cubicBezTo>
                                  <a:pt x="490897" y="484611"/>
                                  <a:pt x="452929" y="522579"/>
                                  <a:pt x="406094" y="522579"/>
                                </a:cubicBezTo>
                                <a:cubicBezTo>
                                  <a:pt x="359259" y="522579"/>
                                  <a:pt x="321291" y="484611"/>
                                  <a:pt x="321291" y="437776"/>
                                </a:cubicBezTo>
                                <a:cubicBezTo>
                                  <a:pt x="321291" y="390941"/>
                                  <a:pt x="359259" y="352973"/>
                                  <a:pt x="406094" y="352973"/>
                                </a:cubicBezTo>
                                <a:close/>
                                <a:moveTo>
                                  <a:pt x="13817" y="352973"/>
                                </a:moveTo>
                                <a:cubicBezTo>
                                  <a:pt x="60652" y="352973"/>
                                  <a:pt x="98620" y="390941"/>
                                  <a:pt x="98620" y="437776"/>
                                </a:cubicBezTo>
                                <a:cubicBezTo>
                                  <a:pt x="98620" y="484611"/>
                                  <a:pt x="60652" y="522579"/>
                                  <a:pt x="13817" y="522579"/>
                                </a:cubicBezTo>
                                <a:lnTo>
                                  <a:pt x="0" y="519790"/>
                                </a:lnTo>
                                <a:lnTo>
                                  <a:pt x="0" y="355763"/>
                                </a:lnTo>
                                <a:close/>
                                <a:moveTo>
                                  <a:pt x="12005543" y="127362"/>
                                </a:moveTo>
                                <a:cubicBezTo>
                                  <a:pt x="12052378" y="127362"/>
                                  <a:pt x="12090346" y="165330"/>
                                  <a:pt x="12090346" y="212165"/>
                                </a:cubicBezTo>
                                <a:cubicBezTo>
                                  <a:pt x="12090346" y="259000"/>
                                  <a:pt x="12052378" y="296968"/>
                                  <a:pt x="12005543" y="296968"/>
                                </a:cubicBezTo>
                                <a:cubicBezTo>
                                  <a:pt x="11958708" y="296968"/>
                                  <a:pt x="11920740" y="259000"/>
                                  <a:pt x="11920740" y="212165"/>
                                </a:cubicBezTo>
                                <a:cubicBezTo>
                                  <a:pt x="11920740" y="165330"/>
                                  <a:pt x="11958708" y="127362"/>
                                  <a:pt x="12005543" y="127362"/>
                                </a:cubicBezTo>
                                <a:close/>
                                <a:moveTo>
                                  <a:pt x="11613265" y="127362"/>
                                </a:moveTo>
                                <a:cubicBezTo>
                                  <a:pt x="11660100" y="127362"/>
                                  <a:pt x="11698068" y="165330"/>
                                  <a:pt x="11698068" y="212165"/>
                                </a:cubicBezTo>
                                <a:cubicBezTo>
                                  <a:pt x="11698068" y="259000"/>
                                  <a:pt x="11660100" y="296968"/>
                                  <a:pt x="11613265" y="296968"/>
                                </a:cubicBezTo>
                                <a:cubicBezTo>
                                  <a:pt x="11566430" y="296968"/>
                                  <a:pt x="11528462" y="259000"/>
                                  <a:pt x="11528462" y="212165"/>
                                </a:cubicBezTo>
                                <a:cubicBezTo>
                                  <a:pt x="11528462" y="165330"/>
                                  <a:pt x="11566430" y="127362"/>
                                  <a:pt x="11613265" y="127362"/>
                                </a:cubicBezTo>
                                <a:close/>
                                <a:moveTo>
                                  <a:pt x="11220987" y="127362"/>
                                </a:moveTo>
                                <a:cubicBezTo>
                                  <a:pt x="11267822" y="127362"/>
                                  <a:pt x="11305790" y="165330"/>
                                  <a:pt x="11305790" y="212165"/>
                                </a:cubicBezTo>
                                <a:cubicBezTo>
                                  <a:pt x="11305790" y="259000"/>
                                  <a:pt x="11267822" y="296968"/>
                                  <a:pt x="11220987" y="296968"/>
                                </a:cubicBezTo>
                                <a:cubicBezTo>
                                  <a:pt x="11174152" y="296968"/>
                                  <a:pt x="11136184" y="259000"/>
                                  <a:pt x="11136184" y="212165"/>
                                </a:cubicBezTo>
                                <a:cubicBezTo>
                                  <a:pt x="11136184" y="165330"/>
                                  <a:pt x="11174152" y="127362"/>
                                  <a:pt x="11220987" y="127362"/>
                                </a:cubicBezTo>
                                <a:close/>
                                <a:moveTo>
                                  <a:pt x="10828709" y="127362"/>
                                </a:moveTo>
                                <a:cubicBezTo>
                                  <a:pt x="10875544" y="127362"/>
                                  <a:pt x="10913512" y="165330"/>
                                  <a:pt x="10913512" y="212165"/>
                                </a:cubicBezTo>
                                <a:cubicBezTo>
                                  <a:pt x="10913512" y="259000"/>
                                  <a:pt x="10875544" y="296968"/>
                                  <a:pt x="10828709" y="296968"/>
                                </a:cubicBezTo>
                                <a:cubicBezTo>
                                  <a:pt x="10781874" y="296968"/>
                                  <a:pt x="10743906" y="259000"/>
                                  <a:pt x="10743906" y="212165"/>
                                </a:cubicBezTo>
                                <a:cubicBezTo>
                                  <a:pt x="10743906" y="165330"/>
                                  <a:pt x="10781874" y="127362"/>
                                  <a:pt x="10828709" y="127362"/>
                                </a:cubicBezTo>
                                <a:close/>
                                <a:moveTo>
                                  <a:pt x="10436431" y="127362"/>
                                </a:moveTo>
                                <a:cubicBezTo>
                                  <a:pt x="10483266" y="127362"/>
                                  <a:pt x="10521234" y="165330"/>
                                  <a:pt x="10521234" y="212165"/>
                                </a:cubicBezTo>
                                <a:cubicBezTo>
                                  <a:pt x="10521234" y="259000"/>
                                  <a:pt x="10483266" y="296968"/>
                                  <a:pt x="10436431" y="296968"/>
                                </a:cubicBezTo>
                                <a:cubicBezTo>
                                  <a:pt x="10389596" y="296968"/>
                                  <a:pt x="10351628" y="259000"/>
                                  <a:pt x="10351628" y="212165"/>
                                </a:cubicBezTo>
                                <a:cubicBezTo>
                                  <a:pt x="10351628" y="165330"/>
                                  <a:pt x="10389596" y="127362"/>
                                  <a:pt x="10436431" y="127362"/>
                                </a:cubicBezTo>
                                <a:close/>
                                <a:moveTo>
                                  <a:pt x="10044153" y="127362"/>
                                </a:moveTo>
                                <a:cubicBezTo>
                                  <a:pt x="10090988" y="127362"/>
                                  <a:pt x="10128956" y="165330"/>
                                  <a:pt x="10128956" y="212165"/>
                                </a:cubicBezTo>
                                <a:cubicBezTo>
                                  <a:pt x="10128956" y="259000"/>
                                  <a:pt x="10090988" y="296968"/>
                                  <a:pt x="10044153" y="296968"/>
                                </a:cubicBezTo>
                                <a:cubicBezTo>
                                  <a:pt x="9997318" y="296968"/>
                                  <a:pt x="9959350" y="259000"/>
                                  <a:pt x="9959350" y="212165"/>
                                </a:cubicBezTo>
                                <a:cubicBezTo>
                                  <a:pt x="9959350" y="165330"/>
                                  <a:pt x="9997318" y="127362"/>
                                  <a:pt x="10044153" y="127362"/>
                                </a:cubicBezTo>
                                <a:close/>
                                <a:moveTo>
                                  <a:pt x="9651875" y="127362"/>
                                </a:moveTo>
                                <a:cubicBezTo>
                                  <a:pt x="9698710" y="127362"/>
                                  <a:pt x="9736678" y="165330"/>
                                  <a:pt x="9736678" y="212165"/>
                                </a:cubicBezTo>
                                <a:cubicBezTo>
                                  <a:pt x="9736678" y="259000"/>
                                  <a:pt x="9698710" y="296968"/>
                                  <a:pt x="9651875" y="296968"/>
                                </a:cubicBezTo>
                                <a:cubicBezTo>
                                  <a:pt x="9605040" y="296968"/>
                                  <a:pt x="9567072" y="259000"/>
                                  <a:pt x="9567072" y="212165"/>
                                </a:cubicBezTo>
                                <a:cubicBezTo>
                                  <a:pt x="9567072" y="165330"/>
                                  <a:pt x="9605040" y="127362"/>
                                  <a:pt x="9651875" y="127362"/>
                                </a:cubicBezTo>
                                <a:close/>
                                <a:moveTo>
                                  <a:pt x="9259597" y="127362"/>
                                </a:moveTo>
                                <a:cubicBezTo>
                                  <a:pt x="9306432" y="127362"/>
                                  <a:pt x="9344400" y="165330"/>
                                  <a:pt x="9344400" y="212165"/>
                                </a:cubicBezTo>
                                <a:cubicBezTo>
                                  <a:pt x="9344400" y="259000"/>
                                  <a:pt x="9306432" y="296968"/>
                                  <a:pt x="9259597" y="296968"/>
                                </a:cubicBezTo>
                                <a:cubicBezTo>
                                  <a:pt x="9212762" y="296968"/>
                                  <a:pt x="9174794" y="259000"/>
                                  <a:pt x="9174794" y="212165"/>
                                </a:cubicBezTo>
                                <a:cubicBezTo>
                                  <a:pt x="9174794" y="165330"/>
                                  <a:pt x="9212762" y="127362"/>
                                  <a:pt x="9259597" y="127362"/>
                                </a:cubicBezTo>
                                <a:close/>
                                <a:moveTo>
                                  <a:pt x="8867319" y="127362"/>
                                </a:moveTo>
                                <a:cubicBezTo>
                                  <a:pt x="8914154" y="127362"/>
                                  <a:pt x="8952122" y="165330"/>
                                  <a:pt x="8952122" y="212165"/>
                                </a:cubicBezTo>
                                <a:cubicBezTo>
                                  <a:pt x="8952122" y="259000"/>
                                  <a:pt x="8914154" y="296968"/>
                                  <a:pt x="8867319" y="296968"/>
                                </a:cubicBezTo>
                                <a:cubicBezTo>
                                  <a:pt x="8820484" y="296968"/>
                                  <a:pt x="8782516" y="259000"/>
                                  <a:pt x="8782516" y="212165"/>
                                </a:cubicBezTo>
                                <a:cubicBezTo>
                                  <a:pt x="8782516" y="165330"/>
                                  <a:pt x="8820484" y="127362"/>
                                  <a:pt x="8867319" y="127362"/>
                                </a:cubicBezTo>
                                <a:close/>
                                <a:moveTo>
                                  <a:pt x="8475041" y="127362"/>
                                </a:moveTo>
                                <a:cubicBezTo>
                                  <a:pt x="8521876" y="127362"/>
                                  <a:pt x="8559844" y="165330"/>
                                  <a:pt x="8559844" y="212165"/>
                                </a:cubicBezTo>
                                <a:cubicBezTo>
                                  <a:pt x="8559844" y="259000"/>
                                  <a:pt x="8521876" y="296968"/>
                                  <a:pt x="8475041" y="296968"/>
                                </a:cubicBezTo>
                                <a:cubicBezTo>
                                  <a:pt x="8428206" y="296968"/>
                                  <a:pt x="8390238" y="259000"/>
                                  <a:pt x="8390238" y="212165"/>
                                </a:cubicBezTo>
                                <a:cubicBezTo>
                                  <a:pt x="8390238" y="165330"/>
                                  <a:pt x="8428206" y="127362"/>
                                  <a:pt x="8475041" y="127362"/>
                                </a:cubicBezTo>
                                <a:close/>
                                <a:moveTo>
                                  <a:pt x="8082763" y="127362"/>
                                </a:moveTo>
                                <a:cubicBezTo>
                                  <a:pt x="8129598" y="127362"/>
                                  <a:pt x="8167566" y="165330"/>
                                  <a:pt x="8167566" y="212165"/>
                                </a:cubicBezTo>
                                <a:cubicBezTo>
                                  <a:pt x="8167566" y="259000"/>
                                  <a:pt x="8129598" y="296968"/>
                                  <a:pt x="8082763" y="296968"/>
                                </a:cubicBezTo>
                                <a:cubicBezTo>
                                  <a:pt x="8035928" y="296968"/>
                                  <a:pt x="7997960" y="259000"/>
                                  <a:pt x="7997960" y="212165"/>
                                </a:cubicBezTo>
                                <a:cubicBezTo>
                                  <a:pt x="7997960" y="165330"/>
                                  <a:pt x="8035928" y="127362"/>
                                  <a:pt x="8082763" y="127362"/>
                                </a:cubicBezTo>
                                <a:close/>
                                <a:moveTo>
                                  <a:pt x="7690485" y="127362"/>
                                </a:moveTo>
                                <a:cubicBezTo>
                                  <a:pt x="7737320" y="127362"/>
                                  <a:pt x="7775288" y="165330"/>
                                  <a:pt x="7775288" y="212165"/>
                                </a:cubicBezTo>
                                <a:cubicBezTo>
                                  <a:pt x="7775288" y="259000"/>
                                  <a:pt x="7737320" y="296968"/>
                                  <a:pt x="7690485" y="296968"/>
                                </a:cubicBezTo>
                                <a:cubicBezTo>
                                  <a:pt x="7643650" y="296968"/>
                                  <a:pt x="7605682" y="259000"/>
                                  <a:pt x="7605682" y="212165"/>
                                </a:cubicBezTo>
                                <a:cubicBezTo>
                                  <a:pt x="7605682" y="165330"/>
                                  <a:pt x="7643650" y="127362"/>
                                  <a:pt x="7690485" y="127362"/>
                                </a:cubicBezTo>
                                <a:close/>
                                <a:moveTo>
                                  <a:pt x="7298207" y="127362"/>
                                </a:moveTo>
                                <a:cubicBezTo>
                                  <a:pt x="7345042" y="127362"/>
                                  <a:pt x="7383010" y="165330"/>
                                  <a:pt x="7383010" y="212165"/>
                                </a:cubicBezTo>
                                <a:cubicBezTo>
                                  <a:pt x="7383010" y="259000"/>
                                  <a:pt x="7345042" y="296968"/>
                                  <a:pt x="7298207" y="296968"/>
                                </a:cubicBezTo>
                                <a:cubicBezTo>
                                  <a:pt x="7251372" y="296968"/>
                                  <a:pt x="7213404" y="259000"/>
                                  <a:pt x="7213404" y="212165"/>
                                </a:cubicBezTo>
                                <a:cubicBezTo>
                                  <a:pt x="7213404" y="165330"/>
                                  <a:pt x="7251372" y="127362"/>
                                  <a:pt x="7298207" y="127362"/>
                                </a:cubicBezTo>
                                <a:close/>
                                <a:moveTo>
                                  <a:pt x="6905929" y="127362"/>
                                </a:moveTo>
                                <a:cubicBezTo>
                                  <a:pt x="6952764" y="127362"/>
                                  <a:pt x="6990732" y="165330"/>
                                  <a:pt x="6990732" y="212165"/>
                                </a:cubicBezTo>
                                <a:cubicBezTo>
                                  <a:pt x="6990732" y="259000"/>
                                  <a:pt x="6952764" y="296968"/>
                                  <a:pt x="6905929" y="296968"/>
                                </a:cubicBezTo>
                                <a:cubicBezTo>
                                  <a:pt x="6859094" y="296968"/>
                                  <a:pt x="6821126" y="259000"/>
                                  <a:pt x="6821126" y="212165"/>
                                </a:cubicBezTo>
                                <a:cubicBezTo>
                                  <a:pt x="6821126" y="165330"/>
                                  <a:pt x="6859094" y="127362"/>
                                  <a:pt x="6905929" y="127362"/>
                                </a:cubicBezTo>
                                <a:close/>
                                <a:moveTo>
                                  <a:pt x="6513651" y="127362"/>
                                </a:moveTo>
                                <a:cubicBezTo>
                                  <a:pt x="6560487" y="127362"/>
                                  <a:pt x="6598454" y="165330"/>
                                  <a:pt x="6598454" y="212165"/>
                                </a:cubicBezTo>
                                <a:cubicBezTo>
                                  <a:pt x="6598454" y="259000"/>
                                  <a:pt x="6560487" y="296968"/>
                                  <a:pt x="6513651" y="296968"/>
                                </a:cubicBezTo>
                                <a:cubicBezTo>
                                  <a:pt x="6466816" y="296968"/>
                                  <a:pt x="6428848" y="259000"/>
                                  <a:pt x="6428848" y="212165"/>
                                </a:cubicBezTo>
                                <a:cubicBezTo>
                                  <a:pt x="6428848" y="165330"/>
                                  <a:pt x="6466816" y="127362"/>
                                  <a:pt x="6513651" y="127362"/>
                                </a:cubicBezTo>
                                <a:close/>
                                <a:moveTo>
                                  <a:pt x="6121377" y="127362"/>
                                </a:moveTo>
                                <a:cubicBezTo>
                                  <a:pt x="6168209" y="127362"/>
                                  <a:pt x="6206178" y="165330"/>
                                  <a:pt x="6206178" y="212165"/>
                                </a:cubicBezTo>
                                <a:cubicBezTo>
                                  <a:pt x="6206178" y="259000"/>
                                  <a:pt x="6168209" y="296968"/>
                                  <a:pt x="6121377" y="296968"/>
                                </a:cubicBezTo>
                                <a:cubicBezTo>
                                  <a:pt x="6074541" y="296968"/>
                                  <a:pt x="6036571" y="259000"/>
                                  <a:pt x="6036571" y="212165"/>
                                </a:cubicBezTo>
                                <a:cubicBezTo>
                                  <a:pt x="6036571" y="165330"/>
                                  <a:pt x="6074541" y="127362"/>
                                  <a:pt x="6121377" y="127362"/>
                                </a:cubicBezTo>
                                <a:close/>
                                <a:moveTo>
                                  <a:pt x="5729097" y="127362"/>
                                </a:moveTo>
                                <a:cubicBezTo>
                                  <a:pt x="5775931" y="127362"/>
                                  <a:pt x="5813902" y="165330"/>
                                  <a:pt x="5813902" y="212165"/>
                                </a:cubicBezTo>
                                <a:cubicBezTo>
                                  <a:pt x="5813902" y="259000"/>
                                  <a:pt x="5775931" y="296968"/>
                                  <a:pt x="5729097" y="296968"/>
                                </a:cubicBezTo>
                                <a:cubicBezTo>
                                  <a:pt x="5682266" y="296968"/>
                                  <a:pt x="5644296" y="259000"/>
                                  <a:pt x="5644296" y="212165"/>
                                </a:cubicBezTo>
                                <a:cubicBezTo>
                                  <a:pt x="5644296" y="165330"/>
                                  <a:pt x="5682266" y="127362"/>
                                  <a:pt x="5729097" y="127362"/>
                                </a:cubicBezTo>
                                <a:close/>
                                <a:moveTo>
                                  <a:pt x="5336822" y="127362"/>
                                </a:moveTo>
                                <a:cubicBezTo>
                                  <a:pt x="5383657" y="127362"/>
                                  <a:pt x="5421622" y="165330"/>
                                  <a:pt x="5421622" y="212165"/>
                                </a:cubicBezTo>
                                <a:cubicBezTo>
                                  <a:pt x="5421622" y="259000"/>
                                  <a:pt x="5383657" y="296968"/>
                                  <a:pt x="5336822" y="296968"/>
                                </a:cubicBezTo>
                                <a:cubicBezTo>
                                  <a:pt x="5289985" y="296968"/>
                                  <a:pt x="5252017" y="259000"/>
                                  <a:pt x="5252017" y="212165"/>
                                </a:cubicBezTo>
                                <a:cubicBezTo>
                                  <a:pt x="5252017" y="165330"/>
                                  <a:pt x="5289985" y="127362"/>
                                  <a:pt x="5336822" y="127362"/>
                                </a:cubicBezTo>
                                <a:close/>
                                <a:moveTo>
                                  <a:pt x="4944542" y="127362"/>
                                </a:moveTo>
                                <a:cubicBezTo>
                                  <a:pt x="4991379" y="127362"/>
                                  <a:pt x="5029346" y="165330"/>
                                  <a:pt x="5029346" y="212165"/>
                                </a:cubicBezTo>
                                <a:cubicBezTo>
                                  <a:pt x="5029346" y="259000"/>
                                  <a:pt x="4991379" y="296968"/>
                                  <a:pt x="4944542" y="296968"/>
                                </a:cubicBezTo>
                                <a:cubicBezTo>
                                  <a:pt x="4897707" y="296968"/>
                                  <a:pt x="4859740" y="259000"/>
                                  <a:pt x="4859740" y="212165"/>
                                </a:cubicBezTo>
                                <a:cubicBezTo>
                                  <a:pt x="4859740" y="165330"/>
                                  <a:pt x="4897707" y="127362"/>
                                  <a:pt x="4944542" y="127362"/>
                                </a:cubicBezTo>
                                <a:close/>
                                <a:moveTo>
                                  <a:pt x="4552265" y="127362"/>
                                </a:moveTo>
                                <a:cubicBezTo>
                                  <a:pt x="4599101" y="127362"/>
                                  <a:pt x="4637066" y="165330"/>
                                  <a:pt x="4637066" y="212165"/>
                                </a:cubicBezTo>
                                <a:cubicBezTo>
                                  <a:pt x="4637066" y="259000"/>
                                  <a:pt x="4599101" y="296968"/>
                                  <a:pt x="4552265" y="296968"/>
                                </a:cubicBezTo>
                                <a:cubicBezTo>
                                  <a:pt x="4505430" y="296968"/>
                                  <a:pt x="4467462" y="259000"/>
                                  <a:pt x="4467462" y="212165"/>
                                </a:cubicBezTo>
                                <a:cubicBezTo>
                                  <a:pt x="4467462" y="165330"/>
                                  <a:pt x="4505430" y="127362"/>
                                  <a:pt x="4552265" y="127362"/>
                                </a:cubicBezTo>
                                <a:close/>
                                <a:moveTo>
                                  <a:pt x="4159986" y="127362"/>
                                </a:moveTo>
                                <a:cubicBezTo>
                                  <a:pt x="4206822" y="127362"/>
                                  <a:pt x="4244787" y="165330"/>
                                  <a:pt x="4244787" y="212165"/>
                                </a:cubicBezTo>
                                <a:cubicBezTo>
                                  <a:pt x="4244787" y="259000"/>
                                  <a:pt x="4206822" y="296968"/>
                                  <a:pt x="4159986" y="296968"/>
                                </a:cubicBezTo>
                                <a:cubicBezTo>
                                  <a:pt x="4113154" y="296968"/>
                                  <a:pt x="4075185" y="259000"/>
                                  <a:pt x="4075185" y="212165"/>
                                </a:cubicBezTo>
                                <a:cubicBezTo>
                                  <a:pt x="4075185" y="165330"/>
                                  <a:pt x="4113154" y="127362"/>
                                  <a:pt x="4159986" y="127362"/>
                                </a:cubicBezTo>
                                <a:close/>
                                <a:moveTo>
                                  <a:pt x="3767711" y="127362"/>
                                </a:moveTo>
                                <a:cubicBezTo>
                                  <a:pt x="3814545" y="127362"/>
                                  <a:pt x="3852514" y="165330"/>
                                  <a:pt x="3852514" y="212165"/>
                                </a:cubicBezTo>
                                <a:cubicBezTo>
                                  <a:pt x="3852514" y="259000"/>
                                  <a:pt x="3814545" y="296968"/>
                                  <a:pt x="3767711" y="296968"/>
                                </a:cubicBezTo>
                                <a:cubicBezTo>
                                  <a:pt x="3720876" y="296968"/>
                                  <a:pt x="3682908" y="259000"/>
                                  <a:pt x="3682908" y="212165"/>
                                </a:cubicBezTo>
                                <a:cubicBezTo>
                                  <a:pt x="3682908" y="165330"/>
                                  <a:pt x="3720876" y="127362"/>
                                  <a:pt x="3767711" y="127362"/>
                                </a:cubicBezTo>
                                <a:close/>
                                <a:moveTo>
                                  <a:pt x="3375432" y="127362"/>
                                </a:moveTo>
                                <a:cubicBezTo>
                                  <a:pt x="3422268" y="127362"/>
                                  <a:pt x="3460236" y="165330"/>
                                  <a:pt x="3460236" y="212165"/>
                                </a:cubicBezTo>
                                <a:cubicBezTo>
                                  <a:pt x="3460236" y="259000"/>
                                  <a:pt x="3422268" y="296968"/>
                                  <a:pt x="3375432" y="296968"/>
                                </a:cubicBezTo>
                                <a:cubicBezTo>
                                  <a:pt x="3328598" y="296968"/>
                                  <a:pt x="3290629" y="259000"/>
                                  <a:pt x="3290629" y="212165"/>
                                </a:cubicBezTo>
                                <a:cubicBezTo>
                                  <a:pt x="3290629" y="165330"/>
                                  <a:pt x="3328598" y="127362"/>
                                  <a:pt x="3375432" y="127362"/>
                                </a:cubicBezTo>
                                <a:close/>
                                <a:moveTo>
                                  <a:pt x="2983155" y="127362"/>
                                </a:moveTo>
                                <a:cubicBezTo>
                                  <a:pt x="3029989" y="127362"/>
                                  <a:pt x="3067958" y="165330"/>
                                  <a:pt x="3067958" y="212165"/>
                                </a:cubicBezTo>
                                <a:cubicBezTo>
                                  <a:pt x="3067958" y="259000"/>
                                  <a:pt x="3029989" y="296968"/>
                                  <a:pt x="2983155" y="296968"/>
                                </a:cubicBezTo>
                                <a:cubicBezTo>
                                  <a:pt x="2936319" y="296968"/>
                                  <a:pt x="2898351" y="259000"/>
                                  <a:pt x="2898351" y="212165"/>
                                </a:cubicBezTo>
                                <a:cubicBezTo>
                                  <a:pt x="2898351" y="165330"/>
                                  <a:pt x="2936319" y="127362"/>
                                  <a:pt x="2983155" y="127362"/>
                                </a:cubicBezTo>
                                <a:close/>
                                <a:moveTo>
                                  <a:pt x="2590877" y="127362"/>
                                </a:moveTo>
                                <a:cubicBezTo>
                                  <a:pt x="2637712" y="127362"/>
                                  <a:pt x="2675680" y="165330"/>
                                  <a:pt x="2675680" y="212165"/>
                                </a:cubicBezTo>
                                <a:cubicBezTo>
                                  <a:pt x="2675680" y="259000"/>
                                  <a:pt x="2637712" y="296968"/>
                                  <a:pt x="2590877" y="296968"/>
                                </a:cubicBezTo>
                                <a:cubicBezTo>
                                  <a:pt x="2544041" y="296968"/>
                                  <a:pt x="2506073" y="259000"/>
                                  <a:pt x="2506073" y="212165"/>
                                </a:cubicBezTo>
                                <a:cubicBezTo>
                                  <a:pt x="2506073" y="165330"/>
                                  <a:pt x="2544041" y="127362"/>
                                  <a:pt x="2590877" y="127362"/>
                                </a:cubicBezTo>
                                <a:close/>
                                <a:moveTo>
                                  <a:pt x="2198598" y="127362"/>
                                </a:moveTo>
                                <a:cubicBezTo>
                                  <a:pt x="2245433" y="127362"/>
                                  <a:pt x="2283401" y="165330"/>
                                  <a:pt x="2283401" y="212165"/>
                                </a:cubicBezTo>
                                <a:cubicBezTo>
                                  <a:pt x="2283401" y="259000"/>
                                  <a:pt x="2245433" y="296968"/>
                                  <a:pt x="2198598" y="296968"/>
                                </a:cubicBezTo>
                                <a:cubicBezTo>
                                  <a:pt x="2151763" y="296968"/>
                                  <a:pt x="2113796" y="259000"/>
                                  <a:pt x="2113796" y="212165"/>
                                </a:cubicBezTo>
                                <a:cubicBezTo>
                                  <a:pt x="2113796" y="165330"/>
                                  <a:pt x="2151763" y="127362"/>
                                  <a:pt x="2198598" y="127362"/>
                                </a:cubicBezTo>
                                <a:close/>
                                <a:moveTo>
                                  <a:pt x="1806320" y="127362"/>
                                </a:moveTo>
                                <a:cubicBezTo>
                                  <a:pt x="1853156" y="127362"/>
                                  <a:pt x="1891123" y="165330"/>
                                  <a:pt x="1891123" y="212165"/>
                                </a:cubicBezTo>
                                <a:cubicBezTo>
                                  <a:pt x="1891123" y="259000"/>
                                  <a:pt x="1853156" y="296968"/>
                                  <a:pt x="1806320" y="296968"/>
                                </a:cubicBezTo>
                                <a:cubicBezTo>
                                  <a:pt x="1759485" y="296968"/>
                                  <a:pt x="1721517" y="259000"/>
                                  <a:pt x="1721517" y="212165"/>
                                </a:cubicBezTo>
                                <a:cubicBezTo>
                                  <a:pt x="1721517" y="165330"/>
                                  <a:pt x="1759485" y="127362"/>
                                  <a:pt x="1806320" y="127362"/>
                                </a:cubicBezTo>
                                <a:close/>
                                <a:moveTo>
                                  <a:pt x="1414042" y="127362"/>
                                </a:moveTo>
                                <a:cubicBezTo>
                                  <a:pt x="1460878" y="127362"/>
                                  <a:pt x="1498845" y="165330"/>
                                  <a:pt x="1498845" y="212165"/>
                                </a:cubicBezTo>
                                <a:cubicBezTo>
                                  <a:pt x="1498845" y="259000"/>
                                  <a:pt x="1460878" y="296968"/>
                                  <a:pt x="1414042" y="296968"/>
                                </a:cubicBezTo>
                                <a:cubicBezTo>
                                  <a:pt x="1367207" y="296968"/>
                                  <a:pt x="1329240" y="259000"/>
                                  <a:pt x="1329240" y="212165"/>
                                </a:cubicBezTo>
                                <a:cubicBezTo>
                                  <a:pt x="1329240" y="165330"/>
                                  <a:pt x="1367207" y="127362"/>
                                  <a:pt x="1414042" y="127362"/>
                                </a:cubicBezTo>
                                <a:close/>
                                <a:moveTo>
                                  <a:pt x="1021764" y="127362"/>
                                </a:moveTo>
                                <a:cubicBezTo>
                                  <a:pt x="1068599" y="127362"/>
                                  <a:pt x="1106568" y="165330"/>
                                  <a:pt x="1106568" y="212165"/>
                                </a:cubicBezTo>
                                <a:cubicBezTo>
                                  <a:pt x="1106568" y="259000"/>
                                  <a:pt x="1068599" y="296968"/>
                                  <a:pt x="1021764" y="296968"/>
                                </a:cubicBezTo>
                                <a:cubicBezTo>
                                  <a:pt x="974929" y="296968"/>
                                  <a:pt x="936962" y="259000"/>
                                  <a:pt x="936962" y="212165"/>
                                </a:cubicBezTo>
                                <a:cubicBezTo>
                                  <a:pt x="936962" y="165330"/>
                                  <a:pt x="974929" y="127362"/>
                                  <a:pt x="1021764" y="127362"/>
                                </a:cubicBezTo>
                                <a:close/>
                                <a:moveTo>
                                  <a:pt x="629486" y="127362"/>
                                </a:moveTo>
                                <a:cubicBezTo>
                                  <a:pt x="676321" y="127362"/>
                                  <a:pt x="714290" y="165330"/>
                                  <a:pt x="714290" y="212165"/>
                                </a:cubicBezTo>
                                <a:cubicBezTo>
                                  <a:pt x="714290" y="259000"/>
                                  <a:pt x="676321" y="296968"/>
                                  <a:pt x="629486" y="296968"/>
                                </a:cubicBezTo>
                                <a:cubicBezTo>
                                  <a:pt x="582651" y="296968"/>
                                  <a:pt x="544684" y="259000"/>
                                  <a:pt x="544684" y="212165"/>
                                </a:cubicBezTo>
                                <a:cubicBezTo>
                                  <a:pt x="544684" y="165330"/>
                                  <a:pt x="582651" y="127362"/>
                                  <a:pt x="629486" y="127362"/>
                                </a:cubicBezTo>
                                <a:close/>
                                <a:moveTo>
                                  <a:pt x="237209" y="127362"/>
                                </a:moveTo>
                                <a:cubicBezTo>
                                  <a:pt x="284044" y="127362"/>
                                  <a:pt x="322012" y="165330"/>
                                  <a:pt x="322012" y="212165"/>
                                </a:cubicBezTo>
                                <a:cubicBezTo>
                                  <a:pt x="322012" y="259000"/>
                                  <a:pt x="284044" y="296968"/>
                                  <a:pt x="237209" y="296968"/>
                                </a:cubicBezTo>
                                <a:cubicBezTo>
                                  <a:pt x="190374" y="296968"/>
                                  <a:pt x="152406" y="259000"/>
                                  <a:pt x="152406" y="212165"/>
                                </a:cubicBezTo>
                                <a:cubicBezTo>
                                  <a:pt x="152406" y="165330"/>
                                  <a:pt x="190374" y="127362"/>
                                  <a:pt x="237209" y="127362"/>
                                </a:cubicBezTo>
                                <a:close/>
                                <a:moveTo>
                                  <a:pt x="12096103" y="0"/>
                                </a:moveTo>
                                <a:lnTo>
                                  <a:pt x="12192000" y="0"/>
                                </a:lnTo>
                                <a:lnTo>
                                  <a:pt x="12192000" y="69268"/>
                                </a:lnTo>
                                <a:lnTo>
                                  <a:pt x="12178191" y="71356"/>
                                </a:lnTo>
                                <a:cubicBezTo>
                                  <a:pt x="12143065" y="71356"/>
                                  <a:pt x="12112926" y="49999"/>
                                  <a:pt x="12100052" y="19562"/>
                                </a:cubicBezTo>
                                <a:close/>
                                <a:moveTo>
                                  <a:pt x="11703820" y="0"/>
                                </a:moveTo>
                                <a:lnTo>
                                  <a:pt x="11867996" y="0"/>
                                </a:lnTo>
                                <a:lnTo>
                                  <a:pt x="11864047" y="19562"/>
                                </a:lnTo>
                                <a:cubicBezTo>
                                  <a:pt x="11851173" y="49999"/>
                                  <a:pt x="11821034" y="71356"/>
                                  <a:pt x="11785908" y="71356"/>
                                </a:cubicBezTo>
                                <a:cubicBezTo>
                                  <a:pt x="11750782" y="71356"/>
                                  <a:pt x="11720643" y="49999"/>
                                  <a:pt x="11707769" y="19562"/>
                                </a:cubicBezTo>
                                <a:close/>
                                <a:moveTo>
                                  <a:pt x="11311542" y="0"/>
                                </a:moveTo>
                                <a:lnTo>
                                  <a:pt x="11475718" y="0"/>
                                </a:lnTo>
                                <a:lnTo>
                                  <a:pt x="11471769" y="19562"/>
                                </a:lnTo>
                                <a:cubicBezTo>
                                  <a:pt x="11458895" y="49999"/>
                                  <a:pt x="11428756" y="71356"/>
                                  <a:pt x="11393630" y="71356"/>
                                </a:cubicBezTo>
                                <a:cubicBezTo>
                                  <a:pt x="11358504" y="71356"/>
                                  <a:pt x="11328365" y="49999"/>
                                  <a:pt x="11315491" y="19562"/>
                                </a:cubicBezTo>
                                <a:close/>
                                <a:moveTo>
                                  <a:pt x="10919264" y="0"/>
                                </a:moveTo>
                                <a:lnTo>
                                  <a:pt x="11083440" y="0"/>
                                </a:lnTo>
                                <a:lnTo>
                                  <a:pt x="11079491" y="19562"/>
                                </a:lnTo>
                                <a:cubicBezTo>
                                  <a:pt x="11066617" y="49999"/>
                                  <a:pt x="11036478" y="71356"/>
                                  <a:pt x="11001352" y="71356"/>
                                </a:cubicBezTo>
                                <a:cubicBezTo>
                                  <a:pt x="10966226" y="71356"/>
                                  <a:pt x="10936087" y="49999"/>
                                  <a:pt x="10923213" y="19562"/>
                                </a:cubicBezTo>
                                <a:close/>
                                <a:moveTo>
                                  <a:pt x="10526986" y="0"/>
                                </a:moveTo>
                                <a:lnTo>
                                  <a:pt x="10691162" y="0"/>
                                </a:lnTo>
                                <a:lnTo>
                                  <a:pt x="10687213" y="19562"/>
                                </a:lnTo>
                                <a:cubicBezTo>
                                  <a:pt x="10674339" y="49999"/>
                                  <a:pt x="10644200" y="71356"/>
                                  <a:pt x="10609074" y="71356"/>
                                </a:cubicBezTo>
                                <a:cubicBezTo>
                                  <a:pt x="10573948" y="71356"/>
                                  <a:pt x="10543809" y="49999"/>
                                  <a:pt x="10530935" y="19562"/>
                                </a:cubicBezTo>
                                <a:close/>
                                <a:moveTo>
                                  <a:pt x="10134708" y="0"/>
                                </a:moveTo>
                                <a:lnTo>
                                  <a:pt x="10298884" y="0"/>
                                </a:lnTo>
                                <a:lnTo>
                                  <a:pt x="10294935" y="19562"/>
                                </a:lnTo>
                                <a:cubicBezTo>
                                  <a:pt x="10282061" y="49999"/>
                                  <a:pt x="10251922" y="71356"/>
                                  <a:pt x="10216796" y="71356"/>
                                </a:cubicBezTo>
                                <a:cubicBezTo>
                                  <a:pt x="10181670" y="71356"/>
                                  <a:pt x="10151531" y="49999"/>
                                  <a:pt x="10138657" y="19562"/>
                                </a:cubicBezTo>
                                <a:close/>
                                <a:moveTo>
                                  <a:pt x="9742430" y="0"/>
                                </a:moveTo>
                                <a:lnTo>
                                  <a:pt x="9906606" y="0"/>
                                </a:lnTo>
                                <a:lnTo>
                                  <a:pt x="9902657" y="19562"/>
                                </a:lnTo>
                                <a:cubicBezTo>
                                  <a:pt x="9889783" y="49999"/>
                                  <a:pt x="9859644" y="71356"/>
                                  <a:pt x="9824518" y="71356"/>
                                </a:cubicBezTo>
                                <a:cubicBezTo>
                                  <a:pt x="9789392" y="71356"/>
                                  <a:pt x="9759253" y="49999"/>
                                  <a:pt x="9746379" y="19562"/>
                                </a:cubicBezTo>
                                <a:close/>
                                <a:moveTo>
                                  <a:pt x="9350152" y="0"/>
                                </a:moveTo>
                                <a:lnTo>
                                  <a:pt x="9514328" y="0"/>
                                </a:lnTo>
                                <a:lnTo>
                                  <a:pt x="9510379" y="19562"/>
                                </a:lnTo>
                                <a:cubicBezTo>
                                  <a:pt x="9497505" y="49999"/>
                                  <a:pt x="9467366" y="71356"/>
                                  <a:pt x="9432240" y="71356"/>
                                </a:cubicBezTo>
                                <a:cubicBezTo>
                                  <a:pt x="9397114" y="71356"/>
                                  <a:pt x="9366975" y="49999"/>
                                  <a:pt x="9354101" y="19562"/>
                                </a:cubicBezTo>
                                <a:close/>
                                <a:moveTo>
                                  <a:pt x="8957874" y="0"/>
                                </a:moveTo>
                                <a:lnTo>
                                  <a:pt x="9122050" y="0"/>
                                </a:lnTo>
                                <a:lnTo>
                                  <a:pt x="9118101" y="19562"/>
                                </a:lnTo>
                                <a:cubicBezTo>
                                  <a:pt x="9105227" y="49999"/>
                                  <a:pt x="9075088" y="71356"/>
                                  <a:pt x="9039962" y="71356"/>
                                </a:cubicBezTo>
                                <a:cubicBezTo>
                                  <a:pt x="9004836" y="71356"/>
                                  <a:pt x="8974697" y="49999"/>
                                  <a:pt x="8961823" y="19562"/>
                                </a:cubicBezTo>
                                <a:close/>
                                <a:moveTo>
                                  <a:pt x="8565596" y="0"/>
                                </a:moveTo>
                                <a:lnTo>
                                  <a:pt x="8729772" y="0"/>
                                </a:lnTo>
                                <a:lnTo>
                                  <a:pt x="8725823" y="19562"/>
                                </a:lnTo>
                                <a:cubicBezTo>
                                  <a:pt x="8712949" y="49999"/>
                                  <a:pt x="8682810" y="71356"/>
                                  <a:pt x="8647684" y="71356"/>
                                </a:cubicBezTo>
                                <a:cubicBezTo>
                                  <a:pt x="8612558" y="71356"/>
                                  <a:pt x="8582419" y="49999"/>
                                  <a:pt x="8569545" y="19562"/>
                                </a:cubicBezTo>
                                <a:close/>
                                <a:moveTo>
                                  <a:pt x="8173318" y="0"/>
                                </a:moveTo>
                                <a:lnTo>
                                  <a:pt x="8337494" y="0"/>
                                </a:lnTo>
                                <a:lnTo>
                                  <a:pt x="8333544" y="19562"/>
                                </a:lnTo>
                                <a:cubicBezTo>
                                  <a:pt x="8320671" y="49999"/>
                                  <a:pt x="8290533" y="71356"/>
                                  <a:pt x="8255406" y="71356"/>
                                </a:cubicBezTo>
                                <a:cubicBezTo>
                                  <a:pt x="8220280" y="71356"/>
                                  <a:pt x="8190141" y="49999"/>
                                  <a:pt x="8177268" y="19562"/>
                                </a:cubicBezTo>
                                <a:close/>
                                <a:moveTo>
                                  <a:pt x="7781040" y="0"/>
                                </a:moveTo>
                                <a:lnTo>
                                  <a:pt x="7945216" y="0"/>
                                </a:lnTo>
                                <a:lnTo>
                                  <a:pt x="7941267" y="19562"/>
                                </a:lnTo>
                                <a:cubicBezTo>
                                  <a:pt x="7928393" y="49999"/>
                                  <a:pt x="7898255" y="71356"/>
                                  <a:pt x="7863128" y="71356"/>
                                </a:cubicBezTo>
                                <a:cubicBezTo>
                                  <a:pt x="7828002" y="71356"/>
                                  <a:pt x="7797863" y="49999"/>
                                  <a:pt x="7784990" y="19562"/>
                                </a:cubicBezTo>
                                <a:close/>
                                <a:moveTo>
                                  <a:pt x="7388762" y="0"/>
                                </a:moveTo>
                                <a:lnTo>
                                  <a:pt x="7552938" y="0"/>
                                </a:lnTo>
                                <a:lnTo>
                                  <a:pt x="7548989" y="19562"/>
                                </a:lnTo>
                                <a:cubicBezTo>
                                  <a:pt x="7536115" y="49999"/>
                                  <a:pt x="7505976" y="71356"/>
                                  <a:pt x="7470850" y="71356"/>
                                </a:cubicBezTo>
                                <a:cubicBezTo>
                                  <a:pt x="7435724" y="71356"/>
                                  <a:pt x="7405585" y="49999"/>
                                  <a:pt x="7392712" y="19562"/>
                                </a:cubicBezTo>
                                <a:close/>
                                <a:moveTo>
                                  <a:pt x="6996484" y="0"/>
                                </a:moveTo>
                                <a:lnTo>
                                  <a:pt x="7160660" y="0"/>
                                </a:lnTo>
                                <a:lnTo>
                                  <a:pt x="7156711" y="19562"/>
                                </a:lnTo>
                                <a:cubicBezTo>
                                  <a:pt x="7143837" y="49999"/>
                                  <a:pt x="7113698" y="71356"/>
                                  <a:pt x="7078572" y="71356"/>
                                </a:cubicBezTo>
                                <a:cubicBezTo>
                                  <a:pt x="7043446" y="71356"/>
                                  <a:pt x="7013307" y="49999"/>
                                  <a:pt x="7000434" y="19562"/>
                                </a:cubicBezTo>
                                <a:close/>
                                <a:moveTo>
                                  <a:pt x="6604207" y="0"/>
                                </a:moveTo>
                                <a:lnTo>
                                  <a:pt x="6768382" y="0"/>
                                </a:lnTo>
                                <a:lnTo>
                                  <a:pt x="6764433" y="19562"/>
                                </a:lnTo>
                                <a:cubicBezTo>
                                  <a:pt x="6751559" y="49999"/>
                                  <a:pt x="6721421" y="71356"/>
                                  <a:pt x="6686294" y="71356"/>
                                </a:cubicBezTo>
                                <a:cubicBezTo>
                                  <a:pt x="6651168" y="71356"/>
                                  <a:pt x="6621030" y="49999"/>
                                  <a:pt x="6608156" y="19562"/>
                                </a:cubicBezTo>
                                <a:close/>
                                <a:moveTo>
                                  <a:pt x="6211930" y="0"/>
                                </a:moveTo>
                                <a:lnTo>
                                  <a:pt x="6376104" y="0"/>
                                </a:lnTo>
                                <a:lnTo>
                                  <a:pt x="6372155" y="19562"/>
                                </a:lnTo>
                                <a:cubicBezTo>
                                  <a:pt x="6359281" y="49999"/>
                                  <a:pt x="6329144" y="71356"/>
                                  <a:pt x="6294016" y="71356"/>
                                </a:cubicBezTo>
                                <a:cubicBezTo>
                                  <a:pt x="6258890" y="71356"/>
                                  <a:pt x="6228753" y="49999"/>
                                  <a:pt x="6215880" y="19562"/>
                                </a:cubicBezTo>
                                <a:close/>
                                <a:moveTo>
                                  <a:pt x="5819651" y="0"/>
                                </a:moveTo>
                                <a:lnTo>
                                  <a:pt x="5983830" y="0"/>
                                </a:lnTo>
                                <a:lnTo>
                                  <a:pt x="5979882" y="19562"/>
                                </a:lnTo>
                                <a:cubicBezTo>
                                  <a:pt x="5967007" y="49999"/>
                                  <a:pt x="5936867" y="71356"/>
                                  <a:pt x="5901742" y="71356"/>
                                </a:cubicBezTo>
                                <a:cubicBezTo>
                                  <a:pt x="5866615" y="71356"/>
                                  <a:pt x="5836476" y="49999"/>
                                  <a:pt x="5823601" y="19562"/>
                                </a:cubicBezTo>
                                <a:close/>
                                <a:moveTo>
                                  <a:pt x="5427378" y="0"/>
                                </a:moveTo>
                                <a:lnTo>
                                  <a:pt x="5591554" y="0"/>
                                </a:lnTo>
                                <a:lnTo>
                                  <a:pt x="5587602" y="19562"/>
                                </a:lnTo>
                                <a:cubicBezTo>
                                  <a:pt x="5574730" y="49999"/>
                                  <a:pt x="5544592" y="71356"/>
                                  <a:pt x="5509467" y="71356"/>
                                </a:cubicBezTo>
                                <a:cubicBezTo>
                                  <a:pt x="5474338" y="71356"/>
                                  <a:pt x="5444199" y="49999"/>
                                  <a:pt x="5431326" y="19562"/>
                                </a:cubicBezTo>
                                <a:close/>
                                <a:moveTo>
                                  <a:pt x="5035097" y="0"/>
                                </a:moveTo>
                                <a:lnTo>
                                  <a:pt x="5199274" y="0"/>
                                </a:lnTo>
                                <a:lnTo>
                                  <a:pt x="5195325" y="19562"/>
                                </a:lnTo>
                                <a:cubicBezTo>
                                  <a:pt x="5182451" y="49999"/>
                                  <a:pt x="5152313" y="71356"/>
                                  <a:pt x="5117187" y="71356"/>
                                </a:cubicBezTo>
                                <a:cubicBezTo>
                                  <a:pt x="5082061" y="71356"/>
                                  <a:pt x="5051922" y="49999"/>
                                  <a:pt x="5039048" y="19562"/>
                                </a:cubicBezTo>
                                <a:close/>
                                <a:moveTo>
                                  <a:pt x="4642822" y="0"/>
                                </a:moveTo>
                                <a:lnTo>
                                  <a:pt x="4806997" y="0"/>
                                </a:lnTo>
                                <a:lnTo>
                                  <a:pt x="4803047" y="19562"/>
                                </a:lnTo>
                                <a:cubicBezTo>
                                  <a:pt x="4790173" y="49999"/>
                                  <a:pt x="4760033" y="71356"/>
                                  <a:pt x="4724907" y="71356"/>
                                </a:cubicBezTo>
                                <a:cubicBezTo>
                                  <a:pt x="4689782" y="71356"/>
                                  <a:pt x="4659645" y="49999"/>
                                  <a:pt x="4646770" y="19562"/>
                                </a:cubicBezTo>
                                <a:close/>
                                <a:moveTo>
                                  <a:pt x="4250547" y="0"/>
                                </a:moveTo>
                                <a:lnTo>
                                  <a:pt x="4414721" y="0"/>
                                </a:lnTo>
                                <a:lnTo>
                                  <a:pt x="4410772" y="19562"/>
                                </a:lnTo>
                                <a:cubicBezTo>
                                  <a:pt x="4397899" y="49999"/>
                                  <a:pt x="4367757" y="71356"/>
                                  <a:pt x="4332629" y="71356"/>
                                </a:cubicBezTo>
                                <a:cubicBezTo>
                                  <a:pt x="4297506" y="71356"/>
                                  <a:pt x="4267368" y="49999"/>
                                  <a:pt x="4254494" y="19562"/>
                                </a:cubicBezTo>
                                <a:close/>
                                <a:moveTo>
                                  <a:pt x="3858267" y="0"/>
                                </a:moveTo>
                                <a:lnTo>
                                  <a:pt x="4022443" y="0"/>
                                </a:lnTo>
                                <a:lnTo>
                                  <a:pt x="4018493" y="19562"/>
                                </a:lnTo>
                                <a:cubicBezTo>
                                  <a:pt x="4005620" y="49999"/>
                                  <a:pt x="3975482" y="71356"/>
                                  <a:pt x="3940355" y="71356"/>
                                </a:cubicBezTo>
                                <a:cubicBezTo>
                                  <a:pt x="3905228" y="71356"/>
                                  <a:pt x="3875090" y="49999"/>
                                  <a:pt x="3862216" y="19562"/>
                                </a:cubicBezTo>
                                <a:close/>
                                <a:moveTo>
                                  <a:pt x="3465989" y="0"/>
                                </a:moveTo>
                                <a:lnTo>
                                  <a:pt x="3630166" y="0"/>
                                </a:lnTo>
                                <a:lnTo>
                                  <a:pt x="3626217" y="19562"/>
                                </a:lnTo>
                                <a:cubicBezTo>
                                  <a:pt x="3613343" y="49999"/>
                                  <a:pt x="3583204" y="71356"/>
                                  <a:pt x="3548078" y="71356"/>
                                </a:cubicBezTo>
                                <a:cubicBezTo>
                                  <a:pt x="3512952" y="71356"/>
                                  <a:pt x="3482813" y="49999"/>
                                  <a:pt x="3469939" y="19562"/>
                                </a:cubicBezTo>
                                <a:close/>
                                <a:moveTo>
                                  <a:pt x="3073712" y="0"/>
                                </a:moveTo>
                                <a:lnTo>
                                  <a:pt x="3237888" y="0"/>
                                </a:lnTo>
                                <a:lnTo>
                                  <a:pt x="3233939" y="19562"/>
                                </a:lnTo>
                                <a:cubicBezTo>
                                  <a:pt x="3221065" y="49999"/>
                                  <a:pt x="3190927" y="71356"/>
                                  <a:pt x="3155800" y="71356"/>
                                </a:cubicBezTo>
                                <a:cubicBezTo>
                                  <a:pt x="3120674" y="71356"/>
                                  <a:pt x="3090536" y="49999"/>
                                  <a:pt x="3077662" y="19562"/>
                                </a:cubicBezTo>
                                <a:close/>
                                <a:moveTo>
                                  <a:pt x="2681434" y="0"/>
                                </a:moveTo>
                                <a:lnTo>
                                  <a:pt x="2845610" y="0"/>
                                </a:lnTo>
                                <a:lnTo>
                                  <a:pt x="2841661" y="19562"/>
                                </a:lnTo>
                                <a:cubicBezTo>
                                  <a:pt x="2828787" y="49999"/>
                                  <a:pt x="2798649" y="71356"/>
                                  <a:pt x="2763523" y="71356"/>
                                </a:cubicBezTo>
                                <a:cubicBezTo>
                                  <a:pt x="2728396" y="71356"/>
                                  <a:pt x="2698258" y="49999"/>
                                  <a:pt x="2685384" y="19562"/>
                                </a:cubicBezTo>
                                <a:close/>
                                <a:moveTo>
                                  <a:pt x="2289156" y="0"/>
                                </a:moveTo>
                                <a:lnTo>
                                  <a:pt x="2453333" y="0"/>
                                </a:lnTo>
                                <a:lnTo>
                                  <a:pt x="2449384" y="19562"/>
                                </a:lnTo>
                                <a:cubicBezTo>
                                  <a:pt x="2436510" y="49999"/>
                                  <a:pt x="2406371" y="71356"/>
                                  <a:pt x="2371244" y="71356"/>
                                </a:cubicBezTo>
                                <a:cubicBezTo>
                                  <a:pt x="2336118" y="71356"/>
                                  <a:pt x="2305979" y="49999"/>
                                  <a:pt x="2293106" y="19562"/>
                                </a:cubicBezTo>
                                <a:close/>
                                <a:moveTo>
                                  <a:pt x="1896877" y="0"/>
                                </a:moveTo>
                                <a:lnTo>
                                  <a:pt x="2061054" y="0"/>
                                </a:lnTo>
                                <a:lnTo>
                                  <a:pt x="2057104" y="19562"/>
                                </a:lnTo>
                                <a:cubicBezTo>
                                  <a:pt x="2044230" y="49999"/>
                                  <a:pt x="2014091" y="71356"/>
                                  <a:pt x="1978964" y="71356"/>
                                </a:cubicBezTo>
                                <a:cubicBezTo>
                                  <a:pt x="1943839" y="71356"/>
                                  <a:pt x="1913700" y="49999"/>
                                  <a:pt x="1900827" y="19562"/>
                                </a:cubicBezTo>
                                <a:close/>
                                <a:moveTo>
                                  <a:pt x="1504599" y="0"/>
                                </a:moveTo>
                                <a:lnTo>
                                  <a:pt x="1668775" y="0"/>
                                </a:lnTo>
                                <a:lnTo>
                                  <a:pt x="1664826" y="19562"/>
                                </a:lnTo>
                                <a:cubicBezTo>
                                  <a:pt x="1651952" y="49999"/>
                                  <a:pt x="1621813" y="71356"/>
                                  <a:pt x="1586686" y="71356"/>
                                </a:cubicBezTo>
                                <a:cubicBezTo>
                                  <a:pt x="1551561" y="71356"/>
                                  <a:pt x="1521422" y="49999"/>
                                  <a:pt x="1508549" y="19562"/>
                                </a:cubicBezTo>
                                <a:close/>
                                <a:moveTo>
                                  <a:pt x="1112322" y="0"/>
                                </a:moveTo>
                                <a:lnTo>
                                  <a:pt x="1276498" y="0"/>
                                </a:lnTo>
                                <a:lnTo>
                                  <a:pt x="1272549" y="19562"/>
                                </a:lnTo>
                                <a:cubicBezTo>
                                  <a:pt x="1259675" y="49999"/>
                                  <a:pt x="1229537" y="71356"/>
                                  <a:pt x="1194410" y="71356"/>
                                </a:cubicBezTo>
                                <a:cubicBezTo>
                                  <a:pt x="1159284" y="71356"/>
                                  <a:pt x="1129145" y="49999"/>
                                  <a:pt x="1116272" y="19562"/>
                                </a:cubicBezTo>
                                <a:close/>
                                <a:moveTo>
                                  <a:pt x="720044" y="0"/>
                                </a:moveTo>
                                <a:lnTo>
                                  <a:pt x="884220" y="0"/>
                                </a:lnTo>
                                <a:lnTo>
                                  <a:pt x="880271" y="19562"/>
                                </a:lnTo>
                                <a:cubicBezTo>
                                  <a:pt x="867397" y="49999"/>
                                  <a:pt x="837259" y="71356"/>
                                  <a:pt x="802132" y="71356"/>
                                </a:cubicBezTo>
                                <a:cubicBezTo>
                                  <a:pt x="767006" y="71356"/>
                                  <a:pt x="736867" y="49999"/>
                                  <a:pt x="723994" y="19562"/>
                                </a:cubicBezTo>
                                <a:close/>
                                <a:moveTo>
                                  <a:pt x="327766" y="0"/>
                                </a:moveTo>
                                <a:lnTo>
                                  <a:pt x="491942" y="0"/>
                                </a:lnTo>
                                <a:lnTo>
                                  <a:pt x="487993" y="19562"/>
                                </a:lnTo>
                                <a:cubicBezTo>
                                  <a:pt x="475119" y="49999"/>
                                  <a:pt x="444980" y="71356"/>
                                  <a:pt x="409854" y="71356"/>
                                </a:cubicBezTo>
                                <a:cubicBezTo>
                                  <a:pt x="374728" y="71356"/>
                                  <a:pt x="344589" y="49999"/>
                                  <a:pt x="331715" y="19562"/>
                                </a:cubicBezTo>
                                <a:close/>
                                <a:moveTo>
                                  <a:pt x="0" y="0"/>
                                </a:moveTo>
                                <a:lnTo>
                                  <a:pt x="99665" y="0"/>
                                </a:lnTo>
                                <a:lnTo>
                                  <a:pt x="95716" y="19562"/>
                                </a:lnTo>
                                <a:cubicBezTo>
                                  <a:pt x="82842" y="49999"/>
                                  <a:pt x="52703" y="71356"/>
                                  <a:pt x="17577" y="71356"/>
                                </a:cubicBezTo>
                                <a:lnTo>
                                  <a:pt x="0" y="68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alpha val="3400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0" o:spid="_x0000_s1026" o:spt="203" style="position:absolute;left:0pt;margin-left:-362.9pt;margin-top:18.05pt;height:652.4pt;width:1159.85pt;rotation:5898240f;z-index:251659264;mso-width-relative:page;mso-height-relative:page;" coordsize="12192000,6858000" o:gfxdata="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">
                <o:lock v:ext="edit" aspectratio="f"/>
                <v:rect id="_x0000_s1026" o:spid="_x0000_s1026" o:spt="1" style="position:absolute;left:256478;top:189571;height:6467707;width:11742234;v-text-anchor:middle;" fillcolor="#FFB5D3" filled="t" stroked="f" coordsize="21600,21600" o:gfxdata="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wOWeu/&#10;AAAA2gAAAA8AAAAAAAAAAQAgAAAAIgAAAGRycy9kb3ducmV2LnhtbFBLAQIUABQAAAAIAIdO4kAz&#10;LwWeOwAAADkAAAAQAAAAAAAAAAEAIAAAAA4BAABkcnMvc2hhcGV4bWwueG1sUEsFBgAAAAAGAAYA&#10;WwEAALgDAAAAAA==&#10;">
                  <v:fill on="t" focussize="0,0"/>
                  <v:stroke on="f" weight="1pt" miterlimit="8" joinstyle="miter"/>
                  <v:imagedata o:title=""/>
                  <o:lock v:ext="edit" aspectratio="f"/>
                </v:rect>
                <v:shape id="_x0000_s1026" o:spid="_x0000_s1026" o:spt="100" style="position:absolute;left:0;top:0;height:6858000;width:12192000;v-text-anchor:middle;" fillcolor="#FFFFFF [3212]" filled="t" stroked="f" coordsize="12192000,6858000" o:gfxdata="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bxo8bsAAADa&#10;AAAADwAAAAAAAAABACAAAAAiAAAAZHJzL2Rvd25yZXYueG1sUEsBAhQAFAAAAAgAh07iQDMvBZ47&#10;AAAAOQAAABAAAAAAAAAAAQAgAAAACgEAAGRycy9zaGFwZXhtbC54bWxQSwUGAAAAAAYABgBbAQAA&#10;tAMAAAAA&#10;" path="m12192000,6710540l12192000,6858000,12146249,6858000,12139900,6853720c12124554,6838374,12115062,6817173,12115062,6793755c12115062,6758629,12136419,6728490,12166856,6715617xm11807582,6708952c11854417,6708952,11892385,6746920,11892385,6793755c11892385,6817173,11882893,6838374,11867547,6853720l11861198,6858000,11753966,6858000,11747617,6853720c11732271,6838374,11722779,6817173,11722779,6793755c11722779,6746920,11760747,6708952,11807582,6708952xm11415304,6708952c11462139,6708952,11500107,6746920,11500107,6793755c11500107,6817173,11490615,6838374,11475269,6853720l11468920,6858000,11361688,6858000,11355339,6853720c11339993,6838374,11330501,6817173,11330501,6793755c11330501,6746920,11368469,6708952,11415304,6708952xm11023026,6708952c11069861,6708952,11107829,6746920,11107829,6793755c11107829,6817173,11098337,6838374,11082991,6853720l11076642,6858000,10969410,6858000,10963061,6853720c10947715,6838374,10938223,6817173,10938223,6793755c10938223,6746920,10976191,6708952,11023026,6708952xm10630748,6708952c10677583,6708952,10715551,6746920,10715551,6793755c10715551,6817173,10706059,6838374,10690713,6853720l10684364,6858000,10577132,6858000,10570783,6853720c10555437,6838374,10545945,6817173,10545945,6793755c10545945,6746920,10583913,6708952,10630748,6708952xm10238470,6708952c10285305,6708952,10323273,6746920,10323273,6793755c10323273,6817173,10313781,6838374,10298435,6853720l10292086,6858000,10184854,6858000,10178505,6853720c10163159,6838374,10153667,6817173,10153667,6793755c10153667,6746920,10191635,6708952,10238470,6708952xm9846192,6708952c9893027,6708952,9930995,6746920,9930995,6793755c9930995,6817173,9921503,6838374,9906157,6853720l9899808,6858000,9792576,6858000,9786227,6853720c9770881,6838374,9761389,6817173,9761389,6793755c9761389,6746920,9799357,6708952,9846192,6708952xm9453914,6708952c9500749,6708952,9538717,6746920,9538717,6793755c9538717,6817173,9529225,6838374,9513879,6853720l9507530,6858000,9400298,6858000,9393949,6853720c9378603,6838374,9369111,6817173,9369111,6793755c9369111,6746920,9407079,6708952,9453914,6708952xm9061636,6708952c9108471,6708952,9146439,6746920,9146439,6793755c9146439,6817173,9136947,6838374,9121601,6853720l9115252,6858000,9008020,6858000,9001671,6853720c8986325,6838374,8976833,6817173,8976833,6793755c8976833,6746920,9014801,6708952,9061636,6708952xm8669358,6708952c8716193,6708952,8754161,6746920,8754161,6793755c8754161,6817173,8744669,6838374,8729323,6853720l8722974,6858000,8615742,6858000,8609393,6853720c8594047,6838374,8584555,6817173,8584555,6793755c8584555,6746920,8622523,6708952,8669358,6708952xm8277080,6708952c8323915,6708952,8361883,6746920,8361883,6793755c8361883,6817173,8352391,6838374,8337044,6853720l8330696,6858000,8223464,6858000,8217116,6853720c8201769,6838374,8192277,6817173,8192277,6793755c8192277,6746920,8230245,6708952,8277080,6708952xm7884802,6708952c7931637,6708952,7969605,6746920,7969605,6793755c7969605,6817173,7960113,6838374,7944767,6853720l7938418,6858000,7831186,6858000,7824838,6853720c7809491,6838374,7799999,6817173,7799999,6793755c7799999,6746920,7837967,6708952,7884802,6708952xm7492524,6708952c7539359,6708952,7577327,6746920,7577327,6793755c7577327,6817173,7567835,6838374,7552489,6853720l7546140,6858000,7438908,6858000,7432560,6853720c7417213,6838374,7407721,6817173,7407721,6793755c7407721,6746920,7445689,6708952,7492524,6708952xm7100246,6708952c7147081,6708952,7185049,6746920,7185049,6793755c7185049,6817173,7175557,6838374,7160211,6853720l7153862,6858000,7046630,6858000,7040282,6853720c7024935,6838374,7015443,6817173,7015443,6793755c7015443,6746920,7053411,6708952,7100246,6708952xm6707968,6708952c6754803,6708952,6792771,6746920,6792771,6793755c6792771,6817173,6783279,6838374,6767933,6853720l6761584,6858000,6654352,6858000,6648004,6853720c6632657,6838374,6623165,6817173,6623165,6793755c6623165,6746920,6661133,6708952,6707968,6708952xm6315690,6708952c6362525,6708952,6400493,6746920,6400493,6793755c6400493,6817173,6391001,6838374,6375655,6853720l6369306,6858000,6262074,6858000,6255727,6853720c6240379,6838374,6230887,6817173,6230887,6793755c6230887,6746920,6268855,6708952,6315690,6708952xm5923414,6708952c5970248,6708952,6008217,6746920,6008217,6793755c6008217,6817173,5998725,6838374,5983379,6853720l5977029,6858000,5869797,6858000,5863448,6853720c5848103,6838374,5838609,6817173,5838609,6793755c5838609,6746920,5876578,6708952,5923414,6708952xm5531139,6708952c5577972,6708952,5615939,6746920,5615939,6793755c5615939,6817173,5606447,6838374,5591101,6853720l5584754,6858000,5477522,6858000,5471172,6853720c5455826,6838374,5446335,6817173,5446335,6793755c5446335,6746920,5484301,6708952,5531139,6708952xm5138860,6708952c5185694,6708952,5223662,6746920,5223662,6793755c5223662,6817173,5214170,6838374,5198824,6853720l5192476,6858000,5085243,6858000,5078894,6853720c5063547,6838374,5054055,6817173,5054055,6793755c5054055,6746920,5092024,6708952,5138860,6708952xm4746581,6708952c4793416,6708952,4831384,6746920,4831384,6793755c4831384,6817173,4821894,6838374,4806546,6853720l4800197,6858000,4692964,6858000,4686617,6853720c4671271,6838374,4661778,6817173,4661778,6793755c4661778,6746920,4699745,6708952,4746581,6708952xm4354302,6708952c4401138,6708952,4439109,6746920,4439109,6793755c4439109,6817173,4429615,6838374,4414269,6853720l4407919,6858000,4300688,6858000,4294339,6853720c4278993,6838374,4269500,6817173,4269500,6793755c4269500,6746920,4307469,6708952,4354302,6708952xm3962026,6708952c4008861,6708952,4046828,6746920,4046828,6793755c4046828,6817173,4037337,6838374,4021990,6853720l4015642,6858000,3908410,6858000,3902062,6853720c3886716,6838374,3877224,6817173,3877224,6793755c3877224,6746920,3915190,6708952,3962026,6708952xm3569748,6708952c3616583,6708952,3654552,6746920,3654552,6793755c3654552,6817173,3645060,6838374,3629713,6853720l3623365,6858000,3516133,6858000,3509784,6853720c3494438,6838374,3484945,6817173,3484945,6793755c3484945,6746920,3522914,6708952,3569748,6708952xm3177471,6708952c3224306,6708952,3262274,6746920,3262274,6793755c3262274,6817173,3252782,6838374,3237436,6853720l3231087,6858000,3123855,6858000,3117507,6853720c3102160,6838374,3092668,6817173,3092668,6793755c3092668,6746920,3130636,6708952,3177471,6708952xm2785193,6708952c2832028,6708952,2869996,6746920,2869996,6793755c2869996,6817173,2860504,6838374,2845158,6853720l2838809,6858000,2731577,6858000,2725229,6853720c2709882,6838374,2700390,6817173,2700390,6793755c2700390,6746920,2738358,6708952,2785193,6708952xm2392915,6708952c2439750,6708952,2477718,6746920,2477718,6793755c2477718,6817173,2468226,6838374,2452880,6853720l2446531,6858000,2339299,6858000,2332951,6853720c2317604,6838374,2308112,6817173,2308112,6793755c2308112,6746920,2346080,6708952,2392915,6708952xm2000636,6708952c2047471,6708952,2085439,6746920,2085439,6793755c2085439,6817173,2075947,6838374,2060601,6853720l2054253,6858000,1947020,6858000,1940672,6853720c1925325,6838374,1915833,6817173,1915833,6793755c1915833,6746920,1953801,6708952,2000636,6708952xm1608358,6708952c1655193,6708952,1693161,6746920,1693161,6793755c1693161,6817173,1683669,6838374,1668323,6853720l1661974,6858000,1554742,6858000,1548394,6853720c1533047,6838374,1523555,6817173,1523555,6793755c1523555,6746920,1561523,6708952,1608358,6708952xm1216081,6708952c1262916,6708952,1300884,6746920,1300884,6793755c1300884,6817173,1291392,6838374,1276046,6853720l1269697,6858000,1162465,6858000,1156117,6853720c1140770,6838374,1131278,6817173,1131278,6793755c1131278,6746920,1169246,6708952,1216081,6708952xm823803,6708952c870638,6708952,908606,6746920,908606,6793755c908606,6817173,899114,6838374,883768,6853720l877419,6858000,770187,6858000,763839,6853720c748492,6838374,739000,6817173,739000,6793755c739000,6746920,776968,6708952,823803,6708952xm431525,6708952c478360,6708952,516328,6746920,516328,6793755c516328,6817173,506836,6838374,491490,6853720l485141,6858000,377909,6858000,371561,6853720c356214,6838374,346722,6817173,346722,6793755c346722,6746920,384690,6708952,431525,6708952xm39248,6708952c86083,6708952,124051,6746920,124051,6793755c124051,6817173,114559,6838374,99213,6853720l92864,6858000,0,6858000,0,6719823,6239,6715617c16385,6711325,27540,6708952,39248,6708952xm12030976,6483340c12077811,6483340,12115779,6521308,12115779,6568143c12115779,6614978,12077811,6652946,12030976,6652946c11984141,6652946,11946173,6614978,11946173,6568143c11946173,6521308,11984141,6483340,12030976,6483340xm11638698,6483340c11685533,6483340,11723501,6521308,11723501,6568143c11723501,6614978,11685533,6652946,11638698,6652946c11591863,6652946,11553895,6614978,11553895,6568143c11553895,6521308,11591863,6483340,11638698,6483340xm11246420,6483340c11293255,6483340,11331223,6521308,11331223,6568143c11331223,6614978,11293255,6652946,11246420,6652946c11199585,6652946,11161617,6614978,11161617,6568143c11161617,6521308,11199585,6483340,11246420,6483340xm10854142,6483340c10900977,6483340,10938945,6521308,10938945,6568143c10938945,6614978,10900977,6652946,10854142,6652946c10807307,6652946,10769339,6614978,10769339,6568143c10769339,6521308,10807307,6483340,10854142,6483340xm10461864,6483340c10508699,6483340,10546667,6521308,10546667,6568143c10546667,6614978,10508699,6652946,10461864,6652946c10415029,6652946,10377061,6614978,10377061,6568143c10377061,6521308,10415029,6483340,10461864,6483340xm10069586,6483340c10116421,6483340,10154389,6521308,10154389,6568143c10154389,6614978,10116421,6652946,10069586,6652946c10022751,6652946,9984783,6614978,9984783,6568143c9984783,6521308,10022751,6483340,10069586,6483340xm9677308,6483340c9724143,6483340,9762111,6521308,9762111,6568143c9762111,6614978,9724143,6652946,9677308,6652946c9630473,6652946,9592505,6614978,9592505,6568143c9592505,6521308,9630473,6483340,9677308,6483340xm9285030,6483340c9331865,6483340,9369833,6521308,9369833,6568143c9369833,6614978,9331865,6652946,9285030,6652946c9238195,6652946,9200227,6614978,9200227,6568143c9200227,6521308,9238195,6483340,9285030,6483340xm8892752,6483340c8939587,6483340,8977555,6521308,8977555,6568143c8977555,6614978,8939587,6652946,8892752,6652946c8845917,6652946,8807949,6614978,8807949,6568143c8807949,6521308,8845917,6483340,8892752,6483340xm8500474,6483340c8547309,6483340,8585277,6521308,8585277,6568143c8585277,6614978,8547309,6652946,8500474,6652946c8453639,6652946,8415671,6614978,8415671,6568143c8415671,6521308,8453639,6483340,8500474,6483340xm8108196,6483340c8155031,6483340,8192999,6521308,8192999,6568143c8192999,6614978,8155031,6652946,8108196,6652946c8061361,6652946,8023393,6614978,8023393,6568143c8023393,6521308,8061361,6483340,8108196,6483340xm7715918,6483340c7762753,6483340,7800721,6521308,7800721,6568143c7800721,6614978,7762753,6652946,7715918,6652946c7669083,6652946,7631115,6614978,7631115,6568143c7631115,6521308,7669083,6483340,7715918,6483340xm7323640,6483340c7370475,6483340,7408443,6521308,7408443,6568143c7408443,6614978,7370475,6652946,7323640,6652946c7276805,6652946,7238837,6614978,7238837,6568143c7238837,6521308,7276805,6483340,7323640,6483340xm6931362,6483340c6978197,6483340,7016165,6521308,7016165,6568143c7016165,6614978,6978197,6652946,6931362,6652946c6884527,6652946,6846559,6614978,6846559,6568143c6846559,6521308,6884527,6483340,6931362,6483340xm6539084,6483340c6585920,6483340,6623887,6521308,6623887,6568143c6623887,6614978,6585920,6652946,6539084,6652946c6492249,6652946,6454281,6614978,6454281,6568143c6454281,6521308,6492249,6483340,6539084,6483340xm6146809,6483340c6193641,6483340,6231610,6521308,6231610,6568143c6231610,6614978,6193641,6652946,6146809,6652946c6099972,6652946,6062004,6614978,6062004,6568143c6062004,6521308,6099972,6483340,6146809,6483340xm5754532,6483340c5801365,6483340,5839332,6521308,5839332,6568143c5839332,6614978,5801365,6652946,5754532,6652946c5707693,6652946,5669727,6614978,5669727,6568143c5669727,6521308,5707693,6483340,5754532,6483340xm5362253,6483340c5409087,6483340,5447056,6521308,5447056,6568143c5447056,6614978,5409087,6652946,5362253,6652946c5315418,6652946,5277448,6614978,5277448,6568143c5277448,6521308,5315418,6483340,5362253,6483340xm4969974,6483340c5016810,6483340,5054776,6521308,5054776,6568143c5054776,6614978,5016810,6652946,4969974,6652946c4923139,6652946,4885170,6614978,4885170,6568143c4885170,6521308,4923139,6483340,4969974,6483340xm4577696,6483340c4624532,6483340,4662500,6521308,4662500,6568143c4662500,6614978,4624532,6652946,4577696,6652946c4530860,6652946,4492894,6614978,4492894,6568143c4492894,6521308,4530860,6483340,4577696,6483340xm4185416,6483340c4232252,6483340,4270221,6521308,4270221,6568143c4270221,6614978,4232252,6652946,4185416,6652946c4138585,6652946,4100616,6614978,4100616,6568143c4100616,6521308,4138585,6483340,4185416,6483340xm3793142,6483340c3839976,6483340,3877945,6521308,3877945,6568143c3877945,6614978,3839976,6652946,3793142,6652946c3746307,6652946,3708339,6614978,3708339,6568143c3708339,6521308,3746307,6483340,3793142,6483340xm3400863,6483340c3447699,6483340,3485666,6521308,3485666,6568143c3485666,6614978,3447699,6652946,3400863,6652946c3354028,6652946,3316059,6614978,3316059,6568143c3316059,6521308,3354028,6483340,3400863,6483340xm3008586,6483340c3055420,6483340,3093389,6521308,3093389,6568143c3093389,6614978,3055420,6652946,3008586,6652946c2961749,6652946,2923782,6614978,2923782,6568143c2923782,6521308,2961749,6483340,3008586,6483340xm2616307,6483340c2663143,6483340,2701110,6521308,2701110,6568143c2701110,6614978,2663143,6652946,2616307,6652946c2569472,6652946,2531503,6614978,2531503,6568143c2531503,6521308,2569472,6483340,2616307,6483340xm2224029,6483340c2270864,6483340,2308832,6521308,2308832,6568143c2308832,6614978,2270864,6652946,2224029,6652946c2177194,6652946,2139226,6614978,2139226,6568143c2139226,6521308,2177194,6483340,2224029,6483340xm1831751,6483340c1878586,6483340,1916554,6521308,1916554,6568143c1916554,6614978,1878586,6652946,1831751,6652946c1784916,6652946,1746948,6614978,1746948,6568143c1746948,6521308,1784916,6483340,1831751,6483340xm1439473,6483340c1486308,6483340,1524276,6521308,1524276,6568143c1524276,6614978,1486308,6652946,1439473,6652946c1392638,6652946,1354671,6614978,1354671,6568143c1354671,6521308,1392638,6483340,1439473,6483340xm1047195,6483340c1094030,6483340,1131998,6521308,1131998,6568143c1131998,6614978,1094030,6652946,1047195,6652946c1000360,6652946,962392,6614978,962392,6568143c962392,6521308,1000360,6483340,1047195,6483340xm654917,6483340c701752,6483340,739720,6521308,739720,6568143c739720,6614978,701752,6652946,654917,6652946c608082,6652946,570114,6614978,570114,6568143c570114,6521308,608082,6483340,654917,6483340xm262639,6483340c309474,6483340,347442,6521308,347442,6568143c347442,6614978,309474,6652946,262639,6652946c215804,6652946,177836,6614978,177836,6568143c177836,6521308,215804,6483340,262639,6483340xm12192000,6260075l12192000,6424987,12170615,6420670c12140178,6407796,12118821,6377658,12118821,6342531c12118821,6307405,12140178,6277266,12170615,6264393xm11811341,6257728c11858176,6257728,11896144,6295696,11896144,6342531c11896144,6389366,11858176,6427334,11811341,6427334c11764506,6427334,11726538,6389366,11726538,6342531c11726538,6295696,11764506,6257728,11811341,6257728xm11419063,6257728c11465898,6257728,11503866,6295696,11503866,6342531c11503866,6389366,11465898,6427334,11419063,6427334c11372228,6427334,11334260,6389366,11334260,6342531c11334260,6295696,11372228,6257728,11419063,6257728xm11026785,6257728c11073620,6257728,11111588,6295696,11111588,6342531c11111588,6389366,11073620,6427334,11026785,6427334c10979950,6427334,10941982,6389366,10941982,6342531c10941982,6295696,10979950,6257728,11026785,6257728xm10634507,6257728c10681342,6257728,10719310,6295696,10719310,6342531c10719310,6389366,10681342,6427334,10634507,6427334c10587672,6427334,10549704,6389366,10549704,6342531c10549704,6295696,10587672,6257728,10634507,6257728xm10242229,6257728c10289064,6257728,10327032,6295696,10327032,6342531c10327032,6389366,10289064,6427334,10242229,6427334c10195394,6427334,10157426,6389366,10157426,6342531c10157426,6295696,10195394,6257728,10242229,6257728xm9849951,6257728c9896786,6257728,9934754,6295696,9934754,6342531c9934754,6389366,9896786,6427334,9849951,6427334c9803116,6427334,9765148,6389366,9765148,6342531c9765148,6295696,9803116,6257728,9849951,6257728xm9457673,6257728c9504508,6257728,9542476,6295696,9542476,6342531c9542476,6389366,9504508,6427334,9457673,6427334c9410838,6427334,9372870,6389366,9372870,6342531c9372870,6295696,9410838,6257728,9457673,6257728xm9065395,6257728c9112230,6257728,9150198,6295696,9150198,6342531c9150198,6389366,9112230,6427334,9065395,6427334c9018560,6427334,8980592,6389366,8980592,6342531c8980592,6295696,9018560,6257728,9065395,6257728xm8673117,6257728c8719952,6257728,8757920,6295696,8757920,6342531c8757920,6389366,8719952,6427334,8673117,6427334c8626282,6427334,8588314,6389366,8588314,6342531c8588314,6295696,8626282,6257728,8673117,6257728xm8280839,6257728c8327674,6257728,8365642,6295696,8365642,6342531c8365642,6389366,8327674,6427334,8280839,6427334c8234004,6427334,8196036,6389366,8196036,6342531c8196036,6295696,8234004,6257728,8280839,6257728xm7888561,6257728c7935396,6257728,7973364,6295696,7973364,6342531c7973364,6389366,7935396,6427334,7888561,6427334c7841726,6427334,7803758,6389366,7803758,6342531c7803758,6295696,7841726,6257728,7888561,6257728xm7496283,6257728c7543118,6257728,7581086,6295696,7581086,6342531c7581086,6389366,7543118,6427334,7496283,6427334c7449448,6427334,7411480,6389366,7411480,6342531c7411480,6295696,7449448,6257728,7496283,6257728xm7104005,6257728c7150840,6257728,7188808,6295696,7188808,6342531c7188808,6389366,7150840,6427334,7104005,6427334c7057170,6427334,7019202,6389366,7019202,6342531c7019202,6295696,7057170,6257728,7104005,6257728xm6711727,6257728c6758562,6257728,6796530,6295696,6796530,6342531c6796530,6389366,6758562,6427334,6711727,6427334c6664892,6427334,6626924,6389366,6626924,6342531c6626924,6295696,6664892,6257728,6711727,6257728xm6319449,6257728c6366284,6257728,6404252,6295696,6404252,6342531c6404252,6389366,6366284,6427334,6319449,6427334c6272615,6427334,6234646,6389366,6234646,6342531c6234646,6295696,6272615,6257728,6319449,6257728xm5927172,6257728c5974009,6257728,6011976,6295696,6011976,6342531c6011976,6389366,5974009,6427334,5927172,6427334c5880337,6427334,5842371,6389366,5842371,6342531c5842371,6295696,5880337,6257728,5927172,6257728xm5534896,6257728c5581731,6257728,5619699,6295696,5619699,6342531c5619699,6389366,5581731,6427334,5534896,6427334c5488062,6427334,5450093,6389366,5450093,6342531c5450093,6295696,5488062,6257728,5534896,6257728xm5142620,6257728c5189454,6257728,5227422,6295696,5227422,6342531c5227422,6389366,5189454,6427334,5142620,6427334c5095783,6427334,5057813,6389366,5057813,6342531c5057813,6295696,5095783,6257728,5142620,6257728xm4750340,6257728c4797177,6257728,4835144,6295696,4835144,6342531c4835144,6389366,4797177,6427334,4750340,6427334c4703506,6427334,4665538,6389366,4665538,6342531c4665538,6295696,4703506,6257728,4750340,6257728xm4358061,6257728c4404898,6257728,4442867,6295696,4442867,6342531c4442867,6389366,4404898,6427334,4358061,6427334c4311226,6427334,4273262,6389366,4273262,6342531c4273262,6295696,4311226,6257728,4358061,6257728xm3965786,6257728c4012621,6257728,4050588,6295696,4050588,6342531c4050588,6389366,4012621,6427334,3965786,6427334c3918950,6427334,3880984,6389366,3880984,6342531c3880984,6295696,3918950,6257728,3965786,6257728xm3573508,6257728c3620343,6257728,3658311,6295696,3658311,6342531c3658311,6389366,3620343,6427334,3573508,6427334c3526674,6427334,3488705,6389366,3488705,6342531c3488705,6295696,3526674,6257728,3573508,6257728xm3181231,6257728c3228066,6257728,3266034,6295696,3266034,6342531c3266034,6389366,3228066,6427334,3181231,6427334c3134396,6427334,3096428,6389366,3096428,6342531c3096428,6295696,3134396,6257728,3181231,6257728xm2788953,6257728c2835788,6257728,2873756,6295696,2873756,6342531c2873756,6389366,2835788,6427334,2788953,6427334c2742118,6427334,2704150,6389366,2704150,6342531c2704150,6295696,2742118,6257728,2788953,6257728xm2396675,6257728c2443510,6257728,2481478,6295696,2481478,6342531c2481478,6389366,2443510,6427334,2396675,6427334c2349840,6427334,2311872,6389366,2311872,6342531c2311872,6295696,2349840,6257728,2396675,6257728xm2004396,6257728c2051231,6257728,2089199,6295696,2089199,6342531c2089199,6389366,2051231,6427334,2004396,6427334c1957561,6427334,1919593,6389366,1919593,6342531c1919593,6295696,1957561,6257728,2004396,6257728xm1612118,6257728c1658952,6257728,1696921,6295696,1696921,6342531c1696921,6389366,1658952,6427334,1612118,6427334c1565283,6427334,1527315,6389366,1527315,6342531c1527315,6295696,1565283,6257728,1612118,6257728xm1219841,6257728c1266676,6257728,1304644,6295696,1304644,6342531c1304644,6389366,1266676,6427334,1219841,6427334c1173006,6427334,1135038,6389366,1135038,6342531c1135038,6295696,1173006,6257728,1219841,6257728xm827562,6257728c874397,6257728,912366,6295696,912366,6342531c912366,6389366,874397,6427334,827562,6427334c780728,6427334,742760,6389366,742760,6342531c742760,6295696,780728,6257728,827562,6257728xm435285,6257728c482120,6257728,520088,6295696,520088,6342531c520088,6389366,482120,6427334,435285,6427334c388450,6427334,350482,6389366,350482,6342531c350482,6295696,388450,6257728,435285,6257728xm43007,6257728c89843,6257728,127811,6295696,127811,6342531c127811,6389366,89843,6427334,43007,6427334c31299,6427334,20144,6424961,9998,6420670l0,6413929,0,6271134,9998,6264393c20144,6260101,31299,6257728,43007,6257728xm12044423,6032116c12091258,6032116,12129226,6070084,12129226,6116919c12129226,6163754,12091258,6201722,12044423,6201722c11997588,6201722,11959620,6163754,11959620,6116919c11959620,6070084,11997588,6032116,12044423,6032116xm11652145,6032116c11698980,6032116,11736948,6070084,11736948,6116919c11736948,6163754,11698980,6201722,11652145,6201722c11605310,6201722,11567342,6163754,11567342,6116919c11567342,6070084,11605310,6032116,11652145,6032116xm11259867,6032116c11306702,6032116,11344670,6070084,11344670,6116919c11344670,6163754,11306702,6201722,11259867,6201722c11213032,6201722,11175064,6163754,11175064,6116919c11175064,6070084,11213032,6032116,11259867,6032116xm10867589,6032116c10914424,6032116,10952392,6070084,10952392,6116919c10952392,6163754,10914424,6201722,10867589,6201722c10820754,6201722,10782786,6163754,10782786,6116919c10782786,6070084,10820754,6032116,10867589,6032116xm10475311,6032116c10522146,6032116,10560114,6070084,10560114,6116919c10560114,6163754,10522146,6201722,10475311,6201722c10428476,6201722,10390508,6163754,10390508,6116919c10390508,6070084,10428476,6032116,10475311,6032116xm10083033,6032116c10129868,6032116,10167836,6070084,10167836,6116919c10167836,6163754,10129868,6201722,10083033,6201722c10036198,6201722,9998230,6163754,9998230,6116919c9998230,6070084,10036198,6032116,10083033,6032116xm9690755,6032116c9737590,6032116,9775558,6070084,9775558,6116919c9775558,6163754,9737590,6201722,9690755,6201722c9643920,6201722,9605952,6163754,9605952,6116919c9605952,6070084,9643920,6032116,9690755,6032116xm9298477,6032116c9345312,6032116,9383280,6070084,9383280,6116919c9383280,6163754,9345312,6201722,9298477,6201722c9251642,6201722,9213674,6163754,9213674,6116919c9213674,6070084,9251642,6032116,9298477,6032116xm8906199,6032116c8953034,6032116,8991002,6070084,8991002,6116919c8991002,6163754,8953034,6201722,8906199,6201722c8859364,6201722,8821396,6163754,8821396,6116919c8821396,6070084,8859364,6032116,8906199,6032116xm8513921,6032116c8560756,6032116,8598724,6070084,8598724,6116919c8598724,6163754,8560756,6201722,8513921,6201722c8467086,6201722,8429118,6163754,8429118,6116919c8429118,6070084,8467086,6032116,8513921,6032116xm8121643,6032116c8168478,6032116,8206446,6070084,8206446,6116919c8206446,6163754,8168478,6201722,8121643,6201722c8074808,6201722,8036840,6163754,8036840,6116919c8036840,6070084,8074808,6032116,8121643,6032116xm7729365,6032116c7776200,6032116,7814168,6070084,7814168,6116919c7814168,6163754,7776200,6201722,7729365,6201722c7682530,6201722,7644562,6163754,7644562,6116919c7644562,6070084,7682530,6032116,7729365,6032116xm7337087,6032116c7383922,6032116,7421890,6070084,7421890,6116919c7421890,6163754,7383922,6201722,7337087,6201722c7290252,6201722,7252284,6163754,7252284,6116919c7252284,6070084,7290252,6032116,7337087,6032116xm6944809,6032116c6991644,6032116,7029612,6070084,7029612,6116919c7029612,6163754,6991644,6201722,6944809,6201722c6897974,6201722,6860006,6163754,6860006,6116919c6860006,6070084,6897974,6032116,6944809,6032116xm6552531,6032116c6599366,6032116,6637334,6070084,6637334,6116919c6637334,6163754,6599366,6201722,6552531,6201722c6505696,6201722,6467728,6163754,6467728,6116919c6467728,6070084,6505696,6032116,6552531,6032116xm6160253,6032116c6207089,6032116,6245056,6070084,6245056,6116919c6245056,6163754,6207089,6201722,6160253,6201722c6113419,6201722,6075451,6163754,6075451,6116919c6075451,6070084,6113419,6032116,6160253,6032116xm5767978,6032116c5814812,6032116,5852780,6070084,5852780,6116919c5852780,6163754,5814812,6201722,5767978,6201722c5721142,6201722,5683176,6163754,5683176,6116919c5683176,6070084,5721142,6032116,5767978,6032116xm5375701,6032116c5422533,6032116,5460501,6070084,5460501,6116919c5460501,6163754,5422533,6201722,5375701,6201722c5328863,6201722,5290896,6163754,5290896,6116919c5290896,6070084,5328863,6032116,5375701,6032116xm4983420,6032116c5030256,6032116,5068224,6070084,5068224,6116919c5068224,6163754,5030256,6201722,4983420,6201722c4936586,6201722,4898619,6163754,4898619,6116919c4898619,6070084,4936586,6032116,4983420,6032116xm4591144,6032116c4637978,6032116,4675947,6070084,4675947,6116919c4675947,6163754,4637978,6201722,4591144,6201722c4544309,6201722,4506341,6163754,4506341,6116919c4506341,6070084,4544309,6032116,4591144,6032116xm4198865,6032116c4245701,6032116,4283667,6070084,4283667,6116919c4283667,6163754,4245701,6201722,4198865,6201722c4152032,6201722,4114063,6163754,4114063,6116919c4114063,6070084,4152032,6032116,4198865,6032116xm3806589,6032116c3853423,6032116,3891392,6070084,3891392,6116919c3891392,6163754,3853423,6201722,3806589,6201722c3759754,6201722,3721786,6163754,3721786,6116919c3721786,6070084,3759754,6032116,3806589,6032116xm3414310,6032116c3461146,6032116,3499114,6070084,3499114,6116919c3499114,6163754,3461146,6201722,3414310,6201722c3367476,6201722,3329507,6163754,3329507,6116919c3329507,6070084,3367476,6032116,3414310,6032116xm3022033,6032116c3068867,6032116,3106836,6070084,3106836,6116919c3106836,6163754,3068867,6201722,3022033,6201722c2975197,6201722,2937229,6163754,2937229,6116919c2937229,6070084,2975197,6032116,3022033,6032116xm2629755,6032116c2676590,6032116,2714558,6070084,2714558,6116919c2714558,6163754,2676590,6201722,2629755,6201722c2582919,6201722,2544951,6163754,2544951,6116919c2544951,6070084,2582919,6032116,2629755,6032116xm2237476,6032116c2284311,6032116,2322279,6070084,2322279,6116919c2322279,6163754,2284311,6201722,2237476,6201722c2190641,6201722,2152673,6163754,2152673,6116919c2152673,6070084,2190641,6032116,2237476,6032116xm1845199,6032116c1892034,6032116,1930002,6070084,1930002,6116919c1930002,6163754,1892034,6201722,1845199,6201722c1798364,6201722,1760396,6163754,1760396,6116919c1760396,6070084,1798364,6032116,1845199,6032116xm1452921,6032116c1499756,6032116,1537724,6070084,1537724,6116919c1537724,6163754,1499756,6201722,1452921,6201722c1406086,6201722,1368118,6163754,1368118,6116919c1368118,6070084,1406086,6032116,1452921,6032116xm1060643,6032116c1107478,6032116,1145446,6070084,1145446,6116919c1145446,6163754,1107478,6201722,1060643,6201722c1013808,6201722,975840,6163754,975840,6116919c975840,6070084,1013808,6032116,1060643,6032116xm668365,6032116c715200,6032116,753168,6070084,753168,6116919c753168,6163754,715200,6201722,668365,6201722c621530,6201722,583562,6163754,583562,6116919c583562,6070084,621530,6032116,668365,6032116xm276087,6032116c322922,6032116,360890,6070084,360890,6116919c360890,6163754,322922,6201722,276087,6201722c229252,6201722,191284,6163754,191284,6116919c191284,6070084,229252,6032116,276087,6032116xm12192000,5809902l12192000,5972712,12175821,5969446c12145384,5956572,12124027,5926433,12124027,5891307c12124027,5856181,12145384,5826042,12175821,5813169xm11816547,5806504c11863382,5806504,11901350,5844472,11901350,5891307c11901350,5938142,11863382,5976110,11816547,5976110c11769712,5976110,11731744,5938142,11731744,5891307c11731744,5844472,11769712,5806504,11816547,5806504xm11424269,5806504c11471104,5806504,11509072,5844472,11509072,5891307c11509072,5938142,11471104,5976110,11424269,5976110c11377434,5976110,11339466,5938142,11339466,5891307c11339466,5844472,11377434,5806504,11424269,5806504xm11031991,5806504c11078826,5806504,11116794,5844472,11116794,5891307c11116794,5938142,11078826,5976110,11031991,5976110c10985156,5976110,10947188,5938142,10947188,5891307c10947188,5844472,10985156,5806504,11031991,5806504xm10639713,5806504c10686548,5806504,10724516,5844472,10724516,5891307c10724516,5938142,10686548,5976110,10639713,5976110c10592878,5976110,10554910,5938142,10554910,5891307c10554910,5844472,10592878,5806504,10639713,5806504xm10247435,5806504c10294270,5806504,10332238,5844472,10332238,5891307c10332238,5938142,10294270,5976110,10247435,5976110c10200600,5976110,10162632,5938142,10162632,5891307c10162632,5844472,10200600,5806504,10247435,5806504xm9855157,5806504c9901992,5806504,9939960,5844472,9939960,5891307c9939960,5938142,9901992,5976110,9855157,5976110c9808322,5976110,9770354,5938142,9770354,5891307c9770354,5844472,9808322,5806504,9855157,5806504xm9462879,5806504c9509714,5806504,9547682,5844472,9547682,5891307c9547682,5938142,9509714,5976110,9462879,5976110c9416044,5976110,9378076,5938142,9378076,5891307c9378076,5844472,9416044,5806504,9462879,5806504xm9070601,5806504c9117436,5806504,9155404,5844472,9155404,5891307c9155404,5938142,9117436,5976110,9070601,5976110c9023766,5976110,8985798,5938142,8985798,5891307c8985798,5844472,9023766,5806504,9070601,5806504xm8678323,5806504c8725158,5806504,8763126,5844472,8763126,5891307c8763126,5938142,8725158,5976110,8678323,5976110c8631488,5976110,8593520,5938142,8593520,5891307c8593520,5844472,8631488,5806504,8678323,5806504xm8286045,5806504c8332880,5806504,8370848,5844472,8370848,5891307c8370848,5938142,8332880,5976110,8286045,5976110c8239210,5976110,8201242,5938142,8201242,5891307c8201242,5844472,8239210,5806504,8286045,5806504xm7893767,5806504c7940602,5806504,7978570,5844472,7978570,5891307c7978570,5938142,7940602,5976110,7893767,5976110c7846932,5976110,7808964,5938142,7808964,5891307c7808964,5844472,7846932,5806504,7893767,5806504xm7501489,5806504c7548324,5806504,7586292,5844472,7586292,5891307c7586292,5938142,7548324,5976110,7501489,5976110c7454654,5976110,7416686,5938142,7416686,5891307c7416686,5844472,7454654,5806504,7501489,5806504xm7109211,5806504c7156046,5806504,7194014,5844472,7194014,5891307c7194014,5938142,7156046,5976110,7109211,5976110c7062376,5976110,7024408,5938142,7024408,5891307c7024408,5844472,7062376,5806504,7109211,5806504xm6716933,5806504c6763768,5806504,6801736,5844472,6801736,5891307c6801736,5938142,6763768,5976110,6716933,5976110c6670098,5976110,6632130,5938142,6632130,5891307c6632130,5844472,6670098,5806504,6716933,5806504xm6324655,5806504c6371490,5806504,6409459,5844472,6409459,5891307c6409459,5938142,6371490,5976110,6324655,5976110c6277820,5976110,6239852,5938142,6239852,5891307c6239852,5844472,6277820,5806504,6324655,5806504xm5932381,5806504c5979215,5806504,6017182,5844472,6017182,5891307c6017182,5938142,5979215,5976110,5932381,5976110c5885544,5976110,5847575,5938142,5847575,5891307c5847575,5844472,5885544,5806504,5932381,5806504xm5540103,5806504c5586938,5806504,5624904,5844472,5624904,5891307c5624904,5938142,5586938,5976110,5540103,5976110c5493265,5976110,5455300,5938142,5455300,5891307c5455300,5844472,5493265,5806504,5540103,5806504xm5147824,5806504c5194659,5806504,5232628,5844472,5232628,5891307c5232628,5938142,5194659,5976110,5147824,5976110c5100989,5976110,5063022,5938142,5063022,5891307c5063022,5844472,5100989,5806504,5147824,5806504xm4755545,5806504c4802381,5806504,4840350,5844472,4840350,5891307c4840350,5938142,4802381,5976110,4755545,5976110c4708709,5976110,4670745,5938142,4670745,5891307c4670745,5844472,4708709,5806504,4755545,5806504xm4363267,5806504c4410106,5806504,4448071,5844472,4448071,5891307c4448071,5938142,4410106,5976110,4363267,5976110c4316434,5976110,4278468,5938142,4278468,5891307c4278468,5844472,4316434,5806504,4363267,5806504xm3970992,5806504c4017827,5806504,4055794,5844472,4055794,5891307c4055794,5938142,4017827,5976110,3970992,5976110c3924156,5976110,3886190,5938142,3886190,5891307c3886190,5844472,3924156,5806504,3970992,5806504xm3578714,5806504c3625549,5806504,3663518,5844472,3663518,5891307c3663518,5938142,3625549,5976110,3578714,5976110c3531880,5976110,3493911,5938142,3493911,5891307c3493911,5844472,3531880,5806504,3578714,5806504xm3186437,5806504c3233272,5806504,3271240,5844472,3271240,5891307c3271240,5938142,3233272,5976110,3186437,5976110c3139602,5976110,3101634,5938142,3101634,5891307c3101634,5844472,3139602,5806504,3186437,5806504xm2794159,5806504c2840994,5806504,2878962,5844472,2878962,5891307c2878962,5938142,2840994,5976110,2794159,5976110c2747324,5976110,2709356,5938142,2709356,5891307c2709356,5844472,2747324,5806504,2794159,5806504xm2401881,5806504c2448716,5806504,2486684,5844472,2486684,5891307c2486684,5938142,2448716,5976110,2401881,5976110c2355046,5976110,2317078,5938142,2317078,5891307c2317078,5844472,2355046,5806504,2401881,5806504xm2009602,5806504c2056437,5806504,2094405,5844472,2094405,5891307c2094405,5938142,2056437,5976110,2009602,5976110c1962767,5976110,1924799,5938142,1924799,5891307c1924799,5844472,1962767,5806504,2009602,5806504xm1617324,5806504c1664159,5806504,1702127,5844472,1702127,5891307c1702127,5938142,1664159,5976110,1617324,5976110c1570489,5976110,1532521,5938142,1532521,5891307c1532521,5844472,1570489,5806504,1617324,5806504xm1225047,5806504c1271882,5806504,1309850,5844472,1309850,5891307c1309850,5938142,1271882,5976110,1225047,5976110c1178212,5976110,1140244,5938142,1140244,5891307c1140244,5844472,1178212,5806504,1225047,5806504xm832769,5806504c879604,5806504,917572,5844472,917572,5891307c917572,5938142,879604,5976110,832769,5976110c785934,5976110,747966,5938142,747966,5891307c747966,5844472,785934,5806504,832769,5806504xm440491,5806504c487326,5806504,525294,5844472,525294,5891307c525294,5938142,487326,5976110,440491,5976110c393656,5976110,355688,5938142,355688,5891307c355688,5844472,393656,5806504,440491,5806504xm48214,5806504c95049,5806504,133017,5844472,133017,5891307c133017,5938142,95049,5976110,48214,5976110c36505,5976110,25351,5973737,15205,5969446l0,5959194,0,5823420,15205,5813169c25351,5808877,36505,5806504,48214,5806504xm12039941,5580892c12086776,5580892,12124744,5618860,12124744,5665695c12124744,5712530,12086776,5750498,12039941,5750498c11993106,5750498,11955138,5712530,11955138,5665695c11955138,5618860,11993106,5580892,12039941,5580892xm11647663,5580892c11694498,5580892,11732466,5618860,11732466,5665695c11732466,5712530,11694498,5750498,11647663,5750498c11600828,5750498,11562860,5712530,11562860,5665695c11562860,5618860,11600828,5580892,11647663,5580892xm11255385,5580892c11302220,5580892,11340188,5618860,11340188,5665695c11340188,5712530,11302220,5750498,11255385,5750498c11208550,5750498,11170582,5712530,11170582,5665695c11170582,5618860,11208550,5580892,11255385,5580892xm10863107,5580892c10909942,5580892,10947910,5618860,10947910,5665695c10947910,5712530,10909942,5750498,10863107,5750498c10816272,5750498,10778304,5712530,10778304,5665695c10778304,5618860,10816272,5580892,10863107,5580892xm10470829,5580892c10517664,5580892,10555632,5618860,10555632,5665695c10555632,5712530,10517664,5750498,10470829,5750498c10423994,5750498,10386026,5712530,10386026,5665695c10386026,5618860,10423994,5580892,10470829,5580892xm10078551,5580892c10125386,5580892,10163354,5618860,10163354,5665695c10163354,5712530,10125386,5750498,10078551,5750498c10031716,5750498,9993748,5712530,9993748,5665695c9993748,5618860,10031716,5580892,10078551,5580892xm9686273,5580892c9733108,5580892,9771076,5618860,9771076,5665695c9771076,5712530,9733108,5750498,9686273,5750498c9639438,5750498,9601470,5712530,9601470,5665695c9601470,5618860,9639438,5580892,9686273,5580892xm9293995,5580892c9340830,5580892,9378798,5618860,9378798,5665695c9378798,5712530,9340830,5750498,9293995,5750498c9247160,5750498,9209192,5712530,9209192,5665695c9209192,5618860,9247160,5580892,9293995,5580892xm8901717,5580892c8948552,5580892,8986520,5618860,8986520,5665695c8986520,5712530,8948552,5750498,8901717,5750498c8854882,5750498,8816914,5712530,8816914,5665695c8816914,5618860,8854882,5580892,8901717,5580892xm8509439,5580892c8556274,5580892,8594242,5618860,8594242,5665695c8594242,5712530,8556274,5750498,8509439,5750498c8462604,5750498,8424636,5712530,8424636,5665695c8424636,5618860,8462604,5580892,8509439,5580892xm8117161,5580892c8163996,5580892,8201964,5618860,8201964,5665695c8201964,5712530,8163996,5750498,8117161,5750498c8070326,5750498,8032358,5712530,8032358,5665695c8032358,5618860,8070326,5580892,8117161,5580892xm7724883,5580892c7771718,5580892,7809686,5618860,7809686,5665695c7809686,5712530,7771718,5750498,7724883,5750498c7678048,5750498,7640080,5712530,7640080,5665695c7640080,5618860,7678048,5580892,7724883,5580892xm7332605,5580892c7379440,5580892,7417408,5618860,7417408,5665695c7417408,5712530,7379440,5750498,7332605,5750498c7285770,5750498,7247802,5712530,7247802,5665695c7247802,5618860,7285770,5580892,7332605,5580892xm6940327,5580892c6987162,5580892,7025130,5618860,7025130,5665695c7025130,5712530,6987162,5750498,6940327,5750498c6893492,5750498,6855524,5712530,6855524,5665695c6855524,5618860,6893492,5580892,6940327,5580892xm6548049,5580892c6594885,5580892,6632852,5618860,6632852,5665695c6632852,5712530,6594885,5750498,6548049,5750498c6501214,5750498,6463246,5712530,6463246,5665695c6463246,5618860,6501214,5580892,6548049,5580892xm6155772,5580892c6202606,5580892,6240574,5618860,6240574,5665695c6240574,5712530,6202606,5750498,6155772,5750498c6108937,5750498,6070969,5712530,6070969,5665695c6070969,5618860,6108937,5580892,6155772,5580892xm5763496,5580892c5810330,5580892,5848298,5618860,5848298,5665695c5848298,5712530,5810330,5750498,5763496,5750498c5716661,5750498,5678694,5712530,5678694,5665695c5678694,5618860,5716661,5580892,5763496,5580892xm5371217,5580892c5418051,5580892,5456021,5618860,5456021,5665695c5456021,5712530,5418051,5750498,5371217,5750498c5324382,5750498,5286415,5712530,5286415,5665695c5286415,5618860,5324382,5580892,5371217,5580892xm4978939,5580892c5025774,5580892,5063742,5618860,5063742,5665695c5063742,5712530,5025774,5750498,4978939,5750498c4932103,5750498,4894138,5712530,4894138,5665695c4894138,5618860,4932103,5580892,4978939,5580892xm4586664,5580892c4633498,5580892,4671466,5618860,4671466,5665695c4671466,5712530,4633498,5750498,4586664,5750498c4539825,5750498,4501858,5712530,4501858,5665695c4501858,5618860,4539825,5580892,4586664,5580892xm4194384,5580892c4241217,5580892,4279187,5618860,4279187,5665695c4279187,5712530,4241217,5750498,4194384,5750498c4147551,5750498,4109582,5712530,4109582,5665695c4109582,5618860,4147551,5580892,4194384,5580892xm3802108,5580892c3848941,5580892,3886910,5618860,3886910,5665695c3886910,5712530,3848941,5750498,3802108,5750498c3755272,5750498,3717304,5712530,3717304,5665695c3717304,5618860,3755272,5580892,3802108,5580892xm3409828,5580892c3456664,5580892,3494632,5618860,3494632,5665695c3494632,5712530,3456664,5750498,3409828,5750498c3362994,5750498,3325025,5712530,3325025,5665695c3325025,5618860,3362994,5580892,3409828,5580892xm3017551,5580892c3064386,5580892,3102355,5618860,3102355,5665695c3102355,5712530,3064386,5750498,3017551,5750498c2970715,5750498,2932747,5712530,2932747,5665695c2932747,5618860,2970715,5580892,3017551,5580892xm2625273,5580892c2672108,5580892,2710076,5618860,2710076,5665695c2710076,5712530,2672108,5750498,2625273,5750498c2578438,5750498,2540469,5712530,2540469,5665695c2540469,5618860,2578438,5580892,2625273,5580892xm2232994,5580892c2279830,5580892,2317797,5618860,2317797,5665695c2317797,5712530,2279830,5750498,2232994,5750498c2186159,5750498,2148192,5712530,2148192,5665695c2148192,5618860,2186159,5580892,2232994,5580892xm1840717,5580892c1887552,5580892,1925520,5618860,1925520,5665695c1925520,5712530,1887552,5750498,1840717,5750498c1793882,5750498,1755914,5712530,1755914,5665695c1755914,5618860,1793882,5580892,1840717,5580892xm1448439,5580892c1495274,5580892,1533242,5618860,1533242,5665695c1533242,5712530,1495274,5750498,1448439,5750498c1401604,5750498,1363636,5712530,1363636,5665695c1363636,5618860,1401604,5580892,1448439,5580892xm1056161,5580892c1102996,5580892,1140964,5618860,1140964,5665695c1140964,5712530,1102996,5750498,1056161,5750498c1009326,5750498,971358,5712530,971358,5665695c971358,5618860,1009326,5580892,1056161,5580892xm663883,5580892c710718,5580892,748686,5618860,748686,5665695c748686,5712530,710718,5750498,663883,5750498c617048,5750498,579080,5712530,579080,5665695c579080,5618860,617048,5580892,663883,5580892xm271605,5580892c318440,5580892,356408,5618860,356408,5665695c356408,5712530,318440,5750498,271605,5750498c224770,5750498,186802,5712530,186802,5665695c186802,5618860,224770,5580892,271605,5580892xm12192000,5359437l12192000,5520729,12179580,5518222c12149143,5505348,12127786,5475209,12127786,5440083c12127786,5404957,12149143,5374818,12179580,5361945xm11820306,5355280c11867141,5355280,11905109,5393248,11905109,5440083c11905109,5486918,11867141,5524886,11820306,5524886c11773471,5524886,11735503,5486918,11735503,5440083c11735503,5393248,11773471,5355280,11820306,5355280xm11428028,5355280c11474863,5355280,11512831,5393248,11512831,5440083c11512831,5486918,11474863,5524886,11428028,5524886c11381193,5524886,11343225,5486918,11343225,5440083c11343225,5393248,11381193,5355280,11428028,5355280xm11035750,5355280c11082585,5355280,11120553,5393248,11120553,5440083c11120553,5486918,11082585,5524886,11035750,5524886c10988915,5524886,10950947,5486918,10950947,5440083c10950947,5393248,10988915,5355280,11035750,5355280xm10643472,5355280c10690307,5355280,10728275,5393248,10728275,5440083c10728275,5486918,10690307,5524886,10643472,5524886c10596637,5524886,10558669,5486918,10558669,5440083c10558669,5393248,10596637,5355280,10643472,5355280xm10251194,5355280c10298029,5355280,10335997,5393248,10335997,5440083c10335997,5486918,10298029,5524886,10251194,5524886c10204359,5524886,10166391,5486918,10166391,5440083c10166391,5393248,10204359,5355280,10251194,5355280xm9858916,5355280c9905751,5355280,9943719,5393248,9943719,5440083c9943719,5486918,9905751,5524886,9858916,5524886c9812081,5524886,9774113,5486918,9774113,5440083c9774113,5393248,9812081,5355280,9858916,5355280xm9466638,5355280c9513473,5355280,9551441,5393248,9551441,5440083c9551441,5486918,9513473,5524886,9466638,5524886c9419803,5524886,9381835,5486918,9381835,5440083c9381835,5393248,9419803,5355280,9466638,5355280xm9074360,5355280c9121195,5355280,9159163,5393248,9159163,5440083c9159163,5486918,9121195,5524886,9074360,5524886c9027525,5524886,8989557,5486918,8989557,5440083c8989557,5393248,9027525,5355280,9074360,5355280xm8682082,5355280c8728917,5355280,8766885,5393248,8766885,5440083c8766885,5486918,8728917,5524886,8682082,5524886c8635247,5524886,8597279,5486918,8597279,5440083c8597279,5393248,8635247,5355280,8682082,5355280xm8289804,5355280c8336639,5355280,8374607,5393248,8374607,5440083c8374607,5486918,8336639,5524886,8289804,5524886c8242969,5524886,8205001,5486918,8205001,5440083c8205001,5393248,8242969,5355280,8289804,5355280xm7897526,5355280c7944361,5355280,7982329,5393248,7982329,5440083c7982329,5486918,7944361,5524886,7897526,5524886c7850691,5524886,7812723,5486918,7812723,5440083c7812723,5393248,7850691,5355280,7897526,5355280xm7505248,5355280c7552083,5355280,7590051,5393248,7590051,5440083c7590051,5486918,7552083,5524886,7505248,5524886c7458413,5524886,7420445,5486918,7420445,5440083c7420445,5393248,7458413,5355280,7505248,5355280xm7112970,5355280c7159805,5355280,7197773,5393248,7197773,5440083c7197773,5486918,7159805,5524886,7112970,5524886c7066135,5524886,7028167,5486918,7028167,5440083c7028167,5393248,7066135,5355280,7112970,5355280xm6720692,5355280c6767527,5355280,6805495,5393248,6805495,5440083c6805495,5486918,6767527,5524886,6720692,5524886c6673857,5524886,6635889,5486918,6635889,5440083c6635889,5393248,6673857,5355280,6720692,5355280xm6328414,5355280c6375249,5355280,6413217,5393248,6413217,5440083c6413217,5486918,6375249,5524886,6328414,5524886c6281579,5524886,6243611,5486918,6243611,5440083c6243611,5393248,6281579,5355280,6328414,5355280xm5936140,5355280c5982974,5355280,6020941,5393248,6020941,5440083c6020941,5486918,5982974,5524886,5936140,5524886c5889303,5524886,5851334,5486918,5851334,5440083c5851334,5393248,5889303,5355280,5936140,5355280xm5543863,5355280c5590695,5355280,5628664,5393248,5628664,5440083c5628664,5486918,5590695,5524886,5543863,5524886c5497026,5524886,5459060,5486918,5459060,5440083c5459060,5393248,5497026,5355280,5543863,5355280xm5151585,5355280c5198418,5355280,5236388,5393248,5236388,5440083c5236388,5486918,5198418,5524886,5151585,5524886c5104749,5524886,5066782,5486918,5066782,5440083c5066782,5393248,5104749,5355280,5151585,5355280xm4759305,5355280c4806140,5355280,4844109,5393248,4844109,5440083c4844109,5486918,4806140,5524886,4759305,5524886c4712472,5524886,4674503,5486918,4674503,5440083c4674503,5393248,4712472,5355280,4759305,5355280xm4367030,5355280c4413865,5355280,4451833,5393248,4451833,5440083c4451833,5486918,4413865,5524886,4367030,5524886c4320190,5524886,4282223,5486918,4282223,5440083c4282223,5393248,4320190,5355280,4367030,5355280xm3974751,5355280c4021586,5355280,4059554,5393248,4059554,5440083c4059554,5486918,4021586,5524886,3974751,5524886c3927916,5524886,3889950,5486918,3889950,5440083c3889950,5393248,3927916,5355280,3974751,5355280xm3582474,5355280c3629309,5355280,3667277,5393248,3667277,5440083c3667277,5486918,3629309,5524886,3582474,5524886c3535640,5524886,3497670,5486918,3497670,5440083c3497670,5393248,3535640,5355280,3582474,5355280xm3190197,5355280c3237032,5355280,3275000,5393248,3275000,5440083c3275000,5486918,3237032,5524886,3190197,5524886c3143362,5524886,3105393,5486918,3105393,5440083c3105393,5393248,3143362,5355280,3190197,5355280xm2797918,5355280c2844754,5355280,2882721,5393248,2882721,5440083c2882721,5486918,2844754,5524886,2797918,5524886c2751084,5524886,2713115,5486918,2713115,5440083c2713115,5393248,2751084,5355280,2797918,5355280xm2405641,5355280c2452476,5355280,2490444,5393248,2490444,5440083c2490444,5486918,2452476,5524886,2405641,5524886c2358806,5524886,2320838,5486918,2320838,5440083c2320838,5393248,2358806,5355280,2405641,5355280xm2013361,5355280c2060196,5355280,2098164,5393248,2098164,5440083c2098164,5486918,2060196,5524886,2013361,5524886c1966526,5524886,1928558,5486918,1928558,5440083c1928558,5393248,1966526,5355280,2013361,5355280xm1621083,5355280c1667918,5355280,1705886,5393248,1705886,5440083c1705886,5486918,1667918,5524886,1621083,5524886c1574248,5524886,1536280,5486918,1536280,5440083c1536280,5393248,1574248,5355280,1621083,5355280xm1228806,5355280c1275641,5355280,1313609,5393248,1313609,5440083c1313609,5486918,1275641,5524886,1228806,5524886c1181971,5524886,1144003,5486918,1144003,5440083c1144003,5393248,1181971,5355280,1228806,5355280xm836528,5355280c883363,5355280,921331,5393248,921331,5440083c921331,5486918,883363,5524886,836528,5524886c789693,5524886,751725,5486918,751725,5440083c751725,5393248,789693,5355280,836528,5355280xm444250,5355280c491085,5355280,529053,5393248,529053,5440083c529053,5486918,491085,5524886,444250,5524886c397415,5524886,359447,5486918,359447,5440083c359447,5393248,397415,5355280,444250,5355280xm51973,5355280c98808,5355280,136776,5393248,136776,5440083c136776,5486918,98808,5524886,51973,5524886c40264,5524886,29110,5522513,18964,5518222l0,5505436,0,5374730,18964,5361945c29110,5357653,40264,5355280,51973,5355280xm12044423,5129669c12091258,5129669,12129226,5167636,12129226,5214471c12129226,5261306,12091258,5299274,12044423,5299274c11997588,5299274,11959620,5261306,11959620,5214471c11959620,5167636,11997588,5129669,12044423,5129669xm11652145,5129669c11698980,5129669,11736948,5167636,11736948,5214471c11736948,5261306,11698980,5299274,11652145,5299274c11605310,5299274,11567342,5261306,11567342,5214471c11567342,5167636,11605310,5129669,11652145,5129669xm11259867,5129669c11306702,5129669,11344670,5167636,11344670,5214471c11344670,5261306,11306702,5299274,11259867,5299274c11213032,5299274,11175064,5261306,11175064,5214471c11175064,5167636,11213032,5129669,11259867,5129669xm10867589,5129669c10914424,5129669,10952392,5167636,10952392,5214471c10952392,5261306,10914424,5299274,10867589,5299274c10820754,5299274,10782786,5261306,10782786,5214471c10782786,5167636,10820754,5129669,10867589,5129669xm10475311,5129669c10522146,5129669,10560114,5167636,10560114,5214471c10560114,5261306,10522146,5299274,10475311,5299274c10428476,5299274,10390508,5261306,10390508,5214471c10390508,5167636,10428476,5129669,10475311,5129669xm10083033,5129669c10129868,5129669,10167836,5167636,10167836,5214471c10167836,5261306,10129868,5299274,10083033,5299274c10036198,5299274,9998230,5261306,9998230,5214471c9998230,5167636,10036198,5129669,10083033,5129669xm9690755,5129669c9737590,5129669,9775558,5167636,9775558,5214471c9775558,5261306,9737590,5299274,9690755,5299274c9643920,5299274,9605952,5261306,9605952,5214471c9605952,5167636,9643920,5129669,9690755,5129669xm9298477,5129669c9345312,5129669,9383280,5167636,9383280,5214471c9383280,5261306,9345312,5299274,9298477,5299274c9251642,5299274,9213674,5261306,9213674,5214471c9213674,5167636,9251642,5129669,9298477,5129669xm8906199,5129669c8953034,5129669,8991002,5167636,8991002,5214471c8991002,5261306,8953034,5299274,8906199,5299274c8859364,5299274,8821396,5261306,8821396,5214471c8821396,5167636,8859364,5129669,8906199,5129669xm8513921,5129669c8560756,5129669,8598724,5167636,8598724,5214471c8598724,5261306,8560756,5299274,8513921,5299274c8467086,5299274,8429118,5261306,8429118,5214471c8429118,5167636,8467086,5129669,8513921,5129669xm8121643,5129669c8168478,5129669,8206446,5167636,8206446,5214471c8206446,5261306,8168478,5299274,8121643,5299274c8074808,5299274,8036840,5261306,8036840,5214471c8036840,5167636,8074808,5129669,8121643,5129669xm7729365,5129669c7776200,5129669,7814168,5167636,7814168,5214471c7814168,5261306,7776200,5299274,7729365,5299274c7682530,5299274,7644562,5261306,7644562,5214471c7644562,5167636,7682530,5129669,7729365,5129669xm7337087,5129669c7383922,5129669,7421890,5167636,7421890,5214471c7421890,5261306,7383922,5299274,7337087,5299274c7290252,5299274,7252284,5261306,7252284,5214471c7252284,5167636,7290252,5129669,7337087,5129669xm6944809,5129669c6991644,5129669,7029612,5167636,7029612,5214471c7029612,5261306,6991644,5299274,6944809,5299274c6897974,5299274,6860006,5261306,6860006,5214471c6860006,5167636,6897974,5129669,6944809,5129669xm6552531,5129669c6599366,5129669,6637334,5167636,6637334,5214471c6637334,5261306,6599366,5299274,6552531,5299274c6505696,5299274,6467728,5261306,6467728,5214471c6467728,5167636,6505696,5129669,6552531,5129669xm6160253,5129669c6207089,5129669,6245056,5167636,6245056,5214471c6245056,5261306,6207089,5299274,6160253,5299274c6113419,5299274,6075451,5261306,6075451,5214471c6075451,5167636,6113419,5129669,6160253,5129669xm5767978,5129669c5814812,5129669,5852780,5167636,5852780,5214471c5852780,5261306,5814812,5299274,5767978,5299274c5721142,5299274,5683176,5261306,5683176,5214471c5683176,5167636,5721142,5129669,5767978,5129669xm5375702,5129669c5422534,5129669,5460505,5167636,5460505,5214471c5460505,5261306,5422534,5299274,5375702,5299274c5328863,5299274,5290897,5261306,5290897,5214471c5290897,5167636,5328863,5129669,5375702,5129669xm4983420,5129669c5030257,5129669,5068224,5167636,5068224,5214471c5068224,5261306,5030257,5299274,4983420,5299274c4936586,5299274,4898619,5261306,4898619,5214471c4898619,5167636,4936586,5129669,4983420,5129669xm4591144,5129669c4637980,5129669,4675947,5167636,4675947,5214471c4675947,5261306,4637980,5299274,4591144,5299274c4544309,5299274,4506341,5261306,4506341,5214471c4506341,5167636,4544309,5129669,4591144,5129669xm4198867,5129669c4245701,5129669,4283667,5167636,4283667,5214471c4283667,5261306,4245701,5299274,4198867,5299274c4152033,5299274,4114063,5261306,4114063,5214471c4114063,5167636,4152033,5129669,4198867,5129669xm3806590,5129669c3853424,5129669,3891393,5167636,3891393,5214471c3891393,5261306,3853424,5299274,3806590,5299274c3759755,5299274,3721787,5261306,3721787,5214471c3721787,5167636,3759755,5129669,3806590,5129669xm3414311,5129669c3461146,5129669,3499115,5167636,3499115,5214471c3499115,5261306,3461146,5299274,3414311,5299274c3367477,5299274,3329508,5261306,3329508,5214471c3329508,5167636,3367477,5129669,3414311,5129669xm3022034,5129669c3068868,5129669,3106837,5167636,3106837,5214471c3106837,5261306,3068868,5299274,3022034,5299274c2975198,5299274,2937230,5261306,2937230,5214471c2937230,5167636,2975198,5129669,3022034,5129669xm2629756,5129669c2676591,5129669,2714559,5167636,2714559,5214471c2714559,5261306,2676591,5299274,2629756,5299274c2582920,5299274,2544952,5261306,2544952,5214471c2544952,5167636,2582920,5129669,2629756,5129669xm2237477,5129669c2284312,5129669,2322280,5167636,2322280,5214471c2322280,5261306,2284312,5299274,2237477,5299274c2190642,5299274,2152674,5261306,2152674,5214471c2152674,5167636,2190642,5129669,2237477,5129669xm1845199,5129669c1892034,5129669,1930002,5167636,1930002,5214471c1930002,5261306,1892034,5299274,1845199,5299274c1798364,5299274,1760396,5261306,1760396,5214471c1760396,5167636,1798364,5129669,1845199,5129669xm1452921,5129669c1499756,5129669,1537724,5167636,1537724,5214471c1537724,5261306,1499756,5299274,1452921,5299274c1406086,5299274,1368118,5261306,1368118,5214471c1368118,5167636,1406086,5129669,1452921,5129669xm1060643,5129669c1107478,5129669,1145447,5167636,1145447,5214471c1145447,5261306,1107478,5299274,1060643,5299274c1013808,5299274,975841,5261306,975841,5214471c975841,5167636,1013808,5129669,1060643,5129669xm668365,5129669c715200,5129669,753169,5167636,753169,5214471c753169,5261306,715200,5299274,668365,5299274c621530,5299274,583563,5261306,583563,5214471c583563,5167636,621530,5129669,668365,5129669xm276087,5129669c322923,5129669,360890,5167636,360890,5214471c360890,5261306,322923,5299274,276087,5299274c229252,5299274,191284,5261306,191284,5214471c191284,5167636,229252,5129669,276087,5129669xm12192000,4907455l12192000,5070265,12175821,5066999c12145384,5054125,12124027,5023986,12124027,4988860c12124027,4953733,12145384,4923595,12175821,4910721xm11816547,4904057c11863382,4904057,11901350,4942024,11901350,4988860c11901350,5035694,11863382,5073663,11816547,5073663c11769712,5073663,11731744,5035694,11731744,4988860c11731744,4942024,11769712,4904057,11816547,4904057xm11424269,4904057c11471104,4904057,11509072,4942024,11509072,4988860c11509072,5035694,11471104,5073663,11424269,5073663c11377434,5073663,11339466,5035694,11339466,4988860c11339466,4942024,11377434,4904057,11424269,4904057xm11031991,4904057c11078826,4904057,11116794,4942024,11116794,4988860c11116794,5035694,11078826,5073663,11031991,5073663c10985156,5073663,10947188,5035694,10947188,4988860c10947188,4942024,10985156,4904057,11031991,4904057xm10639713,4904057c10686548,4904057,10724516,4942024,10724516,4988860c10724516,5035694,10686548,5073663,10639713,5073663c10592878,5073663,10554910,5035694,10554910,4988860c10554910,4942024,10592878,4904057,10639713,4904057xm10247435,4904057c10294270,4904057,10332238,4942024,10332238,4988860c10332238,5035694,10294270,5073663,10247435,5073663c10200600,5073663,10162632,5035694,10162632,4988860c10162632,4942024,10200600,4904057,10247435,4904057xm9855157,4904057c9901992,4904057,9939960,4942024,9939960,4988860c9939960,5035694,9901992,5073663,9855157,5073663c9808322,5073663,9770354,5035694,9770354,4988860c9770354,4942024,9808322,4904057,9855157,4904057xm9462879,4904057c9509714,4904057,9547682,4942024,9547682,4988860c9547682,5035694,9509714,5073663,9462879,5073663c9416044,5073663,9378076,5035694,9378076,4988860c9378076,4942024,9416044,4904057,9462879,4904057xm9070601,4904057c9117436,4904057,9155404,4942024,9155404,4988860c9155404,5035694,9117436,5073663,9070601,5073663c9023766,5073663,8985798,5035694,8985798,4988860c8985798,4942024,9023766,4904057,9070601,4904057xm8678323,4904057c8725158,4904057,8763126,4942024,8763126,4988860c8763126,5035694,8725158,5073663,8678323,5073663c8631488,5073663,8593520,5035694,8593520,4988860c8593520,4942024,8631488,4904057,8678323,4904057xm8286045,4904057c8332880,4904057,8370848,4942024,8370848,4988860c8370848,5035694,8332880,5073663,8286045,5073663c8239210,5073663,8201242,5035694,8201242,4988860c8201242,4942024,8239210,4904057,8286045,4904057xm7893767,4904057c7940602,4904057,7978570,4942024,7978570,4988860c7978570,5035694,7940602,5073663,7893767,5073663c7846932,5073663,7808964,5035694,7808964,4988860c7808964,4942024,7846932,4904057,7893767,4904057xm7501489,4904057c7548324,4904057,7586292,4942024,7586292,4988860c7586292,5035694,7548324,5073663,7501489,5073663c7454654,5073663,7416686,5035694,7416686,4988860c7416686,4942024,7454654,4904057,7501489,4904057xm7109211,4904057c7156046,4904057,7194014,4942024,7194014,4988860c7194014,5035694,7156046,5073663,7109211,5073663c7062376,5073663,7024408,5035694,7024408,4988860c7024408,4942024,7062376,4904057,7109211,4904057xm6716933,4904057c6763768,4904057,6801736,4942024,6801736,4988860c6801736,5035694,6763768,5073663,6716933,5073663c6670098,5073663,6632130,5035694,6632130,4988860c6632130,4942024,6670098,4904057,6716933,4904057xm6324655,4904057c6371490,4904057,6409459,4942024,6409459,4988860c6409459,5035694,6371490,5073663,6324655,5073663c6277820,5073663,6239852,5035694,6239852,4988860c6239852,4942024,6277820,4904057,6324655,4904057xm5932381,4904057c5979215,4904057,6017182,4942024,6017182,4988860c6017182,5035694,5979215,5073663,5932381,5073663c5885544,5073663,5847575,5035694,5847575,4988860c5847575,4942024,5885544,4904057,5932381,4904057xm5540103,4904057c5586938,4904057,5624908,4942024,5624908,4988860c5624908,5035694,5586938,5073663,5540103,5073663c5493267,5073663,5455300,5035694,5455300,4988860c5455300,4942024,5493267,4904057,5540103,4904057xm5147826,4904057c5194662,4904057,5232628,4942024,5232628,4988860c5232628,5035694,5194662,5073663,5147826,5073663c5100989,5073663,5063022,5035694,5063022,4988860c5063022,4942024,5100989,4904057,5147826,4904057xm4755547,4904057c4802381,4904057,4840350,4942024,4840350,4988860c4840350,5035694,4802381,5073663,4755547,5073663c4708712,5073663,4670745,5035694,4670745,4988860c4670745,4942024,4708712,4904057,4755547,4904057xm4363267,4904057c4410106,4904057,4448071,4942024,4448071,4988860c4448071,5035694,4410106,5073663,4363267,5073663c4316437,5073663,4278469,5035694,4278469,4988860c4278469,4942024,4316437,4904057,4363267,4904057xm3970993,4904057c4017828,4904057,4055795,4942024,4055795,4988860c4055795,5035694,4017828,5073663,3970993,5073663c3924157,5073663,3886191,5035694,3886191,4988860c3886191,4942024,3924157,4904057,3970993,4904057xm3578715,4904057c3625550,4904057,3663519,4942024,3663519,4988860c3663519,5035694,3625550,5073663,3578715,5073663c3531881,5073663,3493912,5035694,3493912,4988860c3493912,4942024,3531881,4904057,3578715,4904057xm3186438,4904057c3233273,4904057,3271241,4942024,3271241,4988860c3271241,5035694,3233273,5073663,3186438,5073663c3139603,5073663,3101635,5035694,3101635,4988860c3101635,4942024,3139603,4904057,3186438,4904057xm2794160,4904057c2840995,4904057,2878963,4942024,2878963,4988860c2878963,5035694,2840995,5073663,2794160,5073663c2747325,5073663,2709357,5035694,2709357,4988860c2709357,4942024,2747325,4904057,2794160,4904057xm2401882,4904057c2448717,4904057,2486685,4942024,2486685,4988860c2486685,5035694,2448717,5073663,2401882,5073663c2355047,5073663,2317079,5035694,2317079,4988860c2317079,4942024,2355047,4904057,2401882,4904057xm2009603,4904057c2056438,4904057,2094406,4942024,2094406,4988860c2094406,5035694,2056438,5073663,2009603,5073663c1962768,5073663,1924799,5035694,1924799,4988860c1924799,4942024,1962768,4904057,2009603,4904057xm1617325,4904057c1664160,4904057,1702127,4942024,1702127,4988860c1702127,5035694,1664160,5073663,1617325,5073663c1570490,5073663,1532522,5035694,1532522,4988860c1532522,4942024,1570490,4904057,1617325,4904057xm1225048,4904057c1271883,4904057,1309851,4942024,1309851,4988860c1309851,5035694,1271883,5073663,1225048,5073663c1178213,5073663,1140245,5035694,1140245,4988860c1140245,4942024,1178213,4904057,1225048,4904057xm832770,4904057c879605,4904057,917573,4942024,917573,4988860c917573,5035694,879605,5073663,832770,5073663c785935,5073663,747967,5035694,747967,4988860c747967,4942024,785935,4904057,832770,4904057xm440492,4904057c487327,4904057,525295,4942024,525295,4988860c525295,5035694,487327,5073663,440492,5073663c393657,5073663,355689,5035694,355689,4988860c355689,4942024,393657,4904057,440492,4904057xm48215,4904057c95050,4904057,133018,4942024,133018,4988860c133018,5035694,95050,5073663,48215,5073663c36506,5073663,25352,5071290,15206,5066999l0,5056746,0,4920973,15206,4910721c25352,4906430,36506,4904057,48215,4904057xm12039941,4678444c12086776,4678444,12124744,4716412,12124744,4763247c12124744,4810082,12086776,4848051,12039941,4848051c11993106,4848051,11955138,4810082,11955138,4763247c11955138,4716412,11993106,4678444,12039941,4678444xm11647663,4678444c11694498,4678444,11732466,4716412,11732466,4763247c11732466,4810082,11694498,4848051,11647663,4848051c11600828,4848051,11562860,4810082,11562860,4763247c11562860,4716412,11600828,4678444,11647663,4678444xm11255385,4678444c11302220,4678444,11340188,4716412,11340188,4763247c11340188,4810082,11302220,4848051,11255385,4848051c11208550,4848051,11170582,4810082,11170582,4763247c11170582,4716412,11208550,4678444,11255385,4678444xm10863107,4678444c10909942,4678444,10947910,4716412,10947910,4763247c10947910,4810082,10909942,4848051,10863107,4848051c10816272,4848051,10778304,4810082,10778304,4763247c10778304,4716412,10816272,4678444,10863107,4678444xm10470829,4678444c10517664,4678444,10555632,4716412,10555632,4763247c10555632,4810082,10517664,4848051,10470829,4848051c10423994,4848051,10386026,4810082,10386026,4763247c10386026,4716412,10423994,4678444,10470829,4678444xm10078551,4678444c10125386,4678444,10163354,4716412,10163354,4763247c10163354,4810082,10125386,4848051,10078551,4848051c10031716,4848051,9993748,4810082,9993748,4763247c9993748,4716412,10031716,4678444,10078551,4678444xm9686273,4678444c9733108,4678444,9771076,4716412,9771076,4763247c9771076,4810082,9733108,4848051,9686273,4848051c9639438,4848051,9601470,4810082,9601470,4763247c9601470,4716412,9639438,4678444,9686273,4678444xm9293995,4678444c9340830,4678444,9378798,4716412,9378798,4763247c9378798,4810082,9340830,4848051,9293995,4848051c9247160,4848051,9209192,4810082,9209192,4763247c9209192,4716412,9247160,4678444,9293995,4678444xm8901717,4678444c8948552,4678444,8986520,4716412,8986520,4763247c8986520,4810082,8948552,4848051,8901717,4848051c8854882,4848051,8816914,4810082,8816914,4763247c8816914,4716412,8854882,4678444,8901717,4678444xm8509439,4678444c8556274,4678444,8594242,4716412,8594242,4763247c8594242,4810082,8556274,4848051,8509439,4848051c8462604,4848051,8424636,4810082,8424636,4763247c8424636,4716412,8462604,4678444,8509439,4678444xm8117161,4678444c8163996,4678444,8201964,4716412,8201964,4763247c8201964,4810082,8163996,4848051,8117161,4848051c8070326,4848051,8032358,4810082,8032358,4763247c8032358,4716412,8070326,4678444,8117161,4678444xm7724883,4678444c7771718,4678444,7809686,4716412,7809686,4763247c7809686,4810082,7771718,4848051,7724883,4848051c7678048,4848051,7640080,4810082,7640080,4763247c7640080,4716412,7678048,4678444,7724883,4678444xm7332605,4678444c7379440,4678444,7417408,4716412,7417408,4763247c7417408,4810082,7379440,4848051,7332605,4848051c7285770,4848051,7247802,4810082,7247802,4763247c7247802,4716412,7285770,4678444,7332605,4678444xm6940327,4678444c6987162,4678444,7025130,4716412,7025130,4763247c7025130,4810082,6987162,4848051,6940327,4848051c6893492,4848051,6855524,4810082,6855524,4763247c6855524,4716412,6893492,4678444,6940327,4678444xm6548049,4678444c6594885,4678444,6632852,4716412,6632852,4763247c6632852,4810082,6594885,4848051,6548049,4848051c6501214,4848051,6463246,4810082,6463246,4763247c6463246,4716412,6501214,4678444,6548049,4678444xm6155772,4678444c6202606,4678444,6240574,4716412,6240574,4763247c6240574,4810082,6202606,4848051,6155772,4848051c6108937,4848051,6070970,4810082,6070970,4763247c6070970,4716412,6108937,4678444,6155772,4678444xm5763496,4678444c5810330,4678444,5848298,4716412,5848298,4763247c5848298,4810082,5810330,4848051,5763496,4848051c5716661,4848051,5678694,4810082,5678694,4763247c5678694,4716412,5716661,4678444,5763496,4678444xm5371219,4678444c5418055,4678444,5456021,4716412,5456021,4763247c5456021,4810082,5418055,4848051,5371219,4848051c5324384,4848051,5286415,4810082,5286415,4763247c5286415,4716412,5324384,4678444,5371219,4678444xm4978939,4678444c5025776,4678444,5063742,4716412,5063742,4763247c5063742,4810082,5025776,4848051,4978939,4848051c4932105,4848051,4894138,4810082,4894138,4763247c4894138,4716412,4932105,4678444,4978939,4678444xm4586665,4678444c4633498,4678444,4671466,4716412,4671466,4763247c4671466,4810082,4633498,4848051,4586665,4848051c4539827,4848051,4501858,4810082,4501858,4763247c4501858,4716412,4539827,4678444,4586665,4678444xm4194384,4678444c4241217,4678444,4279190,4716412,4279190,4763247c4279190,4810082,4241217,4848051,4194384,4848051c4147551,4848051,4109583,4810082,4109583,4763247c4109583,4716412,4147551,4678444,4194384,4678444xm3802108,4678444c3848942,4678444,3886911,4716412,3886911,4763247c3886911,4810082,3848942,4848051,3802108,4848051c3755273,4848051,3717305,4810082,3717305,4763247c3717305,4716412,3755273,4678444,3802108,4678444xm3409829,4678444c3456665,4678444,3494633,4716412,3494633,4763247c3494633,4810082,3456665,4848051,3409829,4848051c3362995,4848051,3325026,4810082,3325026,4763247c3325026,4716412,3362995,4678444,3409829,4678444xm3017552,4678444c3064386,4678444,3102355,4716412,3102355,4763247c3102355,4810082,3064386,4848051,3017552,4848051c2970716,4848051,2932748,4810082,2932748,4763247c2932748,4716412,2970716,4678444,3017552,4678444xm2625274,4678444c2672109,4678444,2710077,4716412,2710077,4763247c2710077,4810082,2672109,4848051,2625274,4848051c2578438,4848051,2540470,4810082,2540470,4763247c2540470,4716412,2578438,4678444,2625274,4678444xm2232996,4678444c2279831,4678444,2317798,4716412,2317798,4763247c2317798,4810082,2279831,4848051,2232996,4848051c2186161,4848051,2148193,4810082,2148193,4763247c2148193,4716412,2186161,4678444,2232996,4678444xm1840718,4678444c1887553,4678444,1925521,4716412,1925521,4763247c1925521,4810082,1887553,4848051,1840718,4848051c1793883,4848051,1755915,4810082,1755915,4763247c1755915,4716412,1793883,4678444,1840718,4678444xm1448440,4678444c1495275,4678444,1533243,4716412,1533243,4763247c1533243,4810082,1495275,4848051,1448440,4848051c1401605,4848051,1363637,4810082,1363637,4763247c1363637,4716412,1401605,4678444,1448440,4678444xm1056162,4678444c1102997,4678444,1140965,4716412,1140965,4763247c1140965,4810082,1102997,4848051,1056162,4848051c1009327,4848051,971359,4810082,971359,4763247c971359,4716412,1009327,4678444,1056162,4678444xm663884,4678444c710719,4678444,748687,4716412,748687,4763247c748687,4810082,710719,4848051,663884,4848051c617049,4848051,579081,4810082,579081,4763247c579081,4716412,617049,4678444,663884,4678444xm271606,4678444c318441,4678444,356409,4716412,356409,4763247c356409,4810082,318441,4848051,271606,4848051c224771,4848051,186803,4810082,186803,4763247c186803,4716412,224771,4678444,271606,4678444xm12192000,4456989l12192000,4618282,12179580,4615775c12149143,4602901,12127786,4572762,12127786,4537635c12127786,4502509,12149143,4472370,12179580,4459497xm11820306,4452832c11867141,4452832,11905109,4490800,11905109,4537635c11905109,4584470,11867141,4622439,11820306,4622439c11773471,4622439,11735503,4584470,11735503,4537635c11735503,4490800,11773471,4452832,11820306,4452832xm11428028,4452832c11474863,4452832,11512831,4490800,11512831,4537635c11512831,4584470,11474863,4622439,11428028,4622439c11381193,4622439,11343225,4584470,11343225,4537635c11343225,4490800,11381193,4452832,11428028,4452832xm11035750,4452832c11082585,4452832,11120553,4490800,11120553,4537635c11120553,4584470,11082585,4622439,11035750,4622439c10988915,4622439,10950947,4584470,10950947,4537635c10950947,4490800,10988915,4452832,11035750,4452832xm10643472,4452832c10690307,4452832,10728275,4490800,10728275,4537635c10728275,4584470,10690307,4622439,10643472,4622439c10596637,4622439,10558669,4584470,10558669,4537635c10558669,4490800,10596637,4452832,10643472,4452832xm10251194,4452832c10298029,4452832,10335997,4490800,10335997,4537635c10335997,4584470,10298029,4622439,10251194,4622439c10204359,4622439,10166391,4584470,10166391,4537635c10166391,4490800,10204359,4452832,10251194,4452832xm9858916,4452832c9905751,4452832,9943719,4490800,9943719,4537635c9943719,4584470,9905751,4622439,9858916,4622439c9812081,4622439,9774113,4584470,9774113,4537635c9774113,4490800,9812081,4452832,9858916,4452832xm9466638,4452832c9513473,4452832,9551441,4490800,9551441,4537635c9551441,4584470,9513473,4622439,9466638,4622439c9419803,4622439,9381835,4584470,9381835,4537635c9381835,4490800,9419803,4452832,9466638,4452832xm9074360,4452832c9121195,4452832,9159163,4490800,9159163,4537635c9159163,4584470,9121195,4622439,9074360,4622439c9027525,4622439,8989557,4584470,8989557,4537635c8989557,4490800,9027525,4452832,9074360,4452832xm8682082,4452832c8728917,4452832,8766885,4490800,8766885,4537635c8766885,4584470,8728917,4622439,8682082,4622439c8635247,4622439,8597279,4584470,8597279,4537635c8597279,4490800,8635247,4452832,8682082,4452832xm8289804,4452832c8336639,4452832,8374607,4490800,8374607,4537635c8374607,4584470,8336639,4622439,8289804,4622439c8242969,4622439,8205001,4584470,8205001,4537635c8205001,4490800,8242969,4452832,8289804,4452832xm7897526,4452832c7944361,4452832,7982329,4490800,7982329,4537635c7982329,4584470,7944361,4622439,7897526,4622439c7850691,4622439,7812723,4584470,7812723,4537635c7812723,4490800,7850691,4452832,7897526,4452832xm7505248,4452832c7552083,4452832,7590051,4490800,7590051,4537635c7590051,4584470,7552083,4622439,7505248,4622439c7458413,4622439,7420445,4584470,7420445,4537635c7420445,4490800,7458413,4452832,7505248,4452832xm7112970,4452832c7159805,4452832,7197773,4490800,7197773,4537635c7197773,4584470,7159805,4622439,7112970,4622439c7066135,4622439,7028167,4584470,7028167,4537635c7028167,4490800,7066135,4452832,7112970,4452832xm6720692,4452832c6767527,4452832,6805495,4490800,6805495,4537635c6805495,4584470,6767527,4622439,6720692,4622439c6673857,4622439,6635889,4584470,6635889,4537635c6635889,4490800,6673857,4452832,6720692,4452832xm6328414,4452832c6375249,4452832,6413217,4490800,6413217,4537635c6413217,4584470,6375249,4622439,6328414,4622439c6281579,4622439,6243611,4584470,6243611,4537635c6243611,4490800,6281579,4452832,6328414,4452832xm5936140,4452832c5982975,4452832,6020941,4490800,6020941,4537635c6020941,4584470,5982975,4622439,5936140,4622439c5889303,4622439,5851334,4584470,5851334,4537635c5851334,4490800,5889303,4452832,5936140,4452832xm5543863,4452832c5590695,4452832,5628664,4490800,5628664,4537635c5628664,4584470,5590695,4622439,5543863,4622439c5497028,4622439,5459061,4584470,5459061,4537635c5459061,4490800,5497028,4452832,5543863,4452832xm5151585,4452832c5198422,4452832,5236388,4490800,5236388,4537635c5236388,4584470,5198422,4622439,5151585,4622439c5104749,4622439,5066782,4584470,5066782,4537635c5066782,4490800,5104749,4452832,5151585,4452832xm4759305,4452832c4806142,4452832,4844109,4490800,4844109,4537635c4844109,4584470,4806142,4622439,4759305,4622439c4712472,4622439,4674505,4584470,4674505,4537635c4674505,4490800,4712472,4452832,4759305,4452832xm4367030,4452832c4413865,4452832,4451833,4490800,4451833,4537635c4451833,4584470,4413865,4622439,4367030,4622439c4320192,4622439,4282223,4584470,4282223,4537635c4282223,4490800,4320192,4452832,4367030,4452832xm3974752,4452832c4021587,4452832,4059554,4490800,4059554,4537635c4059554,4584470,4021587,4622439,3974752,4622439c3927917,4622439,3889951,4584470,3889951,4537635c3889951,4490800,3927917,4452832,3974752,4452832xm3582474,4452832c3629309,4452832,3667278,4490800,3667278,4537635c3667278,4584470,3629309,4622439,3582474,4622439c3535640,4622439,3497672,4584470,3497672,4537635c3497672,4490800,3535640,4452832,3582474,4452832xm3190197,4452832c3237032,4452832,3275001,4490800,3275001,4537635c3275001,4584470,3237032,4622439,3190197,4622439c3143362,4622439,3105394,4584470,3105394,4537635c3105394,4490800,3143362,4452832,3190197,4452832xm2797920,4452832c2844755,4452832,2882722,4490800,2882722,4537635c2882722,4584470,2844755,4622439,2797920,4622439c2751085,4622439,2713116,4584470,2713116,4537635c2713116,4490800,2751085,4452832,2797920,4452832xm2405641,4452832c2452477,4452832,2490444,4490800,2490444,4537635c2490444,4584470,2452477,4622439,2405641,4622439c2358807,4622439,2320839,4584470,2320839,4537635c2320839,4490800,2358807,4452832,2405641,4452832xm2013362,4452832c2060197,4452832,2098165,4490800,2098165,4537635c2098165,4584470,2060197,4622439,2013362,4622439c1966527,4622439,1928559,4584470,1928559,4537635c1928559,4490800,1966527,4452832,2013362,4452832xm1621084,4452832c1667919,4452832,1705887,4490800,1705887,4537635c1705887,4584470,1667919,4622439,1621084,4622439c1574249,4622439,1536281,4584470,1536281,4537635c1536281,4490800,1574249,4452832,1621084,4452832xm1228807,4452832c1275642,4452832,1313610,4490800,1313610,4537635c1313610,4584470,1275642,4622439,1228807,4622439c1181972,4622439,1144004,4584470,1144004,4537635c1144004,4490800,1181972,4452832,1228807,4452832xm836529,4452832c883364,4452832,921332,4490800,921332,4537635c921332,4584470,883364,4622439,836529,4622439c789694,4622439,751726,4584470,751726,4537635c751726,4490800,789694,4452832,836529,4452832xm444251,4452832c491086,4452832,529054,4490800,529054,4537635c529054,4584470,491086,4622439,444251,4622439c397416,4622439,359448,4584470,359448,4537635c359448,4490800,397416,4452832,444251,4452832xm51974,4452832c98809,4452832,136777,4490800,136777,4537635c136777,4584470,98809,4622439,51974,4622439c40265,4622439,29111,4620066,18965,4615775l0,4602988,0,4472283,18965,4459497c29111,4455205,40265,4452832,51974,4452832xm12027223,4227221c12074058,4227221,12112026,4265189,12112026,4312024c12112026,4358858,12074058,4396827,12027223,4396827c11980388,4396827,11942420,4358858,11942420,4312024c11942420,4265189,11980388,4227221,12027223,4227221xm11634945,4227221c11681780,4227221,11719748,4265189,11719748,4312024c11719748,4358858,11681780,4396827,11634945,4396827c11588110,4396827,11550142,4358858,11550142,4312024c11550142,4265189,11588110,4227221,11634945,4227221xm11242667,4227221c11289502,4227221,11327470,4265189,11327470,4312024c11327470,4358858,11289502,4396827,11242667,4396827c11195832,4396827,11157864,4358858,11157864,4312024c11157864,4265189,11195832,4227221,11242667,4227221xm10850389,4227221c10897224,4227221,10935192,4265189,10935192,4312024c10935192,4358858,10897224,4396827,10850389,4396827c10803554,4396827,10765586,4358858,10765586,4312024c10765586,4265189,10803554,4227221,10850389,4227221xm10458111,4227221c10504946,4227221,10542914,4265189,10542914,4312024c10542914,4358858,10504946,4396827,10458111,4396827c10411276,4396827,10373308,4358858,10373308,4312024c10373308,4265189,10411276,4227221,10458111,4227221xm10065833,4227221c10112668,4227221,10150636,4265189,10150636,4312024c10150636,4358858,10112668,4396827,10065833,4396827c10018998,4396827,9981030,4358858,9981030,4312024c9981030,4265189,10018998,4227221,10065833,4227221xm9673555,4227221c9720390,4227221,9758358,4265189,9758358,4312024c9758358,4358858,9720390,4396827,9673555,4396827c9626720,4396827,9588752,4358858,9588752,4312024c9588752,4265189,9626720,4227221,9673555,4227221xm9281277,4227221c9328112,4227221,9366080,4265189,9366080,4312024c9366080,4358858,9328112,4396827,9281277,4396827c9234442,4396827,9196474,4358858,9196474,4312024c9196474,4265189,9234442,4227221,9281277,4227221xm8888999,4227221c8935834,4227221,8973802,4265189,8973802,4312024c8973802,4358858,8935834,4396827,8888999,4396827c8842164,4396827,8804196,4358858,8804196,4312024c8804196,4265189,8842164,4227221,8888999,4227221xm8496721,4227221c8543556,4227221,8581524,4265189,8581524,4312024c8581524,4358858,8543556,4396827,8496721,4396827c8449886,4396827,8411918,4358858,8411918,4312024c8411918,4265189,8449886,4227221,8496721,4227221xm8104443,4227221c8151278,4227221,8189246,4265189,8189246,4312024c8189246,4358858,8151278,4396827,8104443,4396827c8057608,4396827,8019640,4358858,8019640,4312024c8019640,4265189,8057608,4227221,8104443,4227221xm7712165,4227221c7759000,4227221,7796968,4265189,7796968,4312024c7796968,4358858,7759000,4396827,7712165,4396827c7665330,4396827,7627362,4358858,7627362,4312024c7627362,4265189,7665330,4227221,7712165,4227221xm7319887,4227221c7366722,4227221,7404690,4265189,7404690,4312024c7404690,4358858,7366722,4396827,7319887,4396827c7273052,4396827,7235084,4358858,7235084,4312024c7235084,4265189,7273052,4227221,7319887,4227221xm6927609,4227221c6974444,4227221,7012412,4265189,7012412,4312024c7012412,4358858,6974444,4396827,6927609,4396827c6880774,4396827,6842806,4358858,6842806,4312024c6842806,4265189,6880774,4227221,6927609,4227221xm6535332,4227221c6582166,4227221,6620135,4265189,6620135,4312024c6620135,4358858,6582166,4396827,6535332,4396827c6488496,4396827,6450528,4358858,6450528,4312024c6450528,4265189,6488496,4227221,6535332,4227221xm6143054,4227221c6189889,4227221,6227857,4265189,6227857,4312024c6227857,4358858,6189889,4396827,6143054,4396827c6096221,4396827,6058251,4358858,6058251,4312024c6058251,4265189,6096221,4227221,6143054,4227221xm5750778,4227221c5797613,4227221,5835581,4265189,5835581,4312024c5835581,4358858,5797613,4396827,5750778,4396827c5703942,4396827,5665975,4358858,5665975,4312024c5665975,4265189,5703942,4227221,5750778,4227221xm5358501,4227221c5405333,4227221,5443303,4265189,5443303,4312024c5443303,4358858,5405333,4396827,5358501,4396827c5311663,4396827,5273698,4358858,5273698,4312024c5273698,4265189,5311663,4227221,5358501,4227221xm4966223,4227221c5013057,4227221,5051025,4265189,5051025,4312024c5051025,4358858,5013057,4396827,4966223,4396827c4919386,4396827,4881418,4358858,4881418,4312024c4881418,4265189,4919386,4227221,4966223,4227221xm4573946,4227221c4620779,4227221,4658745,4265189,4658745,4312024c4658745,4358858,4620779,4396827,4573946,4396827c4527112,4396827,4489141,4358858,4489141,4312024c4489141,4265189,4527112,4227221,4573946,4227221xm4181665,4227221c4228503,4227221,4266472,4265189,4266472,4312024c4266472,4358858,4228503,4396827,4181665,4396827c4134833,4396827,4096865,4358858,4096865,4312024c4096865,4265189,4134833,4227221,4181665,4227221xm3789391,4227221c3836224,4227221,3874194,4265189,3874194,4312024c3874194,4358858,3836224,4396827,3789391,4396827c3742555,4396827,3704588,4358858,3704588,4312024c3704588,4265189,3742555,4227221,3789391,4227221xm3397111,4227221c3443948,4227221,3481916,4265189,3481916,4312024c3481916,4358858,3443948,4396827,3397111,4396827c3350278,4396827,3312308,4358858,3312308,4312024c3312308,4265189,3350278,4227221,3397111,4227221xm3004835,4227221c3051669,4227221,3089637,4265189,3089637,4312024c3089637,4358858,3051669,4396827,3004835,4396827c2957999,4396827,2920030,4358858,2920030,4312024c2920030,4265189,2957999,4227221,3004835,4227221xm2612556,4227221c2659392,4227221,2697360,4265189,2697360,4312024c2697360,4358858,2659392,4396827,2612556,4396827c2565721,4396827,2527753,4358858,2527753,4312024c2527753,4265189,2565721,4227221,2612556,4227221xm2220278,4227221c2267113,4227221,2305081,4265189,2305081,4312024c2305081,4358858,2267113,4396827,2220278,4396827c2173443,4396827,2135475,4358858,2135475,4312024c2135475,4265189,2173443,4227221,2220278,4227221xm1828000,4227221c1874835,4227221,1912803,4265189,1912803,4312024c1912803,4358858,1874835,4396827,1828000,4396827c1781165,4396827,1743197,4358858,1743197,4312024c1743197,4265189,1781165,4227221,1828000,4227221xm1435722,4227221c1482557,4227221,1520525,4265189,1520525,4312024c1520525,4358858,1482557,4396827,1435722,4396827c1388887,4396827,1350919,4358858,1350919,4312024c1350919,4265189,1388887,4227221,1435722,4227221xm1043444,4227221c1090279,4227221,1128247,4265189,1128247,4312024c1128247,4358858,1090279,4396827,1043444,4396827c996609,4396827,958641,4358858,958641,4312024c958641,4265189,996609,4227221,1043444,4227221xm651166,4227221c698001,4227221,735969,4265189,735969,4312024c735969,4358858,698001,4396827,651166,4396827c604331,4396827,566363,4358858,566363,4312024c566363,4265189,604331,4227221,651166,4227221xm258888,4227221c305723,4227221,343691,4265189,343691,4312024c343691,4358858,305723,4396827,258888,4396827c212053,4396827,174085,4358858,174085,4312024c174085,4265189,212053,4227221,258888,4227221xm12191630,4001608l12192000,4001683,12192000,4171139,12191630,4171214c12144795,4171214,12106827,4133246,12106827,4086411c12106827,4039576,12144795,4001608,12191630,4001608xm11799347,4001608c11846182,4001608,11884150,4039576,11884150,4086411c11884150,4133246,11846182,4171214,11799347,4171214c11752512,4171214,11714544,4133246,11714544,4086411c11714544,4039576,11752512,4001608,11799347,4001608xm11407069,4001608c11453904,4001608,11491872,4039576,11491872,4086411c11491872,4133246,11453904,4171214,11407069,4171214c11360234,4171214,11322266,4133246,11322266,4086411c11322266,4039576,11360234,4001608,11407069,4001608xm11014791,4001608c11061626,4001608,11099594,4039576,11099594,4086411c11099594,4133246,11061626,4171214,11014791,4171214c10967956,4171214,10929988,4133246,10929988,4086411c10929988,4039576,10967956,4001608,11014791,4001608xm10622513,4001608c10669348,4001608,10707316,4039576,10707316,4086411c10707316,4133246,10669348,4171214,10622513,4171214c10575678,4171214,10537710,4133246,10537710,4086411c10537710,4039576,10575678,4001608,10622513,4001608xm10230235,4001608c10277070,4001608,10315038,4039576,10315038,4086411c10315038,4133246,10277070,4171214,10230235,4171214c10183400,4171214,10145432,4133246,10145432,4086411c10145432,4039576,10183400,4001608,10230235,4001608xm9837957,4001608c9884792,4001608,9922760,4039576,9922760,4086411c9922760,4133246,9884792,4171214,9837957,4171214c9791122,4171214,9753154,4133246,9753154,4086411c9753154,4039576,9791122,4001608,9837957,4001608xm9445679,4001608c9492514,4001608,9530482,4039576,9530482,4086411c9530482,4133246,9492514,4171214,9445679,4171214c9398844,4171214,9360876,4133246,9360876,4086411c9360876,4039576,9398844,4001608,9445679,4001608xm9053401,4001608c9100236,4001608,9138204,4039576,9138204,4086411c9138204,4133246,9100236,4171214,9053401,4171214c9006566,4171214,8968598,4133246,8968598,4086411c8968598,4039576,9006566,4001608,9053401,4001608xm8661123,4001608c8707958,4001608,8745926,4039576,8745926,4086411c8745926,4133246,8707958,4171214,8661123,4171214c8614288,4171214,8576320,4133246,8576320,4086411c8576320,4039576,8614288,4001608,8661123,4001608xm8268845,4001608c8315680,4001608,8353648,4039576,8353648,4086411c8353648,4133246,8315680,4171214,8268845,4171214c8222010,4171214,8184042,4133246,8184042,4086411c8184042,4039576,8222010,4001608,8268845,4001608xm7876567,4001608c7923402,4001608,7961370,4039576,7961370,4086411c7961370,4133246,7923402,4171214,7876567,4171214c7829732,4171214,7791764,4133246,7791764,4086411c7791764,4039576,7829732,4001608,7876567,4001608xm7484289,4001608c7531124,4001608,7569092,4039576,7569092,4086411c7569092,4133246,7531124,4171214,7484289,4171214c7437454,4171214,7399486,4133246,7399486,4086411c7399486,4039576,7437454,4001608,7484289,4001608xm7092011,4001608c7138846,4001608,7176814,4039576,7176814,4086411c7176814,4133246,7138846,4171214,7092011,4171214c7045176,4171214,7007208,4133246,7007208,4086411c7007208,4039576,7045176,4001608,7092011,4001608xm6699733,4001608c6746568,4001608,6784536,4039576,6784536,4086411c6784536,4133246,6746568,4171214,6699733,4171214c6652898,4171214,6614931,4133246,6614931,4086411c6614931,4039576,6652898,4001608,6699733,4001608xm6307455,4001608c6354290,4001608,6392259,4039576,6392259,4086411c6392259,4133246,6354290,4171214,6307455,4171214c6260620,4171214,6222653,4133246,6222653,4086411c6222653,4039576,6260620,4001608,6307455,4001608xm5915179,4001608c5962015,4001608,5999984,4039576,5999984,4086411c5999984,4133246,5962015,4171214,5915179,4171214c5868345,4171214,5830376,4133246,5830376,4086411c5830376,4039576,5868345,4001608,5915179,4001608xm5522904,4001608c5569739,4001608,5607707,4039576,5607707,4086411c5607707,4133246,5569739,4171214,5522904,4171214c5476070,4171214,5438101,4133246,5438101,4086411c5438101,4039576,5476070,4001608,5522904,4001608xm5130627,4001608c5177460,4001608,5215431,4039576,5215431,4086411c5215431,4133246,5177460,4171214,5130627,4171214c5083788,4171214,5045821,4133246,5045821,4086411c5045821,4039576,5083788,4001608,5130627,4001608xm4738347,4001608c4785182,4001608,4823151,4039576,4823151,4086411c4823151,4133246,4785182,4171214,4738347,4171214c4691514,4171214,4653545,4133246,4653545,4086411c4653545,4039576,4691514,4001608,4738347,4001608xm4346071,4001608c4392906,4001608,4430873,4039576,4430873,4086411c4430873,4133246,4392906,4171214,4346071,4171214c4299233,4171214,4261265,4133246,4261265,4086411c4261265,4039576,4299233,4001608,4346071,4001608xm3953794,4001608c4000629,4001608,4038596,4039576,4038596,4086411c4038596,4133246,4000629,4171214,3953794,4171214c3906958,4171214,3868992,4133246,3868992,4086411c3868992,4039576,3906958,4001608,3953794,4001608xm3561516,4001608c3608350,4001608,3646320,4039576,3646320,4086411c3646320,4133246,3608350,4171214,3561516,4171214c3514682,4171214,3476713,4133246,3476713,4086411c3476713,4039576,3514682,4001608,3561516,4001608xm3169239,4001608c3216074,4001608,3254042,4039576,3254042,4086411c3254042,4133246,3216074,4171214,3169239,4171214c3122404,4171214,3084436,4133246,3084436,4086411c3084436,4039576,3122404,4001608,3169239,4001608xm2776961,4001608c2823796,4001608,2861764,4039576,2861764,4086411c2861764,4133246,2823796,4171214,2776961,4171214c2730126,4171214,2692158,4133246,2692158,4086411c2692158,4039576,2730126,4001608,2776961,4001608xm2384683,4001608c2431518,4001608,2469486,4039576,2469486,4086411c2469486,4133246,2431518,4171214,2384683,4171214c2337848,4171214,2299880,4133246,2299880,4086411c2299880,4039576,2337848,4001608,2384683,4001608xm1992403,4001608c2039238,4001608,2077206,4039576,2077206,4086411c2077206,4133246,2039238,4171214,1992403,4171214c1945568,4171214,1907600,4133246,1907600,4086411c1907600,4039576,1945568,4001608,1992403,4001608xm1600125,4001608c1646960,4001608,1684928,4039576,1684928,4086411c1684928,4133246,1646960,4171214,1600125,4171214c1553290,4171214,1515322,4133246,1515322,4086411c1515322,4039576,1553290,4001608,1600125,4001608xm1207848,4001608c1254683,4001608,1292651,4039576,1292651,4086411c1292651,4133246,1254683,4171214,1207848,4171214c1161013,4171214,1123045,4133246,1123045,4086411c1123045,4039576,1161013,4001608,1207848,4001608xm815570,4001608c862405,4001608,900373,4039576,900373,4086411c900373,4133246,862405,4171214,815570,4171214c768735,4171214,730767,4133246,730767,4086411c730767,4039576,768735,4001608,815570,4001608xm423292,4001608c470127,4001608,508095,4039576,508095,4086411c508095,4133246,470127,4171214,423292,4171214c376457,4171214,338489,4133246,338489,4086411c338489,4039576,376457,4001608,423292,4001608xm31015,4001608c77850,4001608,115818,4039576,115818,4086411c115818,4133246,77850,4171214,31015,4171214l0,4164952,0,4007870xm12022741,3775997c12069576,3775997,12107544,3813965,12107544,3860800c12107544,3907635,12069576,3945603,12022741,3945603c11975906,3945603,11937938,3907635,11937938,3860800c11937938,3813965,11975906,3775997,12022741,3775997xm11630463,3775997c11677298,3775997,11715266,3813965,11715266,3860800c11715266,3907635,11677298,3945603,11630463,3945603c11583628,3945603,11545660,3907635,11545660,3860800c11545660,3813965,11583628,3775997,11630463,3775997xm11238185,3775997c11285020,3775997,11322988,3813965,11322988,3860800c11322988,3907635,11285020,3945603,11238185,3945603c11191350,3945603,11153382,3907635,11153382,3860800c11153382,3813965,11191350,3775997,11238185,3775997xm10845907,3775997c10892742,3775997,10930710,3813965,10930710,3860800c10930710,3907635,10892742,3945603,10845907,3945603c10799072,3945603,10761104,3907635,10761104,3860800c10761104,3813965,10799072,3775997,10845907,3775997xm10453629,3775997c10500464,3775997,10538432,3813965,10538432,3860800c10538432,3907635,10500464,3945603,10453629,3945603c10406794,3945603,10368826,3907635,10368826,3860800c10368826,3813965,10406794,3775997,10453629,3775997xm10061351,3775997c10108186,3775997,10146154,3813965,10146154,3860800c10146154,3907635,10108186,3945603,10061351,3945603c10014516,3945603,9976548,3907635,9976548,3860800c9976548,3813965,10014516,3775997,10061351,3775997xm9669073,3775997c9715908,3775997,9753876,3813965,9753876,3860800c9753876,3907635,9715908,3945603,9669073,3945603c9622238,3945603,9584270,3907635,9584270,3860800c9584270,3813965,9622238,3775997,9669073,3775997xm9276795,3775997c9323630,3775997,9361598,3813965,9361598,3860800c9361598,3907635,9323630,3945603,9276795,3945603c9229960,3945603,9191992,3907635,9191992,3860800c9191992,3813965,9229960,3775997,9276795,3775997xm8884517,3775997c8931352,3775997,8969320,3813965,8969320,3860800c8969320,3907635,8931352,3945603,8884517,3945603c8837682,3945603,8799714,3907635,8799714,3860800c8799714,3813965,8837682,3775997,8884517,3775997xm8492239,3775997c8539074,3775997,8577042,3813965,8577042,3860800c8577042,3907635,8539074,3945603,8492239,3945603c8445404,3945603,8407436,3907635,8407436,3860800c8407436,3813965,8445404,3775997,8492239,3775997xm8099961,3775997c8146796,3775997,8184764,3813965,8184764,3860800c8184764,3907635,8146796,3945603,8099961,3945603c8053126,3945603,8015158,3907635,8015158,3860800c8015158,3813965,8053126,3775997,8099961,3775997xm7707683,3775997c7754518,3775997,7792486,3813965,7792486,3860800c7792486,3907635,7754518,3945603,7707683,3945603c7660848,3945603,7622880,3907635,7622880,3860800c7622880,3813965,7660848,3775997,7707683,3775997xm7315405,3775997c7362240,3775997,7400208,3813965,7400208,3860800c7400208,3907635,7362240,3945603,7315405,3945603c7268570,3945603,7230602,3907635,7230602,3860800c7230602,3813965,7268570,3775997,7315405,3775997xm6923127,3775997c6969962,3775997,7007930,3813965,7007930,3860800c7007930,3907635,6969962,3945603,6923127,3945603c6876292,3945603,6838324,3907635,6838324,3860800c6838324,3813965,6876292,3775997,6923127,3775997xm6530849,3775997c6577685,3775997,6615652,3813965,6615652,3860800c6615652,3907635,6577685,3945603,6530849,3945603c6484014,3945603,6446046,3907635,6446046,3860800c6446046,3813965,6484014,3775997,6530849,3775997xm6138576,3775997c6185408,3775997,6223375,3813965,6223375,3860800c6223375,3907635,6185408,3945603,6138576,3945603c6091737,3945603,6053769,3907635,6053769,3860800c6053769,3813965,6091737,3775997,6138576,3775997xm5746297,3775997c5793129,3775997,5831099,3813965,5831099,3860800c5831099,3907635,5793129,3945603,5746297,3945603c5699461,3945603,5661495,3907635,5661495,3860800c5661495,3813965,5699461,3775997,5746297,3775997xm5354019,3775997c5400854,3775997,5438819,3813965,5438819,3860800c5438819,3907635,5400854,3945603,5354019,3945603c5307183,3945603,5269214,3907635,5269214,3860800c5269214,3813965,5307183,3775997,5354019,3775997xm4961739,3775997c5008577,3775997,5046545,3813965,5046545,3860800c5046545,3907635,5008577,3945603,4961739,3945603c4914905,3945603,4876938,3907635,4876938,3860800c4876938,3813965,4914905,3775997,4961739,3775997xm4569465,3775997c4616298,3775997,4654267,3813965,4654267,3860800c4654267,3907635,4616298,3945603,4569465,3945603c4522627,3945603,4484660,3907635,4484660,3860800c4484660,3813965,4522627,3775997,4569465,3775997xm4177184,3775997c4224018,3775997,4261986,3813965,4261986,3860800c4261986,3907635,4224018,3945603,4177184,3945603c4130352,3945603,4092383,3907635,4092383,3860800c4092383,3813965,4130352,3775997,4177184,3775997xm3784909,3775997c3831743,3775997,3869712,3813965,3869712,3860800c3869712,3907635,3831743,3945603,3784909,3945603c3738074,3945603,3700106,3907635,3700106,3860800c3700106,3813965,3738074,3775997,3784909,3775997xm3392630,3775997c3439466,3775997,3477434,3813965,3477434,3860800c3477434,3907635,3439466,3945603,3392630,3945603c3345796,3945603,3307827,3907635,3307827,3860800c3307827,3813965,3345796,3775997,3392630,3775997xm3000353,3775997c3047187,3775997,3085156,3813965,3085156,3860800c3085156,3907635,3047187,3945603,3000353,3945603c2953517,3945603,2915549,3907635,2915549,3860800c2915549,3813965,2953517,3775997,3000353,3775997xm2608075,3775997c2654910,3775997,2692878,3813965,2692878,3860800c2692878,3907635,2654910,3945603,2608075,3945603c2561239,3945603,2523271,3907635,2523271,3860800c2523271,3813965,2561239,3775997,2608075,3775997xm2215796,3775997c2262631,3775997,2300599,3813965,2300599,3860800c2300599,3907635,2262631,3945603,2215796,3945603c2168961,3945603,2130994,3907635,2130994,3860800c2130994,3813965,2168961,3775997,2215796,3775997xm1823518,3775997c1870354,3775997,1908321,3813965,1908321,3860800c1908321,3907635,1870354,3945603,1823518,3945603c1776683,3945603,1738715,3907635,1738715,3860800c1738715,3813965,1776683,3775997,1823518,3775997xm1431240,3775997c1478076,3775997,1516043,3813965,1516043,3860800c1516043,3907635,1478076,3945603,1431240,3945603c1384405,3945603,1346438,3907635,1346438,3860800c1346438,3813965,1384405,3775997,1431240,3775997xm1038962,3775997c1085797,3775997,1123766,3813965,1123766,3860800c1123766,3907635,1085797,3945603,1038962,3945603c992127,3945603,954160,3907635,954160,3860800c954160,3813965,992127,3775997,1038962,3775997xm646684,3775997c693519,3775997,731488,3813965,731488,3860800c731488,3907635,693519,3945603,646684,3945603c599849,3945603,561882,3907635,561882,3860800c561882,3813965,599849,3775997,646684,3775997xm254407,3775997c301242,3775997,339210,3813965,339210,3860800c339210,3907635,301242,3945603,254407,3945603c207572,3945603,169604,3907635,169604,3860800c169604,3813965,207572,3775997,254407,3775997xm12192000,3551069l12192000,3719307,12162380,3713327c12131943,3700453,12110586,3670314,12110586,3635188c12110586,3600062,12131943,3569923,12162380,3557049xm11803106,3550385c11849941,3550385,11887909,3588353,11887909,3635188c11887909,3682023,11849941,3719991,11803106,3719991c11756271,3719991,11718303,3682023,11718303,3635188c11718303,3588353,11756271,3550385,11803106,3550385xm11410828,3550385c11457663,3550385,11495631,3588353,11495631,3635188c11495631,3682023,11457663,3719991,11410828,3719991c11363993,3719991,11326025,3682023,11326025,3635188c11326025,3588353,11363993,3550385,11410828,3550385xm11018550,3550385c11065385,3550385,11103353,3588353,11103353,3635188c11103353,3682023,11065385,3719991,11018550,3719991c10971715,3719991,10933747,3682023,10933747,3635188c10933747,3588353,10971715,3550385,11018550,3550385xm10626272,3550385c10673107,3550385,10711075,3588353,10711075,3635188c10711075,3682023,10673107,3719991,10626272,3719991c10579437,3719991,10541469,3682023,10541469,3635188c10541469,3588353,10579437,3550385,10626272,3550385xm10233994,3550385c10280829,3550385,10318797,3588353,10318797,3635188c10318797,3682023,10280829,3719991,10233994,3719991c10187159,3719991,10149191,3682023,10149191,3635188c10149191,3588353,10187159,3550385,10233994,3550385xm9841716,3550385c9888551,3550385,9926519,3588353,9926519,3635188c9926519,3682023,9888551,3719991,9841716,3719991c9794881,3719991,9756913,3682023,9756913,3635188c9756913,3588353,9794881,3550385,9841716,3550385xm9449438,3550385c9496273,3550385,9534241,3588353,9534241,3635188c9534241,3682023,9496273,3719991,9449438,3719991c9402603,3719991,9364635,3682023,9364635,3635188c9364635,3588353,9402603,3550385,9449438,3550385xm9057160,3550385c9103995,3550385,9141963,3588353,9141963,3635188c9141963,3682023,9103995,3719991,9057160,3719991c9010325,3719991,8972357,3682023,8972357,3635188c8972357,3588353,9010325,3550385,9057160,3550385xm8664882,3550385c8711717,3550385,8749685,3588353,8749685,3635188c8749685,3682023,8711717,3719991,8664882,3719991c8618047,3719991,8580079,3682023,8580079,3635188c8580079,3588353,8618047,3550385,8664882,3550385xm8272604,3550385c8319439,3550385,8357407,3588353,8357407,3635188c8357407,3682023,8319439,3719991,8272604,3719991c8225769,3719991,8187801,3682023,8187801,3635188c8187801,3588353,8225769,3550385,8272604,3550385xm7880326,3550385c7927161,3550385,7965129,3588353,7965129,3635188c7965129,3682023,7927161,3719991,7880326,3719991c7833491,3719991,7795523,3682023,7795523,3635188c7795523,3588353,7833491,3550385,7880326,3550385xm7488048,3550385c7534883,3550385,7572851,3588353,7572851,3635188c7572851,3682023,7534883,3719991,7488048,3719991c7441213,3719991,7403245,3682023,7403245,3635188c7403245,3588353,7441213,3550385,7488048,3550385xm7095770,3550385c7142605,3550385,7180573,3588353,7180573,3635188c7180573,3682023,7142605,3719991,7095770,3719991c7048935,3719991,7010967,3682023,7010967,3635188c7010967,3588353,7048935,3550385,7095770,3550385xm6703492,3550385c6750327,3550385,6788295,3588353,6788295,3635188c6788295,3682023,6750327,3719991,6703492,3719991c6656657,3719991,6618690,3682023,6618690,3635188c6618690,3588353,6656657,3550385,6703492,3550385xm6311214,3550385c6358049,3550385,6396018,3588353,6396018,3635188c6396018,3682023,6358049,3719991,6311214,3719991c6264379,3719991,6226413,3682023,6226413,3635188c6226413,3588353,6264379,3550385,6311214,3550385xm5918940,3550385c5965774,3550385,6003743,3588353,6003743,3635188c6003743,3682023,5965774,3719991,5918940,3719991c5872104,3719991,5834136,3682023,5834136,3635188c5834136,3588353,5872104,3550385,5918940,3550385xm5526665,3550385c5573499,3550385,5611465,3588353,5611465,3635188c5611465,3682023,5573499,3719991,5526665,3719991c5479827,3719991,5441860,3682023,5441860,3635188c5441860,3588353,5479827,3550385,5526665,3550385xm5134385,3550385c5181219,3550385,5219189,3588353,5219189,3635188c5219189,3682023,5181219,3719991,5134385,3719991c5087552,3719991,5049580,3682023,5049580,3635188c5049580,3588353,5087552,3550385,5134385,3550385xm4742105,3550385c4788940,3550385,4826911,3588353,4826911,3635188c4826911,3682023,4788940,3719991,4742105,3719991c4695272,3719991,4657305,3682023,4657305,3635188c4657305,3588353,4695272,3550385,4742105,3550385xm4349826,3550385c4396666,3550385,4434634,3588353,4434634,3635188c4434634,3682023,4396666,3719991,4349826,3719991c4302993,3719991,4265029,3682023,4265029,3635188c4265029,3588353,4302993,3550385,4349826,3550385xm3957553,3550385c4004389,3550385,4042355,3588353,4042355,3635188c4042355,3682023,4004389,3719991,3957553,3719991c3910717,3719991,3872750,3682023,3872750,3635188c3872750,3588353,3910717,3550385,3957553,3550385xm3565276,3550385c3612110,3550385,3650079,3588353,3650079,3635188c3650079,3682023,3612110,3719991,3565276,3719991c3518441,3719991,3480472,3682023,3480472,3635188c3480472,3588353,3518441,3550385,3565276,3550385xm3172998,3550385c3219833,3550385,3257801,3588353,3257801,3635188c3257801,3682023,3219833,3719991,3172998,3719991c3126163,3719991,3088195,3682023,3088195,3635188c3088195,3588353,3126163,3550385,3172998,3550385xm2780721,3550385c2827555,3550385,2865523,3588353,2865523,3635188c2865523,3682023,2827555,3719991,2780721,3719991c2733885,3719991,2695917,3682023,2695917,3635188c2695917,3588353,2733885,3550385,2780721,3550385xm2388442,3550385c2435277,3550385,2473246,3588353,2473246,3635188c2473246,3682023,2435277,3719991,2388442,3719991c2341607,3719991,2303639,3682023,2303639,3635188c2303639,3588353,2341607,3550385,2388442,3550385xm1996162,3550385c2042997,3550385,2080966,3588353,2080966,3635188c2080966,3682023,2042997,3719991,1996162,3719991c1949328,3719991,1911360,3682023,1911360,3635188c1911360,3588353,1949328,3550385,1996162,3550385xm1603884,3550385c1650720,3550385,1688688,3588353,1688688,3635188c1688688,3682023,1650720,3719991,1603884,3719991c1557050,3719991,1519082,3682023,1519082,3635188c1519082,3588353,1557050,3550385,1603884,3550385xm1211608,3550385c1258443,3550385,1296411,3588353,1296411,3635188c1296411,3682023,1258443,3719991,1211608,3719991c1164773,3719991,1126805,3682023,1126805,3635188c1126805,3588353,1164773,3550385,1211608,3550385xm819330,3550385c866165,3550385,904133,3588353,904133,3635188c904133,3682023,866165,3719991,819330,3719991c772495,3719991,734527,3682023,734527,3635188c734527,3588353,772495,3550385,819330,3550385xm427052,3550385c473887,3550385,511855,3588353,511855,3635188c511855,3682023,473887,3719991,427052,3719991c380217,3719991,342249,3682023,342249,3635188c342249,3588353,380217,3550385,427052,3550385xm34775,3550385c81610,3550385,119578,3588353,119578,3635188c119578,3682023,81610,3719991,34775,3719991c23066,3719991,11912,3717618,1766,3713327l0,3712136,0,3558240,1766,3557049c11912,3552758,23066,3550385,34775,3550385xm12018260,3285925c12065095,3285925,12103063,3323893,12103063,3370728c12103063,3417563,12065095,3455531,12018260,3455531c11971425,3455531,11933457,3417563,11933457,3370728c11933457,3323893,11971425,3285925,12018260,3285925xm11625982,3285925c11672817,3285925,11710785,3323893,11710785,3370728c11710785,3417563,11672817,3455531,11625982,3455531c11579147,3455531,11541179,3417563,11541179,3370728c11541179,3323893,11579147,3285925,11625982,3285925xm11233704,3285925c11280539,3285925,11318507,3323893,11318507,3370728c11318507,3417563,11280539,3455531,11233704,3455531c11186869,3455531,11148901,3417563,11148901,3370728c11148901,3323893,11186869,3285925,11233704,3285925xm10841426,3285925c10888261,3285925,10926229,3323893,10926229,3370728c10926229,3417563,10888261,3455531,10841426,3455531c10794591,3455531,10756623,3417563,10756623,3370728c10756623,3323893,10794591,3285925,10841426,3285925xm10449148,3285925c10495983,3285925,10533951,3323893,10533951,3370728c10533951,3417563,10495983,3455531,10449148,3455531c10402313,3455531,10364345,3417563,10364345,3370728c10364345,3323893,10402313,3285925,10449148,3285925xm10056870,3285925c10103705,3285925,10141673,3323893,10141673,3370728c10141673,3417563,10103705,3455531,10056870,3455531c10010035,3455531,9972067,3417563,9972067,3370728c9972067,3323893,10010035,3285925,10056870,3285925xm9664592,3285925c9711427,3285925,9749395,3323893,9749395,3370728c9749395,3417563,9711427,3455531,9664592,3455531c9617757,3455531,9579789,3417563,9579789,3370728c9579789,3323893,9617757,3285925,9664592,3285925xm9272314,3285925c9319149,3285925,9357117,3323893,9357117,3370728c9357117,3417563,9319149,3455531,9272314,3455531c9225479,3455531,9187511,3417563,9187511,3370728c9187511,3323893,9225479,3285925,9272314,3285925xm8880036,3285925c8926871,3285925,8964839,3323893,8964839,3370728c8964839,3417563,8926871,3455531,8880036,3455531c8833201,3455531,8795233,3417563,8795233,3370728c8795233,3323893,8833201,3285925,8880036,3285925xm8487758,3285925c8534593,3285925,8572561,3323893,8572561,3370728c8572561,3417563,8534593,3455531,8487758,3455531c8440923,3455531,8402955,3417563,8402955,3370728c8402955,3323893,8440923,3285925,8487758,3285925xm8095480,3285925c8142315,3285925,8180283,3323893,8180283,3370728c8180283,3417563,8142315,3455531,8095480,3455531c8048645,3455531,8010677,3417563,8010677,3370728c8010677,3323893,8048645,3285925,8095480,3285925xm7703202,3285925c7750037,3285925,7788005,3323893,7788005,3370728c7788005,3417563,7750037,3455531,7703202,3455531c7656367,3455531,7618399,3417563,7618399,3370728c7618399,3323893,7656367,3285925,7703202,3285925xm7310924,3285925c7357759,3285925,7395727,3323893,7395727,3370728c7395727,3417563,7357759,3455531,7310924,3455531c7264089,3455531,7226121,3417563,7226121,3370728c7226121,3323893,7264089,3285925,7310924,3285925xm6918646,3285925c6965481,3285925,7003449,3323893,7003449,3370728c7003449,3417563,6965481,3455531,6918646,3455531c6871811,3455531,6833843,3417563,6833843,3370728c6833843,3323893,6871811,3285925,6918646,3285925xm6526368,3285925c6573203,3285925,6611172,3323893,6611172,3370728c6611172,3417563,6573203,3455531,6526368,3455531c6479533,3455531,6441565,3417563,6441565,3370728c6441565,3323893,6479533,3285925,6526368,3285925xm6134092,3285925c6180927,3285925,6218894,3323893,6218894,3370728c6218894,3417563,6180927,3455531,6134092,3455531c6087257,3455531,6049288,3417563,6049288,3370728c6049288,3323893,6087257,3285925,6134092,3285925xm5741815,3285925c5788651,3285925,5826617,3323893,5826617,3370728c5826617,3417563,5788651,3455531,5741815,3455531c5694979,3455531,5657013,3417563,5657013,3370728c5657013,3323893,5694979,3285925,5741815,3285925xm5349539,3285925c5396371,3285925,5434342,3323893,5434342,3370728c5434342,3417563,5396371,3455531,5349539,3455531c5302701,3455531,5264735,3417563,5264735,3370728c5264735,3323893,5302701,3285925,5349539,3285925xm4957261,3285925c5004095,3285925,5042062,3323893,5042062,3370728c5042062,3417563,5004095,3455531,4957261,3455531c4910426,3455531,4872456,3417563,4872456,3370728c4872456,3323893,4910426,3285925,4957261,3285925xm4564982,3285925c4611818,3285925,4649784,3323893,4649784,3370728c4649784,3417563,4611818,3455531,4564982,3455531c4518147,3455531,4480179,3417563,4480179,3370728c4480179,3323893,4518147,3285925,4564982,3285925xm4172703,3285925c4219539,3285925,4257511,3323893,4257511,3370728c4257511,3417563,4219539,3455531,4172703,3455531c4125871,3455531,4087902,3417563,4087902,3370728c4087902,3323893,4125871,3285925,4172703,3285925xm3780428,3285925c3827262,3285925,3865232,3323893,3865232,3370728c3865232,3417563,3827262,3455531,3780428,3455531c3733593,3455531,3695626,3417563,3695626,3370728c3695626,3323893,3733593,3285925,3780428,3285925xm3388149,3285925c3434985,3285925,3472953,3323893,3472953,3370728c3472953,3417563,3434985,3455531,3388149,3455531c3341315,3455531,3303346,3417563,3303346,3370728c3303346,3323893,3341315,3285925,3388149,3285925xm2995872,3285925c3042706,3285925,3080675,3323893,3080675,3370728c3080675,3417563,3042706,3455531,2995872,3455531c2949036,3455531,2911068,3417563,2911068,3370728c2911068,3323893,2949036,3285925,2995872,3285925xm2603594,3285925c2650429,3285925,2688397,3323893,2688397,3370728c2688397,3417563,2650429,3455531,2603594,3455531c2556758,3455531,2518790,3417563,2518790,3370728c2518790,3323893,2556758,3285925,2603594,3285925xm2211316,3285925c2258151,3285925,2296118,3323893,2296118,3370728c2296118,3417563,2258151,3455531,2211316,3455531c2164481,3455531,2126513,3417563,2126513,3370728c2126513,3323893,2164481,3285925,2211316,3285925xm1819038,3285925c1865873,3285925,1903840,3323893,1903840,3370728c1903840,3417563,1865873,3455531,1819038,3455531c1772202,3455531,1734235,3417563,1734235,3370728c1734235,3323893,1772202,3285925,1819038,3285925xm1426760,3285925c1473594,3285925,1511563,3323893,1511563,3370728c1511563,3417563,1473594,3455531,1426760,3455531c1379925,3455531,1341957,3417563,1341957,3370728c1341957,3323893,1379925,3285925,1426760,3285925xm1034482,3285925c1081317,3285925,1119285,3323893,1119285,3370728c1119285,3417563,1081317,3455531,1034482,3455531c987647,3455531,949679,3417563,949679,3370728c949679,3323893,987647,3285925,1034482,3285925xm642204,3285925c689039,3285925,727007,3323893,727007,3370728c727007,3417563,689039,3455531,642204,3455531c595369,3455531,557401,3417563,557401,3370728c557401,3323893,595369,3285925,642204,3285925xm249926,3285925c296761,3285925,334729,3323893,334729,3370728c334729,3417563,296761,3455531,249926,3455531c203091,3455531,165123,3417563,165123,3370728c165123,3323893,203091,3285925,249926,3285925xm12182667,3060317l12192000,3062202,12192000,3228039,12182667,3229923c12135832,3229923,12097864,3191955,12097864,3145120c12097864,3098285,12135832,3060317,12182667,3060317xm11790384,3060317c11837219,3060317,11875187,3098285,11875187,3145120c11875187,3191955,11837219,3229923,11790384,3229923c11743549,3229923,11705581,3191955,11705581,3145120c11705581,3098285,11743549,3060317,11790384,3060317xm11398106,3060317c11444941,3060317,11482909,3098285,11482909,3145120c11482909,3191955,11444941,3229923,11398106,3229923c11351271,3229923,11313303,3191955,11313303,3145120c11313303,3098285,11351271,3060317,11398106,3060317xm11005828,3060317c11052663,3060317,11090631,3098285,11090631,3145120c11090631,3191955,11052663,3229923,11005828,3229923c10958993,3229923,10921025,3191955,10921025,3145120c10921025,3098285,10958993,3060317,11005828,3060317xm10613550,3060317c10660385,3060317,10698353,3098285,10698353,3145120c10698353,3191955,10660385,3229923,10613550,3229923c10566715,3229923,10528747,3191955,10528747,3145120c10528747,3098285,10566715,3060317,10613550,3060317xm10221272,3060317c10268107,3060317,10306075,3098285,10306075,3145120c10306075,3191955,10268107,3229923,10221272,3229923c10174437,3229923,10136469,3191955,10136469,3145120c10136469,3098285,10174437,3060317,10221272,3060317xm9828994,3060317c9875829,3060317,9913797,3098285,9913797,3145120c9913797,3191955,9875829,3229923,9828994,3229923c9782159,3229923,9744191,3191955,9744191,3145120c9744191,3098285,9782159,3060317,9828994,3060317xm9436716,3060317c9483551,3060317,9521519,3098285,9521519,3145120c9521519,3191955,9483551,3229923,9436716,3229923c9389881,3229923,9351913,3191955,9351913,3145120c9351913,3098285,9389881,3060317,9436716,3060317xm9044438,3060317c9091273,3060317,9129241,3098285,9129241,3145120c9129241,3191955,9091273,3229923,9044438,3229923c8997603,3229923,8959635,3191955,8959635,3145120c8959635,3098285,8997603,3060317,9044438,3060317xm8652160,3060317c8698995,3060317,8736963,3098285,8736963,3145120c8736963,3191955,8698995,3229923,8652160,3229923c8605325,3229923,8567357,3191955,8567357,3145120c8567357,3098285,8605325,3060317,8652160,3060317xm8259882,3060317c8306717,3060317,8344685,3098285,8344685,3145120c8344685,3191955,8306717,3229923,8259882,3229923c8213047,3229923,8175079,3191955,8175079,3145120c8175079,3098285,8213047,3060317,8259882,3060317xm7867604,3060317c7914439,3060317,7952407,3098285,7952407,3145120c7952407,3191955,7914439,3229923,7867604,3229923c7820769,3229923,7782801,3191955,7782801,3145120c7782801,3098285,7820769,3060317,7867604,3060317xm7475326,3060317c7522161,3060317,7560129,3098285,7560129,3145120c7560129,3191955,7522161,3229923,7475326,3229923c7428491,3229923,7390523,3191955,7390523,3145120c7390523,3098285,7428491,3060317,7475326,3060317xm7083048,3060317c7129883,3060317,7167851,3098285,7167851,3145120c7167851,3191955,7129883,3229923,7083048,3229923c7036213,3229923,6998245,3191955,6998245,3145120c6998245,3098285,7036213,3060317,7083048,3060317xm6690770,3060317c6737605,3060317,6775573,3098285,6775573,3145120c6775573,3191955,6737605,3229923,6690770,3229923c6643935,3229923,6605967,3191955,6605967,3145120c6605967,3098285,6643935,3060317,6690770,3060317xm6298492,3060317c6345327,3060317,6383295,3098285,6383295,3145120c6383295,3191955,6345327,3229923,6298492,3229923c6251658,3229923,6213689,3191955,6213689,3145120c6213689,3098285,6251658,3060317,6298492,3060317xm5906216,3060317c5953051,3060317,5991019,3098285,5991019,3145120c5991019,3191955,5953051,3229923,5906216,3229923c5859382,3229923,5821412,3191955,5821412,3145120c5821412,3098285,5859382,3060317,5906216,3060317xm5513939,3060317c5560775,3060317,5598740,3098285,5598740,3145120c5598740,3191955,5560775,3229923,5513939,3229923c5467103,3229923,5429137,3191955,5429137,3145120c5429137,3098285,5467103,3060317,5513939,3060317xm5121662,3060317c5168497,3060317,5206464,3098285,5206464,3145120c5206464,3191955,5168497,3229923,5121662,3229923c5074824,3229923,5036858,3191955,5036858,3145120c5036858,3098285,5074824,3060317,5121662,3060317xm4729381,3060317c4776218,3060317,4814186,3098285,4814186,3145120c4814186,3191955,4776218,3229923,4729381,3229923c4682549,3229923,4644580,3191955,4644580,3145120c4644580,3098285,4682549,3060317,4729381,3060317xm4337105,3060317c4383940,3060317,4421908,3098285,4421908,3145120c4421908,3191955,4383940,3229923,4337105,3229923c4290272,3229923,4252301,3191955,4252301,3145120c4252301,3098285,4290272,3060317,4337105,3060317xm3944828,3060317c3991663,3060317,4029630,3098285,4029630,3145120c4029630,3191955,3991663,3229923,3944828,3229923c3897992,3229923,3860026,3191955,3860026,3145120c3860026,3098285,3897992,3060317,3944828,3060317xm3552550,3060317c3599385,3060317,3637354,3098285,3637354,3145120c3637354,3191955,3599385,3229923,3552550,3229923c3505716,3229923,3467747,3191955,3467747,3145120c3467747,3098285,3505716,3060317,3552550,3060317xm3160273,3060317c3207108,3060317,3245076,3098285,3245076,3145120c3245076,3191955,3207108,3229923,3160273,3229923c3113438,3229923,3075470,3191955,3075470,3145120c3075470,3098285,3113438,3060317,3160273,3060317xm2767995,3060317c2814830,3060317,2852798,3098285,2852798,3145120c2852798,3191955,2814830,3229923,2767995,3229923c2721160,3229923,2683192,3191955,2683192,3145120c2683192,3098285,2721160,3060317,2767995,3060317xm2375717,3060317c2422552,3060317,2460520,3098285,2460520,3145120c2460520,3191955,2422552,3229923,2375717,3229923c2328882,3229923,2290914,3191955,2290914,3145120c2290914,3098285,2328882,3060317,2375717,3060317xm1983438,3060317c2030273,3060317,2068241,3098285,2068241,3145120c2068241,3191955,2030273,3229923,1983438,3229923c1936603,3229923,1898635,3191955,1898635,3145120c1898635,3098285,1936603,3060317,1983438,3060317xm1591160,3060317c1637995,3060317,1675963,3098285,1675963,3145120c1675963,3191955,1637995,3229923,1591160,3229923c1544325,3229923,1506357,3191955,1506357,3145120c1506357,3098285,1544325,3060317,1591160,3060317xm1198883,3060317c1245718,3060317,1283686,3098285,1283686,3145120c1283686,3191955,1245718,3229923,1198883,3229923c1152048,3229923,1114080,3191955,1114080,3145120c1114080,3098285,1152048,3060317,1198883,3060317xm806605,3060317c853440,3060317,891408,3098285,891408,3145120c891408,3191955,853440,3229923,806605,3229923c759770,3229923,721802,3191955,721802,3145120c721802,3098285,759770,3060317,806605,3060317xm414327,3060317c461162,3060317,499130,3098285,499130,3145120c499130,3191955,461162,3229923,414327,3229923c367492,3229923,329524,3191955,329524,3145120c329524,3098285,367492,3060317,414327,3060317xm22050,3060317c68885,3060317,106853,3098285,106853,3145120c106853,3191955,68885,3229923,22050,3229923l0,3225472,0,3064769xm12013778,2834705c12060613,2834705,12098581,2872673,12098581,2919508c12098581,2966343,12060613,3004311,12013778,3004311c11966943,3004311,11928975,2966343,11928975,2919508c11928975,2872673,11966943,2834705,12013778,2834705xm11621500,2834705c11668335,2834705,11706303,2872673,11706303,2919508c11706303,2966343,11668335,3004311,11621500,3004311c11574665,3004311,11536697,2966343,11536697,2919508c11536697,2872673,11574665,2834705,11621500,2834705xm11229222,2834705c11276057,2834705,11314025,2872673,11314025,2919508c11314025,2966343,11276057,3004311,11229222,3004311c11182387,3004311,11144419,2966343,11144419,2919508c11144419,2872673,11182387,2834705,11229222,2834705xm10836944,2834705c10883779,2834705,10921747,2872673,10921747,2919508c10921747,2966343,10883779,3004311,10836944,3004311c10790109,3004311,10752141,2966343,10752141,2919508c10752141,2872673,10790109,2834705,10836944,2834705xm10444666,2834705c10491501,2834705,10529469,2872673,10529469,2919508c10529469,2966343,10491501,3004311,10444666,3004311c10397831,3004311,10359863,2966343,10359863,2919508c10359863,2872673,10397831,2834705,10444666,2834705xm10052388,2834705c10099223,2834705,10137191,2872673,10137191,2919508c10137191,2966343,10099223,3004311,10052388,3004311c10005553,3004311,9967585,2966343,9967585,2919508c9967585,2872673,10005553,2834705,10052388,2834705xm9660110,2834705c9706945,2834705,9744913,2872673,9744913,2919508c9744913,2966343,9706945,3004311,9660110,3004311c9613275,3004311,9575307,2966343,9575307,2919508c9575307,2872673,9613275,2834705,9660110,2834705xm9267832,2834705c9314667,2834705,9352635,2872673,9352635,2919508c9352635,2966343,9314667,3004311,9267832,3004311c9220997,3004311,9183029,2966343,9183029,2919508c9183029,2872673,9220997,2834705,9267832,2834705xm8875554,2834705c8922389,2834705,8960357,2872673,8960357,2919508c8960357,2966343,8922389,3004311,8875554,3004311c8828719,3004311,8790751,2966343,8790751,2919508c8790751,2872673,8828719,2834705,8875554,2834705xm8483276,2834705c8530111,2834705,8568079,2872673,8568079,2919508c8568079,2966343,8530111,3004311,8483276,3004311c8436441,3004311,8398473,2966343,8398473,2919508c8398473,2872673,8436441,2834705,8483276,2834705xm8090998,2834705c8137833,2834705,8175801,2872673,8175801,2919508c8175801,2966343,8137833,3004311,8090998,3004311c8044163,3004311,8006195,2966343,8006195,2919508c8006195,2872673,8044163,2834705,8090998,2834705xm7698720,2834705c7745555,2834705,7783523,2872673,7783523,2919508c7783523,2966343,7745555,3004311,7698720,3004311c7651885,3004311,7613917,2966343,7613917,2919508c7613917,2872673,7651885,2834705,7698720,2834705xm7306442,2834705c7353277,2834705,7391245,2872673,7391245,2919508c7391245,2966343,7353277,3004311,7306442,3004311c7259607,3004311,7221639,2966343,7221639,2919508c7221639,2872673,7259607,2834705,7306442,2834705xm6914164,2834705c6960999,2834705,6998967,2872673,6998967,2919508c6998967,2966343,6960999,3004311,6914164,3004311c6867329,3004311,6829361,2966343,6829361,2919508c6829361,2872673,6867329,2834705,6914164,2834705xm6521886,2834705c6568721,2834705,6606689,2872673,6606689,2919508c6606689,2966343,6568721,3004311,6521886,3004311c6475051,3004311,6437084,2966343,6437084,2919508c6437084,2872673,6475051,2834705,6521886,2834705xm6129610,2834705c6176443,2834705,6214413,2872673,6214413,2919508c6214413,2966343,6176443,3004311,6129610,3004311c6082775,3004311,6044805,2966343,6044805,2919508c6044805,2872673,6082775,2834705,6129610,2834705xm5737332,2834705c5784165,2834705,5822135,2872673,5822135,2919508c5822135,2966343,5784165,3004311,5737332,3004311c5690498,3004311,5652530,2966343,5652530,2919508c5652530,2872673,5690498,2834705,5737332,2834705xm5345053,2834705c5391891,2834705,5429856,2872673,5429856,2919508c5429856,2966343,5391891,3004311,5345053,3004311c5298219,3004311,5260250,2966343,5260250,2919508c5260250,2872673,5298219,2834705,5345053,2834705xm4952776,2834705c4999611,2834705,5037578,2872673,5037578,2919508c5037578,2966343,4999611,3004311,4952776,3004311c4905939,3004311,4867971,2966343,4867971,2919508c4867971,2872673,4905939,2834705,4952776,2834705xm4560499,2834705c4607332,2834705,4645302,2872673,4645302,2919508c4645302,2966343,4607332,3004311,4560499,3004311c4513661,3004311,4475695,2966343,4475695,2919508c4475695,2872673,4513661,2834705,4560499,2834705xm4168218,2834705c4215054,2834705,4253022,2872673,4253022,2919508c4253022,2966343,4215054,3004311,4168218,3004311c4121387,3004311,4083418,2966343,4083418,2919508c4083418,2872673,4121387,2834705,4168218,2834705xm3775944,2834705c3822778,2834705,3860747,2872673,3860747,2919508c3860747,2966343,3822778,3004311,3775944,3004311c3729109,3004311,3691141,2966343,3691141,2919508c3691141,2872673,3729109,2834705,3775944,2834705xm3383665,2834705c3430501,2834705,3468468,2872673,3468468,2919508c3468468,2966343,3430501,3004311,3383665,3004311c3336830,3004311,3298861,2966343,3298861,2919508c3298861,2872673,3336830,2834705,3383665,2834705xm2991388,2834705c3038222,2834705,3076191,2872673,3076191,2919508c3076191,2966343,3038222,3004311,2991388,3004311c2944551,3004311,2906584,2966343,2906584,2919508c2906584,2872673,2944551,2834705,2991388,2834705xm2599109,2834705c2645945,2834705,2683912,2872673,2683912,2919508c2683912,2966343,2645945,3004311,2599109,3004311c2552274,3004311,2514305,2966343,2514305,2919508c2514305,2872673,2552274,2834705,2599109,2834705xm2206831,2834705c2253666,2834705,2291634,2872673,2291634,2919508c2291634,2966343,2253666,3004311,2206831,3004311c2159996,3004311,2122028,2966343,2122028,2919508c2122028,2872673,2159996,2834705,2206831,2834705xm1814553,2834705c1861388,2834705,1899356,2872673,1899356,2919508c1899356,2966343,1861388,3004311,1814553,3004311c1767718,3004311,1729750,2966343,1729750,2919508c1729750,2872673,1767718,2834705,1814553,2834705xm1422275,2834705c1469110,2834705,1507078,2872673,1507078,2919508c1507078,2966343,1469110,3004311,1422275,3004311c1375440,3004311,1337473,2966343,1337473,2919508c1337473,2872673,1375440,2834705,1422275,2834705xm1029997,2834705c1076832,2834705,1114800,2872673,1114800,2919508c1114800,2966343,1076832,3004311,1029997,3004311c983162,3004311,945194,2966343,945194,2919508c945194,2872673,983162,2834705,1029997,2834705xm637719,2834705c684554,2834705,722522,2872673,722522,2919508c722522,2966343,684554,3004311,637719,3004311c590884,3004311,552916,2966343,552916,2919508c552916,2872673,590884,2834705,637719,2834705xm245441,2834705c292276,2834705,330244,2872673,330244,2919508c330244,2966343,292276,3004311,245441,3004311c198606,3004311,160638,2966343,160638,2919508c160638,2872673,198606,2834705,245441,2834705xm12186426,2609093l12192000,2610219,12192000,2777574,12186426,2778699c12139591,2778699,12101623,2740731,12101623,2693896c12101623,2647061,12139591,2609093,12186426,2609093xm11794143,2609093c11840978,2609093,11878946,2647061,11878946,2693896c11878946,2740731,11840978,2778699,11794143,2778699c11747308,2778699,11709340,2740731,11709340,2693896c11709340,2647061,11747308,2609093,11794143,2609093xm11401865,2609093c11448700,2609093,11486668,2647061,11486668,2693896c11486668,2740731,11448700,2778699,11401865,2778699c11355030,2778699,11317062,2740731,11317062,2693896c11317062,2647061,11355030,2609093,11401865,2609093xm11009587,2609093c11056422,2609093,11094390,2647061,11094390,2693896c11094390,2740731,11056422,2778699,11009587,2778699c10962752,2778699,10924784,2740731,10924784,2693896c10924784,2647061,10962752,2609093,11009587,2609093xm10617309,2609093c10664144,2609093,10702112,2647061,10702112,2693896c10702112,2740731,10664144,2778699,10617309,2778699c10570474,2778699,10532506,2740731,10532506,2693896c10532506,2647061,10570474,2609093,10617309,2609093xm10225031,2609093c10271866,2609093,10309834,2647061,10309834,2693896c10309834,2740731,10271866,2778699,10225031,2778699c10178196,2778699,10140228,2740731,10140228,2693896c10140228,2647061,10178196,2609093,10225031,2609093xm9832753,2609093c9879588,2609093,9917556,2647061,9917556,2693896c9917556,2740731,9879588,2778699,9832753,2778699c9785918,2778699,9747950,2740731,9747950,2693896c9747950,2647061,9785918,2609093,9832753,2609093xm9440475,2609093c9487310,2609093,9525278,2647061,9525278,2693896c9525278,2740731,9487310,2778699,9440475,2778699c9393640,2778699,9355672,2740731,9355672,2693896c9355672,2647061,9393640,2609093,9440475,2609093xm9048197,2609093c9095032,2609093,9133000,2647061,9133000,2693896c9133000,2740731,9095032,2778699,9048197,2778699c9001362,2778699,8963394,2740731,8963394,2693896c8963394,2647061,9001362,2609093,9048197,2609093xm8655919,2609093c8702754,2609093,8740722,2647061,8740722,2693896c8740722,2740731,8702754,2778699,8655919,2778699c8609084,2778699,8571116,2740731,8571116,2693896c8571116,2647061,8609084,2609093,8655919,2609093xm8263641,2609093c8310476,2609093,8348444,2647061,8348444,2693896c8348444,2740731,8310476,2778699,8263641,2778699c8216806,2778699,8178838,2740731,8178838,2693896c8178838,2647061,8216806,2609093,8263641,2609093xm7871363,2609093c7918198,2609093,7956166,2647061,7956166,2693896c7956166,2740731,7918198,2778699,7871363,2778699c7824528,2778699,7786560,2740731,7786560,2693896c7786560,2647061,7824528,2609093,7871363,2609093xm7479085,2609093c7525920,2609093,7563888,2647061,7563888,2693896c7563888,2740731,7525920,2778699,7479085,2778699c7432250,2778699,7394282,2740731,7394282,2693896c7394282,2647061,7432250,2609093,7479085,2609093xm7086807,2609093c7133642,2609093,7171610,2647061,7171610,2693896c7171610,2740731,7133642,2778699,7086807,2778699c7039972,2778699,7002004,2740731,7002004,2693896c7002004,2647061,7039972,2609093,7086807,2609093xm6694529,2609093c6741364,2609093,6779332,2647061,6779332,2693896c6779332,2740731,6741364,2778699,6694529,2778699c6647694,2778699,6609726,2740731,6609726,2693896c6609726,2647061,6647694,2609093,6694529,2609093xm6302251,2609093c6349086,2609093,6387054,2647061,6387054,2693896c6387054,2740731,6349086,2778699,6302251,2778699c6255417,2778699,6217448,2740731,6217448,2693896c6217448,2647061,6255417,2609093,6302251,2609093xm5909975,2609093c5956810,2609093,5994778,2647061,5994778,2693896c5994778,2740731,5956810,2778699,5909975,2778699c5863141,2778699,5825171,2740731,5825171,2693896c5825171,2647061,5863141,2609093,5909975,2609093xm5517700,2609093c5564532,2609093,5602501,2647061,5602501,2693896c5602501,2740731,5564532,2778699,5517700,2778699c5470862,2778699,5432895,2740731,5432895,2693896c5432895,2647061,5470862,2609093,5517700,2609093xm5125421,2609093c5172256,2609093,5210223,2647061,5210223,2693896c5210223,2740731,5172256,2778699,5125421,2778699c5078585,2778699,5040617,2740731,5040617,2693896c5040617,2647061,5078585,2609093,5125421,2609093xm4733141,2609093c4779978,2609093,4817946,2647061,4817946,2693896c4817946,2740731,4779978,2778699,4733141,2778699c4686307,2778699,4648339,2740731,4648339,2693896c4648339,2647061,4686307,2609093,4733141,2609093xm4340863,2609093c4387699,2609093,4425668,2647061,4425668,2693896c4425668,2740731,4387699,2778699,4340863,2778699c4294027,2778699,4256061,2740731,4256061,2693896c4256061,2647061,4294027,2609093,4340863,2609093xm3948588,2609093c3995423,2609093,4033390,2647061,4033390,2693896c4033390,2740731,3995423,2778699,3948588,2778699c3901752,2778699,3863786,2740731,3863786,2693896c3863786,2647061,3901752,2609093,3948588,2609093xm3556310,2609093c3603145,2609093,3641113,2647061,3641113,2693896c3641113,2740731,3603145,2778699,3556310,2778699c3509476,2778699,3471507,2740731,3471507,2693896c3471507,2647061,3509476,2609093,3556310,2609093xm3164033,2609093c3210868,2609093,3248836,2647061,3248836,2693896c3248836,2740731,3210868,2778699,3164033,2778699c3117198,2778699,3079230,2740731,3079230,2693896c3079230,2647061,3117198,2609093,3164033,2609093xm2771755,2609093c2818590,2609093,2856558,2647061,2856558,2693896c2856558,2740731,2818590,2778699,2771755,2778699c2724920,2778699,2686952,2740731,2686952,2693896c2686952,2647061,2724920,2609093,2771755,2609093xm2379477,2609093c2426312,2609093,2464280,2647061,2464280,2693896c2464280,2740731,2426312,2778699,2379477,2778699c2332642,2778699,2294674,2740731,2294674,2693896c2294674,2647061,2332642,2609093,2379477,2609093xm1987198,2609093c2034033,2609093,2072001,2647061,2072001,2693896c2072001,2740731,2034033,2778699,1987198,2778699c1940363,2778699,1902395,2740731,1902395,2693896c1902395,2647061,1940363,2609093,1987198,2609093xm1594920,2609093c1641754,2609093,1679723,2647061,1679723,2693896c1679723,2740731,1641754,2778699,1594920,2778699c1548085,2778699,1510117,2740731,1510117,2693896c1510117,2647061,1548085,2609093,1594920,2609093xm1202643,2609093c1249478,2609093,1287446,2647061,1287446,2693896c1287446,2740731,1249478,2778699,1202643,2778699c1155808,2778699,1117840,2740731,1117840,2693896c1117840,2647061,1155808,2609093,1202643,2609093xm810364,2609093c857199,2609093,895168,2647061,895168,2693896c895168,2740731,857199,2778699,810364,2778699c763530,2778699,725562,2740731,725562,2693896c725562,2647061,763530,2609093,810364,2609093xm418087,2609093c464922,2609093,502890,2647061,502890,2693896c502890,2740731,464922,2778699,418087,2778699c371252,2778699,333284,2740731,333284,2693896c333284,2647061,371252,2609093,418087,2609093xm25809,2609093c72645,2609093,110613,2647061,110613,2693896c110613,2740731,72645,2778699,25809,2778699l0,2773489,0,2614304xm12027225,2383481c12074060,2383481,12112028,2421449,12112028,2468284c12112028,2515119,12074060,2553087,12027225,2553087c11980390,2553087,11942422,2515119,11942422,2468284c11942422,2421449,11980390,2383481,12027225,2383481xm11634947,2383481c11681782,2383481,11719750,2421449,11719750,2468284c11719750,2515119,11681782,2553087,11634947,2553087c11588112,2553087,11550144,2515119,11550144,2468284c11550144,2421449,11588112,2383481,11634947,2383481xm11242669,2383481c11289504,2383481,11327472,2421449,11327472,2468284c11327472,2515119,11289504,2553087,11242669,2553087c11195834,2553087,11157866,2515119,11157866,2468284c11157866,2421449,11195834,2383481,11242669,2383481xm10850391,2383481c10897226,2383481,10935194,2421449,10935194,2468284c10935194,2515119,10897226,2553087,10850391,2553087c10803556,2553087,10765588,2515119,10765588,2468284c10765588,2421449,10803556,2383481,10850391,2383481xm10458113,2383481c10504948,2383481,10542916,2421449,10542916,2468284c10542916,2515119,10504948,2553087,10458113,2553087c10411278,2553087,10373310,2515119,10373310,2468284c10373310,2421449,10411278,2383481,10458113,2383481xm10065835,2383481c10112670,2383481,10150638,2421449,10150638,2468284c10150638,2515119,10112670,2553087,10065835,2553087c10019000,2553087,9981032,2515119,9981032,2468284c9981032,2421449,10019000,2383481,10065835,2383481xm9673557,2383481c9720392,2383481,9758360,2421449,9758360,2468284c9758360,2515119,9720392,2553087,9673557,2553087c9626722,2553087,9588754,2515119,9588754,2468284c9588754,2421449,9626722,2383481,9673557,2383481xm9281279,2383481c9328114,2383481,9366082,2421449,9366082,2468284c9366082,2515119,9328114,2553087,9281279,2553087c9234444,2553087,9196476,2515119,9196476,2468284c9196476,2421449,9234444,2383481,9281279,2383481xm8889001,2383481c8935836,2383481,8973804,2421449,8973804,2468284c8973804,2515119,8935836,2553087,8889001,2553087c8842166,2553087,8804198,2515119,8804198,2468284c8804198,2421449,8842166,2383481,8889001,2383481xm8496723,2383481c8543558,2383481,8581526,2421449,8581526,2468284c8581526,2515119,8543558,2553087,8496723,2553087c8449888,2553087,8411920,2515119,8411920,2468284c8411920,2421449,8449888,2383481,8496723,2383481xm8104445,2383481c8151280,2383481,8189248,2421449,8189248,2468284c8189248,2515119,8151280,2553087,8104445,2553087c8057610,2553087,8019642,2515119,8019642,2468284c8019642,2421449,8057610,2383481,8104445,2383481xm7712167,2383481c7759002,2383481,7796970,2421449,7796970,2468284c7796970,2515119,7759002,2553087,7712167,2553087c7665332,2553087,7627364,2515119,7627364,2468284c7627364,2421449,7665332,2383481,7712167,2383481xm7319889,2383481c7366724,2383481,7404692,2421449,7404692,2468284c7404692,2515119,7366724,2553087,7319889,2553087c7273054,2553087,7235086,2515119,7235086,2468284c7235086,2421449,7273054,2383481,7319889,2383481xm6927611,2383481c6974446,2383481,7012414,2421449,7012414,2468284c7012414,2515119,6974446,2553087,6927611,2553087c6880776,2553087,6842808,2515119,6842808,2468284c6842808,2421449,6880776,2383481,6927611,2383481xm6535333,2383481c6582168,2383481,6620137,2421449,6620137,2468284c6620137,2515119,6582168,2553087,6535333,2553087c6488498,2553087,6450530,2515119,6450530,2468284c6450530,2421449,6488498,2383481,6535333,2383481xm6143055,2383481c6189890,2383481,6227858,2421449,6227858,2468284c6227858,2515119,6189890,2553087,6143055,2553087c6096222,2553087,6058253,2515119,6058253,2468284c6058253,2421449,6096222,2383481,6143055,2383481xm5750778,2383481c5797614,2383481,5835582,2421449,5835582,2468284c5835582,2515119,5797614,2553087,5750778,2553087c5703946,2553087,5665978,2515119,5665978,2468284c5665978,2421449,5703946,2383481,5750778,2383481xm5358503,2383481c5405336,2383481,5443303,2421449,5443303,2468284c5443303,2515119,5405336,2553087,5358503,2553087c5311667,2553087,5273698,2515119,5273698,2468284c5273698,2421449,5311667,2383481,5358503,2383481xm4966223,2383481c5013058,2383481,5051027,2421449,5051027,2468284c5051027,2515119,5013058,2553087,4966223,2553087c4919388,2553087,4881419,2515119,4881419,2468284c4881419,2421449,4919388,2383481,4966223,2383481xm4573945,2383481c4620779,2383481,4658747,2421449,4658747,2468284c4658747,2515119,4620779,2553087,4573945,2553087c4527111,2553087,4489144,2515119,4489144,2468284c4489144,2421449,4527111,2383481,4573945,2383481xm4181666,2383481c4228502,2383481,4266470,2421449,4266470,2468284c4266470,2515119,4228502,2553087,4181666,2553087c4134834,2553087,4096865,2515119,4096865,2468284c4096865,2421449,4134834,2383481,4181666,2383481xm3789391,2383481c3836225,2383481,3874194,2421449,3874194,2468284c3874194,2515119,3836225,2553087,3789391,2553087c3742556,2553087,3704588,2515119,3704588,2468284c3704588,2421449,3742556,2383481,3789391,2383481xm3397112,2383481c3443948,2383481,3481916,2421449,3481916,2468284c3481916,2515119,3443948,2553087,3397112,2553087c3350278,2553087,3312309,2515119,3312309,2468284c3312309,2421449,3350278,2383481,3397112,2383481xm3004835,2383481c3051669,2383481,3089638,2421449,3089638,2468284c3089638,2515119,3051669,2553087,3004835,2553087c2957999,2553087,2920031,2515119,2920031,2468284c2920031,2421449,2957999,2383481,3004835,2383481xm2612557,2383481c2659392,2383481,2697360,2421449,2697360,2468284c2697360,2515119,2659392,2553087,2612557,2553087c2565721,2553087,2527753,2515119,2527753,2468284c2527753,2421449,2565721,2383481,2612557,2383481xm2220278,2383481c2267113,2383481,2305081,2421449,2305081,2468284c2305081,2515119,2267113,2553087,2220278,2553087c2173443,2553087,2135475,2515119,2135475,2468284c2135475,2421449,2173443,2383481,2220278,2383481xm1828001,2383481c1874836,2383481,1912804,2421449,1912804,2468284c1912804,2515119,1874836,2553087,1828001,2553087c1781166,2553087,1743198,2515119,1743198,2468284c1743198,2421449,1781166,2383481,1828001,2383481xm1435723,2383481c1482558,2383481,1520526,2421449,1520526,2468284c1520526,2515119,1482558,2553087,1435723,2553087c1388888,2553087,1350920,2515119,1350920,2468284c1350920,2421449,1388888,2383481,1435723,2383481xm1043445,2383481c1090280,2383481,1128248,2421449,1128248,2468284c1128248,2515119,1090280,2553087,1043445,2553087c996610,2553087,958642,2515119,958642,2468284c958642,2421449,996610,2383481,1043445,2383481xm651167,2383481c698002,2383481,735970,2421449,735970,2468284c735970,2515119,698002,2553087,651167,2553087c604332,2553087,566364,2515119,566364,2468284c566364,2421449,604332,2383481,651167,2383481xm258889,2383481c305724,2383481,343692,2421449,343692,2468284c343692,2515119,305724,2553087,258889,2553087c212054,2553087,174086,2515119,174086,2468284c174086,2421449,212054,2383481,258889,2383481xm12191632,2157869l12192000,2157944,12192000,2327401,12191632,2327475c12144797,2327475,12106829,2289507,12106829,2242672c12106829,2195837,12144797,2157869,12191632,2157869xm11799349,2157869c11846184,2157869,11884152,2195837,11884152,2242672c11884152,2289507,11846184,2327475,11799349,2327475c11752514,2327475,11714546,2289507,11714546,2242672c11714546,2195837,11752514,2157869,11799349,2157869xm11407071,2157869c11453906,2157869,11491874,2195837,11491874,2242672c11491874,2289507,11453906,2327475,11407071,2327475c11360236,2327475,11322268,2289507,11322268,2242672c11322268,2195837,11360236,2157869,11407071,2157869xm11014793,2157869c11061628,2157869,11099596,2195837,11099596,2242672c11099596,2289507,11061628,2327475,11014793,2327475c10967958,2327475,10929990,2289507,10929990,2242672c10929990,2195837,10967958,2157869,11014793,2157869xm10622515,2157869c10669350,2157869,10707318,2195837,10707318,2242672c10707318,2289507,10669350,2327475,10622515,2327475c10575680,2327475,10537712,2289507,10537712,2242672c10537712,2195837,10575680,2157869,10622515,2157869xm10230237,2157869c10277072,2157869,10315040,2195837,10315040,2242672c10315040,2289507,10277072,2327475,10230237,2327475c10183402,2327475,10145434,2289507,10145434,2242672c10145434,2195837,10183402,2157869,10230237,2157869xm9837959,2157869c9884794,2157869,9922762,2195837,9922762,2242672c9922762,2289507,9884794,2327475,9837959,2327475c9791124,2327475,9753156,2289507,9753156,2242672c9753156,2195837,9791124,2157869,9837959,2157869xm9445681,2157869c9492516,2157869,9530484,2195837,9530484,2242672c9530484,2289507,9492516,2327475,9445681,2327475c9398846,2327475,9360878,2289507,9360878,2242672c9360878,2195837,9398846,2157869,9445681,2157869xm9053403,2157869c9100238,2157869,9138206,2195837,9138206,2242672c9138206,2289507,9100238,2327475,9053403,2327475c9006568,2327475,8968600,2289507,8968600,2242672c8968600,2195837,9006568,2157869,9053403,2157869xm8661125,2157869c8707960,2157869,8745928,2195837,8745928,2242672c8745928,2289507,8707960,2327475,8661125,2327475c8614290,2327475,8576322,2289507,8576322,2242672c8576322,2195837,8614290,2157869,8661125,2157869xm8268847,2157869c8315682,2157869,8353650,2195837,8353650,2242672c8353650,2289507,8315682,2327475,8268847,2327475c8222012,2327475,8184044,2289507,8184044,2242672c8184044,2195837,8222012,2157869,8268847,2157869xm7876569,2157869c7923404,2157869,7961372,2195837,7961372,2242672c7961372,2289507,7923404,2327475,7876569,2327475c7829734,2327475,7791766,2289507,7791766,2242672c7791766,2195837,7829734,2157869,7876569,2157869xm7484291,2157869c7531126,2157869,7569094,2195837,7569094,2242672c7569094,2289507,7531126,2327475,7484291,2327475c7437456,2327475,7399488,2289507,7399488,2242672c7399488,2195837,7437456,2157869,7484291,2157869xm7092013,2157869c7138848,2157869,7176816,2195837,7176816,2242672c7176816,2289507,7138848,2327475,7092013,2327475c7045178,2327475,7007210,2289507,7007210,2242672c7007210,2195837,7045178,2157869,7092013,2157869xm6699735,2157869c6746570,2157869,6784538,2195837,6784538,2242672c6784538,2289507,6746570,2327475,6699735,2327475c6652900,2327475,6614932,2289507,6614932,2242672c6614932,2195837,6652900,2157869,6699735,2157869xm6307457,2157869c6354292,2157869,6392260,2195837,6392260,2242672c6392260,2289507,6354292,2327475,6307457,2327475c6260623,2327475,6222654,2289507,6222654,2242672c6222654,2195837,6260623,2157869,6307457,2157869xm5915181,2157869c5962016,2157869,5999985,2195837,5999985,2242672c5999985,2289507,5962016,2327475,5915181,2327475c5868346,2327475,5830378,2289507,5830378,2242672c5830378,2195837,5868346,2157869,5915181,2157869xm5522907,2157869c5569740,2157869,5607705,2195837,5607705,2242672c5607705,2289507,5569740,2327475,5522907,2327475c5476068,2327475,5438103,2289507,5438103,2242672c5438103,2195837,5476068,2157869,5522907,2157869xm5130627,2157869c5177460,2157869,5215431,2195837,5215431,2242672c5215431,2289507,5177460,2327475,5130627,2327475c5083792,2327475,5045821,2289507,5045821,2242672c5045821,2195837,5083792,2157869,5130627,2157869xm4738348,2157869c4785185,2157869,4823155,2195837,4823155,2242672c4823155,2289507,4785185,2327475,4738348,2327475c4691514,2327475,4653547,2289507,4653547,2242672c4653547,2195837,4691514,2157869,4738348,2157869xm4346070,2157869c4392906,2157869,4430873,2195837,4430873,2242672c4430873,2289507,4392906,2327475,4346070,2327475c4299237,2327475,4261271,2289507,4261271,2242672c4261271,2195837,4299237,2157869,4346070,2157869xm3953794,2157869c4000629,2157869,4038596,2195837,4038596,2242672c4038596,2289507,4000629,2327475,3953794,2327475c3906958,2327475,3868992,2289507,3868992,2242672c3868992,2195837,3906958,2157869,3953794,2157869xm3561516,2157869c3608351,2157869,3646320,2195837,3646320,2242672c3646320,2289507,3608351,2327475,3561516,2327475c3514682,2327475,3476713,2289507,3476713,2242672c3476713,2195837,3514682,2157869,3561516,2157869xm3169239,2157869c3216074,2157869,3254042,2195837,3254042,2242672c3254042,2289507,3216074,2327475,3169239,2327475c3122404,2327475,3084436,2289507,3084436,2242672c3084436,2195837,3122404,2157869,3169239,2157869xm2776961,2157869c2823796,2157869,2861764,2195837,2861764,2242672c2861764,2289507,2823796,2327475,2776961,2327475c2730126,2327475,2692158,2289507,2692158,2242672c2692158,2195837,2730126,2157869,2776961,2157869xm2384683,2157869c2431518,2157869,2469486,2195837,2469486,2242672c2469486,2289507,2431518,2327475,2384683,2327475c2337848,2327475,2299880,2289507,2299880,2242672c2299880,2195837,2337848,2157869,2384683,2157869xm1992404,2157869c2039239,2157869,2077207,2195837,2077207,2242672c2077207,2289507,2039239,2327475,1992404,2327475c1945569,2327475,1907601,2289507,1907601,2242672c1907601,2195837,1945569,2157869,1992404,2157869xm1600126,2157869c1646961,2157869,1684929,2195837,1684929,2242672c1684929,2289507,1646961,2327475,1600126,2327475c1553291,2327475,1515323,2289507,1515323,2242672c1515323,2195837,1553291,2157869,1600126,2157869xm1207849,2157869c1254684,2157869,1292652,2195837,1292652,2242672c1292652,2289507,1254684,2327475,1207849,2327475c1161014,2327475,1123046,2289507,1123046,2242672c1123046,2195837,1161014,2157869,1207849,2157869xm815571,2157869c862406,2157869,900374,2195837,900374,2242672c900374,2289507,862406,2327475,815571,2327475c768736,2327475,730768,2289507,730768,2242672c730768,2195837,768736,2157869,815571,2157869xm423293,2157869c470128,2157869,508096,2195837,508096,2242672c508096,2289507,470128,2327475,423293,2327475c376458,2327475,338490,2289507,338490,2242672c338490,2195837,376458,2157869,423293,2157869xm31016,2157869c77851,2157869,115819,2195837,115819,2242672c115819,2289507,77851,2327475,31016,2327475l0,2321213,0,2164131xm12022743,1932257c12069578,1932257,12107546,1970225,12107546,2017060c12107546,2063895,12069578,2101863,12022743,2101863c11975908,2101863,11937940,2063895,11937940,2017060c11937940,1970225,11975908,1932257,12022743,1932257xm11630465,1932257c11677300,1932257,11715268,1970225,11715268,2017060c11715268,2063895,11677300,2101863,11630465,2101863c11583630,2101863,11545662,2063895,11545662,2017060c11545662,1970225,11583630,1932257,11630465,1932257xm11238187,1932257c11285022,1932257,11322990,1970225,11322990,2017060c11322990,2063895,11285022,2101863,11238187,2101863c11191352,2101863,11153384,2063895,11153384,2017060c11153384,1970225,11191352,1932257,11238187,1932257xm10845909,1932257c10892744,1932257,10930712,1970225,10930712,2017060c10930712,2063895,10892744,2101863,10845909,2101863c10799074,2101863,10761106,2063895,10761106,2017060c10761106,1970225,10799074,1932257,10845909,1932257xm10453631,1932257c10500466,1932257,10538434,1970225,10538434,2017060c10538434,2063895,10500466,2101863,10453631,2101863c10406796,2101863,10368828,2063895,10368828,2017060c10368828,1970225,10406796,1932257,10453631,1932257xm10061353,1932257c10108188,1932257,10146156,1970225,10146156,2017060c10146156,2063895,10108188,2101863,10061353,2101863c10014518,2101863,9976550,2063895,9976550,2017060c9976550,1970225,10014518,1932257,10061353,1932257xm9669075,1932257c9715910,1932257,9753878,1970225,9753878,2017060c9753878,2063895,9715910,2101863,9669075,2101863c9622240,2101863,9584272,2063895,9584272,2017060c9584272,1970225,9622240,1932257,9669075,1932257xm9276797,1932257c9323632,1932257,9361600,1970225,9361600,2017060c9361600,2063895,9323632,2101863,9276797,2101863c9229962,2101863,9191994,2063895,9191994,2017060c9191994,1970225,9229962,1932257,9276797,1932257xm8884519,1932257c8931354,1932257,8969322,1970225,8969322,2017060c8969322,2063895,8931354,2101863,8884519,2101863c8837684,2101863,8799716,2063895,8799716,2017060c8799716,1970225,8837684,1932257,8884519,1932257xm8492241,1932257c8539076,1932257,8577044,1970225,8577044,2017060c8577044,2063895,8539076,2101863,8492241,2101863c8445406,2101863,8407438,2063895,8407438,2017060c8407438,1970225,8445406,1932257,8492241,1932257xm8099963,1932257c8146798,1932257,8184766,1970225,8184766,2017060c8184766,2063895,8146798,2101863,8099963,2101863c8053128,2101863,8015160,2063895,8015160,2017060c8015160,1970225,8053128,1932257,8099963,1932257xm7707685,1932257c7754520,1932257,7792488,1970225,7792488,2017060c7792488,2063895,7754520,2101863,7707685,2101863c7660850,2101863,7622882,2063895,7622882,2017060c7622882,1970225,7660850,1932257,7707685,1932257xm7315407,1932257c7362242,1932257,7400210,1970225,7400210,2017060c7400210,2063895,7362242,2101863,7315407,2101863c7268572,2101863,7230604,2063895,7230604,2017060c7230604,1970225,7268572,1932257,7315407,1932257xm6923129,1932257c6969964,1932257,7007932,1970225,7007932,2017060c7007932,2063895,6969964,2101863,6923129,2101863c6876294,2101863,6838326,2063895,6838326,2017060c6838326,1970225,6876294,1932257,6923129,1932257xm6530851,1932257c6577686,1932257,6615654,1970225,6615654,2017060c6615654,2063895,6577686,2101863,6530851,2101863c6484016,2101863,6446048,2063895,6446048,2017060c6446048,1970225,6484016,1932257,6530851,1932257xm6138574,1932257c6185408,1932257,6223376,1970225,6223376,2017060c6223376,2063895,6185408,2101863,6138574,2101863c6091738,2101863,6053771,2063895,6053771,2017060c6053771,1970225,6091738,1932257,6138574,1932257xm5746298,1932257c5793132,1932257,5831099,1970225,5831099,2017060c5831099,2063895,5793132,2101863,5746298,2101863c5699461,2101863,5661498,2063895,5661498,2017060c5661498,1970225,5699461,1932257,5746298,1932257xm5354020,1932257c5400854,1932257,5438822,1970225,5438822,2017060c5438822,2063895,5400854,2101863,5354020,2101863c5307186,2101863,5269217,2063895,5269217,2017060c5269217,1970225,5307186,1932257,5354020,1932257xm4961740,1932257c5008577,1932257,5046545,1970225,5046545,2017060c5046545,2063895,5008577,2101863,4961740,2101863c4914906,2101863,4876939,2063895,4876939,2017060c4876939,1970225,4914906,1932257,4961740,1932257xm4569468,1932257c4616302,1932257,4654269,1970225,4654269,2017060c4654269,2063895,4616302,2101863,4569468,2101863c4522627,2101863,4484659,2063895,4484659,2017060c4484659,1970225,4522627,1932257,4569468,1932257xm4177184,1932257c4224018,1932257,4261990,1970225,4261990,2017060c4261990,2063895,4224018,2101863,4177184,2101863c4130353,2101863,4092384,2063895,4092384,2017060c4092384,1970225,4130353,1932257,4177184,1932257xm3784910,1932257c3831743,1932257,3869712,1970225,3869712,2017060c3869712,2063895,3831743,2101863,3784910,2101863c3738074,2101863,3700106,2063895,3700106,2017060c3700106,1970225,3738074,1932257,3784910,1932257xm3392630,1932257c3439466,1932257,3477434,1970225,3477434,2017060c3477434,2063895,3439466,2101863,3392630,2101863c3345796,2101863,3307827,2063895,3307827,2017060c3307827,1970225,3345796,1932257,3392630,1932257xm3000353,1932257c3047188,1932257,3085157,1970225,3085157,2017060c3085157,2063895,3047188,2101863,3000353,2101863c2953517,2101863,2915549,2063895,2915549,2017060c2915549,1970225,2953517,1932257,3000353,1932257xm2608075,1932257c2654910,1932257,2692878,1970225,2692878,2017060c2692878,2063895,2654910,2101863,2608075,2101863c2561240,2101863,2523271,2063895,2523271,2017060c2523271,1970225,2561240,1932257,2608075,1932257xm2215796,1932257c2262632,1932257,2300599,1970225,2300599,2017060c2300599,2063895,2262632,2101863,2215796,2101863c2168961,2101863,2130994,2063895,2130994,2017060c2130994,1970225,2168961,1932257,2215796,1932257xm1823519,1932257c1870354,1932257,1908322,1970225,1908322,2017060c1908322,2063895,1870354,2101863,1823519,2101863c1776684,2101863,1738716,2063895,1738716,2017060c1738716,1970225,1776684,1932257,1823519,1932257xm1431241,1932257c1478076,1932257,1516044,1970225,1516044,2017060c1516044,2063895,1478076,2101863,1431241,2101863c1384406,2101863,1346438,2063895,1346438,2017060c1346438,1970225,1384406,1932257,1431241,1932257xm1038963,1932257c1085798,1932257,1123766,1970225,1123766,2017060c1123766,2063895,1085798,2101863,1038963,2101863c992128,2101863,954160,2063895,954160,2017060c954160,1970225,992128,1932257,1038963,1932257xm646685,1932257c693520,1932257,731488,1970225,731488,2017060c731488,2063895,693520,2101863,646685,2101863c599850,2101863,561882,2063895,561882,2017060c561882,1970225,599850,1932257,646685,1932257xm254407,1932257c301242,1932257,339210,1970225,339210,2017060c339210,2063895,301242,2101863,254407,2101863c207572,2101863,169604,2063895,169604,2017060c169604,1970225,207572,1932257,254407,1932257xm12192000,1707330l12192000,1875566,12162382,1869587c12131945,1856713,12110588,1826574,12110588,1791448c12110588,1756322,12131945,1726183,12162382,1713310xm11803108,1706645c11849943,1706645,11887911,1744613,11887911,1791448c11887911,1838283,11849943,1876251,11803108,1876251c11756273,1876251,11718305,1838283,11718305,1791448c11718305,1744613,11756273,1706645,11803108,1706645xm11410830,1706645c11457665,1706645,11495633,1744613,11495633,1791448c11495633,1838283,11457665,1876251,11410830,1876251c11363995,1876251,11326027,1838283,11326027,1791448c11326027,1744613,11363995,1706645,11410830,1706645xm11018552,1706645c11065387,1706645,11103355,1744613,11103355,1791448c11103355,1838283,11065387,1876251,11018552,1876251c10971717,1876251,10933749,1838283,10933749,1791448c10933749,1744613,10971717,1706645,11018552,1706645xm10626274,1706645c10673109,1706645,10711077,1744613,10711077,1791448c10711077,1838283,10673109,1876251,10626274,1876251c10579439,1876251,10541471,1838283,10541471,1791448c10541471,1744613,10579439,1706645,10626274,1706645xm10233996,1706645c10280831,1706645,10318799,1744613,10318799,1791448c10318799,1838283,10280831,1876251,10233996,1876251c10187161,1876251,10149193,1838283,10149193,1791448c10149193,1744613,10187161,1706645,10233996,1706645xm9841718,1706645c9888553,1706645,9926521,1744613,9926521,1791448c9926521,1838283,9888553,1876251,9841718,1876251c9794883,1876251,9756915,1838283,9756915,1791448c9756915,1744613,9794883,1706645,9841718,1706645xm9449440,1706645c9496275,1706645,9534243,1744613,9534243,1791448c9534243,1838283,9496275,1876251,9449440,1876251c9402605,1876251,9364637,1838283,9364637,1791448c9364637,1744613,9402605,1706645,9449440,1706645xm9057162,1706645c9103997,1706645,9141965,1744613,9141965,1791448c9141965,1838283,9103997,1876251,9057162,1876251c9010327,1876251,8972359,1838283,8972359,1791448c8972359,1744613,9010327,1706645,9057162,1706645xm8664884,1706645c8711719,1706645,8749687,1744613,8749687,1791448c8749687,1838283,8711719,1876251,8664884,1876251c8618049,1876251,8580081,1838283,8580081,1791448c8580081,1744613,8618049,1706645,8664884,1706645xm8272606,1706645c8319441,1706645,8357409,1744613,8357409,1791448c8357409,1838283,8319441,1876251,8272606,1876251c8225771,1876251,8187803,1838283,8187803,1791448c8187803,1744613,8225771,1706645,8272606,1706645xm7880328,1706645c7927163,1706645,7965131,1744613,7965131,1791448c7965131,1838283,7927163,1876251,7880328,1876251c7833493,1876251,7795525,1838283,7795525,1791448c7795525,1744613,7833493,1706645,7880328,1706645xm7488050,1706645c7534885,1706645,7572853,1744613,7572853,1791448c7572853,1838283,7534885,1876251,7488050,1876251c7441215,1876251,7403247,1838283,7403247,1791448c7403247,1744613,7441215,1706645,7488050,1706645xm7095772,1706645c7142607,1706645,7180575,1744613,7180575,1791448c7180575,1838283,7142607,1876251,7095772,1876251c7048937,1876251,7010969,1838283,7010969,1791448c7010969,1744613,7048937,1706645,7095772,1706645xm6703494,1706645c6750329,1706645,6788297,1744613,6788297,1791448c6788297,1838283,6750329,1876251,6703494,1876251c6656659,1876251,6618691,1838283,6618691,1791448c6618691,1744613,6656659,1706645,6703494,1706645xm6311216,1706645c6358051,1706645,6396019,1744613,6396019,1791448c6396019,1838283,6358051,1876251,6311216,1876251c6264382,1876251,6226413,1838283,6226413,1791448c6226413,1744613,6264382,1706645,6311216,1706645xm5918940,1706645c5965775,1706645,6003743,1744613,6003743,1791448c6003743,1838283,5965775,1876251,5918940,1876251c5872104,1876251,5834137,1838283,5834137,1791448c5834137,1744613,5872104,1706645,5918940,1706645xm5526666,1706645c5573499,1706645,5611466,1744613,5611466,1791448c5611466,1838283,5573499,1876251,5526666,1876251c5479827,1876251,5441860,1838283,5441860,1791448c5441860,1744613,5479827,1706645,5526666,1706645xm5134386,1706645c5181220,1706645,5219189,1744613,5219189,1791448c5219189,1838283,5181220,1876251,5134386,1876251c5087552,1876251,5049582,1838283,5049582,1791448c5049582,1744613,5087552,1706645,5134386,1706645xm4742108,1706645c4788940,1706645,4826911,1744613,4826911,1791448c4826911,1838283,4788940,1876251,4742108,1876251c4695273,1876251,4657305,1838283,4657305,1791448c4657305,1744613,4695273,1706645,4742108,1706645xm4349829,1706645c4396670,1706645,4434634,1744613,4434634,1791448c4434634,1838283,4396670,1876251,4349829,1876251c4302993,1876251,4265026,1838283,4265026,1791448c4265026,1744613,4302993,1706645,4349829,1706645xm3957553,1706645c4004388,1706645,4042356,1744613,4042356,1791448c4042356,1838283,4004388,1876251,3957553,1876251c3910718,1876251,3872752,1838283,3872752,1791448c3872752,1744613,3910718,1706645,3957553,1706645xm3565276,1706645c3612111,1706645,3650079,1744613,3650079,1791448c3650079,1838283,3612111,1876251,3565276,1876251c3518442,1876251,3480472,1838283,3480472,1791448c3480472,1744613,3518442,1706645,3565276,1706645xm3172999,1706645c3219834,1706645,3257802,1744613,3257802,1791448c3257802,1838283,3219834,1876251,3172999,1876251c3126164,1876251,3088195,1838283,3088195,1791448c3088195,1744613,3126164,1706645,3172999,1706645xm2780720,1706645c2827556,1706645,2865523,1744613,2865523,1791448c2865523,1838283,2827556,1876251,2780720,1876251c2733886,1876251,2695917,1838283,2695917,1791448c2695917,1744613,2733886,1706645,2780720,1706645xm2388443,1706645c2435278,1706645,2473246,1744613,2473246,1791448c2473246,1838283,2435278,1876251,2388443,1876251c2341608,1876251,2303640,1838283,2303640,1791448c2303640,1744613,2341608,1706645,2388443,1706645xm1996163,1706645c2042998,1706645,2080966,1744613,2080966,1791448c2080966,1838283,2042998,1876251,1996163,1876251c1949328,1876251,1911360,1838283,1911360,1791448c1911360,1744613,1949328,1706645,1996163,1706645xm1603885,1706645c1650720,1706645,1688688,1744613,1688688,1791448c1688688,1838283,1650720,1876251,1603885,1876251c1557050,1876251,1519082,1838283,1519082,1791448c1519082,1744613,1557050,1706645,1603885,1706645xm1211608,1706645c1258443,1706645,1296411,1744613,1296411,1791448c1296411,1838283,1258443,1876251,1211608,1876251c1164773,1876251,1126805,1838283,1126805,1791448c1126805,1744613,1164773,1706645,1211608,1706645xm819330,1706645c866165,1706645,904133,1744613,904133,1791448c904133,1838283,866165,1876251,819330,1876251c772495,1876251,734527,1838283,734527,1791448c734527,1744613,772495,1706645,819330,1706645xm427052,1706645c473887,1706645,511855,1744613,511855,1791448c511855,1838283,473887,1876251,427052,1876251c380217,1876251,342249,1838283,342249,1791448c342249,1744613,380217,1706645,427052,1706645xm34775,1706645c81610,1706645,119578,1744613,119578,1791448c119578,1838283,81610,1876251,34775,1876251c23066,1876251,11912,1873878,1766,1869587l0,1868396,0,1714500,1766,1713310c11912,1709018,23066,1706645,34775,1706645xm12027225,1481034c12074060,1481034,12112028,1519001,12112028,1565836c12112028,1612671,12074060,1650639,12027225,1650639c11980390,1650639,11942422,1612671,11942422,1565836c11942422,1519001,11980390,1481034,12027225,1481034xm11634947,1481034c11681782,1481034,11719750,1519001,11719750,1565836c11719750,1612671,11681782,1650639,11634947,1650639c11588112,1650639,11550144,1612671,11550144,1565836c11550144,1519001,11588112,1481034,11634947,1481034xm11242669,1481034c11289504,1481034,11327472,1519001,11327472,1565836c11327472,1612671,11289504,1650639,11242669,1650639c11195834,1650639,11157866,1612671,11157866,1565836c11157866,1519001,11195834,1481034,11242669,1481034xm10850391,1481034c10897226,1481034,10935194,1519001,10935194,1565836c10935194,1612671,10897226,1650639,10850391,1650639c10803556,1650639,10765588,1612671,10765588,1565836c10765588,1519001,10803556,1481034,10850391,1481034xm10458113,1481034c10504948,1481034,10542916,1519001,10542916,1565836c10542916,1612671,10504948,1650639,10458113,1650639c10411278,1650639,10373310,1612671,10373310,1565836c10373310,1519001,10411278,1481034,10458113,1481034xm10065835,1481034c10112670,1481034,10150638,1519001,10150638,1565836c10150638,1612671,10112670,1650639,10065835,1650639c10019000,1650639,9981032,1612671,9981032,1565836c9981032,1519001,10019000,1481034,10065835,1481034xm9673557,1481034c9720392,1481034,9758360,1519001,9758360,1565836c9758360,1612671,9720392,1650639,9673557,1650639c9626722,1650639,9588754,1612671,9588754,1565836c9588754,1519001,9626722,1481034,9673557,1481034xm9281279,1481034c9328114,1481034,9366082,1519001,9366082,1565836c9366082,1612671,9328114,1650639,9281279,1650639c9234444,1650639,9196476,1612671,9196476,1565836c9196476,1519001,9234444,1481034,9281279,1481034xm8889001,1481034c8935836,1481034,8973804,1519001,8973804,1565836c8973804,1612671,8935836,1650639,8889001,1650639c8842166,1650639,8804198,1612671,8804198,1565836c8804198,1519001,8842166,1481034,8889001,1481034xm8496723,1481034c8543558,1481034,8581526,1519001,8581526,1565836c8581526,1612671,8543558,1650639,8496723,1650639c8449888,1650639,8411920,1612671,8411920,1565836c8411920,1519001,8449888,1481034,8496723,1481034xm8104445,1481034c8151280,1481034,8189248,1519001,8189248,1565836c8189248,1612671,8151280,1650639,8104445,1650639c8057610,1650639,8019642,1612671,8019642,1565836c8019642,1519001,8057610,1481034,8104445,1481034xm7712167,1481034c7759002,1481034,7796970,1519001,7796970,1565836c7796970,1612671,7759002,1650639,7712167,1650639c7665332,1650639,7627364,1612671,7627364,1565836c7627364,1519001,7665332,1481034,7712167,1481034xm7319889,1481034c7366724,1481034,7404692,1519001,7404692,1565836c7404692,1612671,7366724,1650639,7319889,1650639c7273054,1650639,7235086,1612671,7235086,1565836c7235086,1519001,7273054,1481034,7319889,1481034xm6927611,1481034c6974446,1481034,7012414,1519001,7012414,1565836c7012414,1612671,6974446,1650639,6927611,1650639c6880776,1650639,6842808,1612671,6842808,1565836c6842808,1519001,6880776,1481034,6927611,1481034xm6535333,1481034c6582168,1481034,6620137,1519001,6620137,1565836c6620137,1612671,6582168,1650639,6535333,1650639c6488498,1650639,6450530,1612671,6450530,1565836c6450530,1519001,6488498,1481034,6535333,1481034xm6143055,1481034c6189890,1481034,6227858,1519001,6227858,1565836c6227858,1612671,6189890,1650639,6143055,1650639c6096222,1650639,6058253,1612671,6058253,1565836c6058253,1519001,6096222,1481034,6143055,1481034xm5750782,1481034c5797614,1481034,5835582,1519001,5835582,1565836c5835582,1612671,5797614,1650639,5750782,1650639c5703946,1650639,5665978,1612671,5665978,1565836c5665978,1519001,5703946,1481034,5750782,1481034xm5358503,1481034c5405337,1481034,5443306,1519001,5443306,1565836c5443306,1612671,5405337,1650639,5358503,1650639c5311667,1650639,5273698,1612671,5273698,1565836c5273698,1519001,5311667,1481034,5358503,1481034xm4966223,1481034c5013058,1481034,5051027,1519001,5051027,1565836c5051027,1612671,5013058,1650639,4966223,1650639c4919388,1650639,4881419,1612671,4881419,1565836c4881419,1519001,4919388,1481034,4966223,1481034xm4573945,1481034c4620782,1481034,4658748,1519001,4658748,1565836c4658748,1612671,4620782,1650639,4573945,1650639c4527111,1650639,4489144,1612671,4489144,1565836c4489144,1519001,4527111,1481034,4573945,1481034xm4181667,1481034c4228502,1481034,4266470,1519001,4266470,1565836c4266470,1612671,4228502,1650639,4181667,1650639c4134835,1650639,4096865,1612671,4096865,1565836c4096865,1519001,4134835,1481034,4181667,1481034xm3789392,1481034c3836226,1481034,3874195,1519001,3874195,1565836c3874195,1612671,3836226,1650639,3789392,1650639c3742557,1650639,3704589,1612671,3704589,1565836c3704589,1519001,3742557,1481034,3789392,1481034xm3397113,1481034c3443948,1481034,3481917,1519001,3481917,1565836c3481917,1612671,3443948,1650639,3397113,1650639c3350279,1650639,3312310,1612671,3312310,1565836c3312310,1519001,3350279,1481034,3397113,1481034xm3004836,1481034c3051670,1481034,3089639,1519001,3089639,1565836c3089639,1612671,3051670,1650639,3004836,1650639c2958000,1650639,2920032,1612671,2920032,1565836c2920032,1519001,2958000,1481034,3004836,1481034xm2612558,1481034c2659393,1481034,2697361,1519001,2697361,1565836c2697361,1612671,2659393,1650639,2612558,1650639c2565722,1650639,2527754,1612671,2527754,1565836c2527754,1519001,2565722,1481034,2612558,1481034xm2220279,1481034c2267114,1481034,2305082,1519001,2305082,1565836c2305082,1612671,2267114,1650639,2220279,1650639c2173444,1650639,2135476,1612671,2135476,1565836c2135476,1519001,2173444,1481034,2220279,1481034xm1828001,1481034c1874836,1481034,1912804,1519001,1912804,1565836c1912804,1612671,1874836,1650639,1828001,1650639c1781166,1650639,1743198,1612671,1743198,1565836c1743198,1519001,1781166,1481034,1828001,1481034xm1435723,1481034c1482558,1481034,1520526,1519001,1520526,1565836c1520526,1612671,1482558,1650639,1435723,1650639c1388888,1650639,1350920,1612671,1350920,1565836c1350920,1519001,1388888,1481034,1435723,1481034xm1043445,1481034c1090280,1481034,1128249,1519001,1128249,1565836c1128249,1612671,1090280,1650639,1043445,1650639c996610,1650639,958643,1612671,958643,1565836c958643,1519001,996610,1481034,1043445,1481034xm651167,1481034c698002,1481034,735971,1519001,735971,1565836c735971,1612671,698002,1650639,651167,1650639c604332,1650639,566365,1612671,566365,1565836c566365,1519001,604332,1481034,651167,1481034xm258889,1481034c305725,1481034,343692,1519001,343692,1565836c343692,1612671,305725,1650639,258889,1650639c212054,1650639,174086,1612671,174086,1565836c174086,1519001,212054,1481034,258889,1481034xm12191632,1255422l12192000,1255496,12192000,1424954,12191632,1425028c12144797,1425028,12106829,1387059,12106829,1340225c12106829,1293389,12144797,1255422,12191632,1255422xm11799349,1255422c11846184,1255422,11884152,1293389,11884152,1340225c11884152,1387059,11846184,1425028,11799349,1425028c11752514,1425028,11714546,1387059,11714546,1340225c11714546,1293389,11752514,1255422,11799349,1255422xm11407071,1255422c11453906,1255422,11491874,1293389,11491874,1340225c11491874,1387059,11453906,1425028,11407071,1425028c11360236,1425028,11322268,1387059,11322268,1340225c11322268,1293389,11360236,1255422,11407071,1255422xm11014793,1255422c11061628,1255422,11099596,1293389,11099596,1340225c11099596,1387059,11061628,1425028,11014793,1425028c10967958,1425028,10929990,1387059,10929990,1340225c10929990,1293389,10967958,1255422,11014793,1255422xm10622515,1255422c10669350,1255422,10707318,1293389,10707318,1340225c10707318,1387059,10669350,1425028,10622515,1425028c10575680,1425028,10537712,1387059,10537712,1340225c10537712,1293389,10575680,1255422,10622515,1255422xm10230237,1255422c10277072,1255422,10315040,1293389,10315040,1340225c10315040,1387059,10277072,1425028,10230237,1425028c10183402,1425028,10145434,1387059,10145434,1340225c10145434,1293389,10183402,1255422,10230237,1255422xm9837959,1255422c9884794,1255422,9922762,1293389,9922762,1340225c9922762,1387059,9884794,1425028,9837959,1425028c9791124,1425028,9753156,1387059,9753156,1340225c9753156,1293389,9791124,1255422,9837959,1255422xm9445681,1255422c9492516,1255422,9530484,1293389,9530484,1340225c9530484,1387059,9492516,1425028,9445681,1425028c9398846,1425028,9360878,1387059,9360878,1340225c9360878,1293389,9398846,1255422,9445681,1255422xm9053403,1255422c9100238,1255422,9138206,1293389,9138206,1340225c9138206,1387059,9100238,1425028,9053403,1425028c9006568,1425028,8968600,1387059,8968600,1340225c8968600,1293389,9006568,1255422,9053403,1255422xm8661125,1255422c8707960,1255422,8745928,1293389,8745928,1340225c8745928,1387059,8707960,1425028,8661125,1425028c8614290,1425028,8576322,1387059,8576322,1340225c8576322,1293389,8614290,1255422,8661125,1255422xm8268847,1255422c8315682,1255422,8353650,1293389,8353650,1340225c8353650,1387059,8315682,1425028,8268847,1425028c8222012,1425028,8184044,1387059,8184044,1340225c8184044,1293389,8222012,1255422,8268847,1255422xm7876569,1255422c7923404,1255422,7961372,1293389,7961372,1340225c7961372,1387059,7923404,1425028,7876569,1425028c7829734,1425028,7791766,1387059,7791766,1340225c7791766,1293389,7829734,1255422,7876569,1255422xm7484291,1255422c7531126,1255422,7569094,1293389,7569094,1340225c7569094,1387059,7531126,1425028,7484291,1425028c7437456,1425028,7399488,1387059,7399488,1340225c7399488,1293389,7437456,1255422,7484291,1255422xm7092013,1255422c7138848,1255422,7176816,1293389,7176816,1340225c7176816,1387059,7138848,1425028,7092013,1425028c7045178,1425028,7007210,1387059,7007210,1340225c7007210,1293389,7045178,1255422,7092013,1255422xm6699735,1255422c6746570,1255422,6784538,1293389,6784538,1340225c6784538,1387059,6746570,1425028,6699735,1425028c6652900,1425028,6614932,1387059,6614932,1340225c6614932,1293389,6652900,1255422,6699735,1255422xm6307457,1255422c6354292,1255422,6392260,1293389,6392260,1340225c6392260,1387059,6354292,1425028,6307457,1425028c6260623,1425028,6222654,1387059,6222654,1340225c6222654,1293389,6260623,1255422,6307457,1255422xm5915181,1255422c5962016,1255422,5999985,1293389,5999985,1340225c5999985,1387059,5962016,1425028,5915181,1425028c5868346,1425028,5830378,1387059,5830378,1340225c5830378,1293389,5868346,1255422,5915181,1255422xm5522907,1255422c5569740,1255422,5607708,1293389,5607708,1340225c5607708,1387059,5569740,1425028,5522907,1425028c5476070,1425028,5438103,1387059,5438103,1340225c5438103,1293389,5476070,1255422,5522907,1255422xm5130630,1255422c5177463,1255422,5215431,1293389,5215431,1340225c5215431,1387059,5177463,1425028,5130630,1425028c5083792,1425028,5045821,1387059,5045821,1340225c5045821,1293389,5083792,1255422,5130630,1255422xm4738348,1255422c4785185,1255422,4823155,1293389,4823155,1340225c4823155,1387059,4785185,1425028,4738348,1425028c4691515,1425028,4653547,1387059,4653547,1340225c4653547,1293389,4691515,1255422,4738348,1255422xm4346070,1255422c4392906,1255422,4430874,1293389,4430874,1340225c4430874,1387059,4392906,1425028,4346070,1425028c4299238,1425028,4261271,1387059,4261271,1340225c4261271,1293389,4299238,1255422,4346070,1255422xm3953795,1255422c4000630,1255422,4038597,1293389,4038597,1340225c4038597,1387059,4000630,1425028,3953795,1425028c3906959,1425028,3868993,1387059,3868993,1340225c3868993,1293389,3906959,1255422,3953795,1255422xm3561517,1255422c3608352,1255422,3646321,1293389,3646321,1340225c3646321,1387059,3608352,1425028,3561517,1425028c3514683,1425028,3476714,1387059,3476714,1340225c3476714,1293389,3514683,1255422,3561517,1255422xm3169240,1255422c3216075,1255422,3254043,1293389,3254043,1340225c3254043,1387059,3216075,1425028,3169240,1425028c3122405,1425028,3084437,1387059,3084437,1340225c3084437,1293389,3122405,1255422,3169240,1255422xm2776962,1255422c2823797,1255422,2861765,1293389,2861765,1340225c2861765,1387059,2823797,1425028,2776962,1425028c2730127,1425028,2692159,1387059,2692159,1340225c2692159,1293389,2730127,1255422,2776962,1255422xm2384684,1255422c2431519,1255422,2469487,1293389,2469487,1340225c2469487,1387059,2431519,1425028,2384684,1425028c2337849,1425028,2299881,1387059,2299881,1340225c2299881,1293389,2337849,1255422,2384684,1255422xm1992405,1255422c2039240,1255422,2077208,1293389,2077208,1340225c2077208,1387059,2039240,1425028,1992405,1425028c1945570,1425028,1907601,1387059,1907601,1340225c1907601,1293389,1945570,1255422,1992405,1255422xm1600127,1255422c1646962,1255422,1684929,1293389,1684929,1340225c1684929,1387059,1646962,1425028,1600127,1425028c1553292,1425028,1515324,1387059,1515324,1340225c1515324,1293389,1553292,1255422,1600127,1255422xm1207850,1255422c1254685,1255422,1292653,1293389,1292653,1340225c1292653,1387059,1254685,1425028,1207850,1425028c1161015,1425028,1123047,1387059,1123047,1340225c1123047,1293389,1161015,1255422,1207850,1255422xm815572,1255422c862407,1255422,900375,1293389,900375,1340225c900375,1387059,862407,1425028,815572,1425028c768737,1425028,730769,1387059,730769,1340225c730769,1293389,768737,1255422,815572,1255422xm423294,1255422c470129,1255422,508097,1293389,508097,1340225c508097,1387059,470129,1425028,423294,1425028c376459,1425028,338491,1387059,338491,1340225c338491,1293389,376459,1255422,423294,1255422xm31017,1255422c77852,1255422,115820,1293389,115820,1340225c115820,1387059,77852,1425028,31017,1425028l0,1418766,0,1261684xm12022743,1029809c12069578,1029809,12107546,1067777,12107546,1114612c12107546,1161447,12069578,1199416,12022743,1199416c11975908,1199416,11937940,1161447,11937940,1114612c11937940,1067777,11975908,1029809,12022743,1029809xm11630465,1029809c11677300,1029809,11715268,1067777,11715268,1114612c11715268,1161447,11677300,1199416,11630465,1199416c11583630,1199416,11545662,1161447,11545662,1114612c11545662,1067777,11583630,1029809,11630465,1029809xm11238187,1029809c11285022,1029809,11322990,1067777,11322990,1114612c11322990,1161447,11285022,1199416,11238187,1199416c11191352,1199416,11153384,1161447,11153384,1114612c11153384,1067777,11191352,1029809,11238187,1029809xm10845909,1029809c10892744,1029809,10930712,1067777,10930712,1114612c10930712,1161447,10892744,1199416,10845909,1199416c10799074,1199416,10761106,1161447,10761106,1114612c10761106,1067777,10799074,1029809,10845909,1029809xm10453631,1029809c10500466,1029809,10538434,1067777,10538434,1114612c10538434,1161447,10500466,1199416,10453631,1199416c10406796,1199416,10368828,1161447,10368828,1114612c10368828,1067777,10406796,1029809,10453631,1029809xm10061353,1029809c10108188,1029809,10146156,1067777,10146156,1114612c10146156,1161447,10108188,1199416,10061353,1199416c10014518,1199416,9976550,1161447,9976550,1114612c9976550,1067777,10014518,1029809,10061353,1029809xm9669075,1029809c9715910,1029809,9753878,1067777,9753878,1114612c9753878,1161447,9715910,1199416,9669075,1199416c9622240,1199416,9584272,1161447,9584272,1114612c9584272,1067777,9622240,1029809,9669075,1029809xm9276797,1029809c9323632,1029809,9361600,1067777,9361600,1114612c9361600,1161447,9323632,1199416,9276797,1199416c9229962,1199416,9191994,1161447,9191994,1114612c9191994,1067777,9229962,1029809,9276797,1029809xm8884519,1029809c8931354,1029809,8969322,1067777,8969322,1114612c8969322,1161447,8931354,1199416,8884519,1199416c8837684,1199416,8799716,1161447,8799716,1114612c8799716,1067777,8837684,1029809,8884519,1029809xm8492241,1029809c8539076,1029809,8577044,1067777,8577044,1114612c8577044,1161447,8539076,1199416,8492241,1199416c8445406,1199416,8407438,1161447,8407438,1114612c8407438,1067777,8445406,1029809,8492241,1029809xm8099963,1029809c8146798,1029809,8184766,1067777,8184766,1114612c8184766,1161447,8146798,1199416,8099963,1199416c8053128,1199416,8015160,1161447,8015160,1114612c8015160,1067777,8053128,1029809,8099963,1029809xm7707685,1029809c7754520,1029809,7792488,1067777,7792488,1114612c7792488,1161447,7754520,1199416,7707685,1199416c7660850,1199416,7622882,1161447,7622882,1114612c7622882,1067777,7660850,1029809,7707685,1029809xm7315407,1029809c7362242,1029809,7400210,1067777,7400210,1114612c7400210,1161447,7362242,1199416,7315407,1199416c7268572,1199416,7230604,1161447,7230604,1114612c7230604,1067777,7268572,1029809,7315407,1029809xm6923129,1029809c6969964,1029809,7007932,1067777,7007932,1114612c7007932,1161447,6969964,1199416,6923129,1199416c6876294,1199416,6838326,1161447,6838326,1114612c6838326,1067777,6876294,1029809,6923129,1029809xm6530851,1029809c6577686,1029809,6615654,1067777,6615654,1114612c6615654,1161447,6577686,1199416,6530851,1199416c6484016,1199416,6446048,1161447,6446048,1114612c6446048,1067777,6484016,1029809,6530851,1029809xm6138574,1029809c6185408,1029809,6223376,1067777,6223376,1114612c6223376,1161447,6185408,1199416,6138574,1199416c6091739,1199416,6053772,1161447,6053772,1114612c6053772,1067777,6091739,1029809,6138574,1029809xm5746298,1029809c5793132,1029809,5831099,1067777,5831099,1114612c5831099,1161447,5793132,1199416,5746298,1199416c5699461,1199416,5661498,1161447,5661498,1114612c5661498,1067777,5699461,1029809,5746298,1029809xm5354020,1029809c5400857,1029809,5438822,1067777,5438822,1114612c5438822,1161447,5400857,1199416,5354020,1199416c5307186,1199416,5269217,1161447,5269217,1114612c5269217,1067777,5307186,1029809,5354020,1029809xm4961740,1029809c5008579,1029809,5046545,1067777,5046545,1114612c5046545,1161447,5008579,1199416,4961740,1199416c4914906,1199416,4876939,1161447,4876939,1114612c4876939,1067777,4914906,1029809,4961740,1029809xm4569468,1029809c4616302,1029809,4654269,1067777,4654269,1114612c4654269,1161447,4616302,1199416,4569468,1199416c4522627,1199416,4484659,1161447,4484659,1114612c4484659,1067777,4522627,1029809,4569468,1029809xm4177184,1029809c4224018,1029809,4261990,1067777,4261990,1114612c4261990,1161447,4224018,1199416,4177184,1199416c4130353,1199416,4092385,1161447,4092385,1114612c4092385,1067777,4130353,1029809,4177184,1029809xm3784910,1029809c3831744,1029809,3869713,1067777,3869713,1114612c3869713,1161447,3831744,1199416,3784910,1199416c3738075,1199416,3700107,1161447,3700107,1114612c3700107,1067777,3738075,1029809,3784910,1029809xm3392631,1029809c3439467,1029809,3477435,1067777,3477435,1114612c3477435,1161447,3439467,1199416,3392631,1199416c3345797,1199416,3307828,1161447,3307828,1114612c3307828,1067777,3345797,1029809,3392631,1029809xm3000354,1029809c3047188,1029809,3085157,1067777,3085157,1114612c3085157,1161447,3047188,1199416,3000354,1199416c2953518,1199416,2915550,1161447,2915550,1114612c2915550,1067777,2953518,1029809,3000354,1029809xm2608076,1029809c2654911,1029809,2692879,1067777,2692879,1114612c2692879,1161447,2654911,1199416,2608076,1199416c2561240,1199416,2523272,1161447,2523272,1114612c2523272,1067777,2561240,1029809,2608076,1029809xm2215798,1029809c2262633,1029809,2300600,1067777,2300600,1114612c2300600,1161447,2262633,1199416,2215798,1199416c2168963,1199416,2130995,1161447,2130995,1114612c2130995,1067777,2168963,1029809,2215798,1029809xm1823520,1029809c1870355,1029809,1908323,1067777,1908323,1114612c1908323,1161447,1870355,1199416,1823520,1199416c1776685,1199416,1738717,1161447,1738717,1114612c1738717,1067777,1776685,1029809,1823520,1029809xm1431242,1029809c1478077,1029809,1516045,1067777,1516045,1114612c1516045,1161447,1478077,1199416,1431242,1199416c1384407,1199416,1346439,1161447,1346439,1114612c1346439,1067777,1384407,1029809,1431242,1029809xm1038964,1029809c1085799,1029809,1123767,1067777,1123767,1114612c1123767,1161447,1085799,1199416,1038964,1199416c992129,1199416,954161,1161447,954161,1114612c954161,1067777,992129,1029809,1038964,1029809xm646686,1029809c693521,1029809,731489,1067777,731489,1114612c731489,1161447,693521,1199416,646686,1199416c599851,1199416,561883,1161447,561883,1114612c561883,1067777,599851,1029809,646686,1029809xm254408,1029809c301243,1029809,339211,1067777,339211,1114612c339211,1161447,301243,1199416,254408,1199416c207573,1199416,169605,1161447,169605,1114612c169605,1067777,207573,1029809,254408,1029809xm12192000,804882l12192000,973119,12162382,967140c12131945,954266,12110588,924126,12110588,889000c12110588,853874,12131945,823735,12162382,810861xm11803108,804197c11849943,804197,11887911,842165,11887911,889000c11887911,935835,11849943,973804,11803108,973804c11756273,973804,11718305,935835,11718305,889000c11718305,842165,11756273,804197,11803108,804197xm11410830,804197c11457665,804197,11495633,842165,11495633,889000c11495633,935835,11457665,973804,11410830,973804c11363995,973804,11326027,935835,11326027,889000c11326027,842165,11363995,804197,11410830,804197xm11018552,804197c11065387,804197,11103355,842165,11103355,889000c11103355,935835,11065387,973804,11018552,973804c10971717,973804,10933749,935835,10933749,889000c10933749,842165,10971717,804197,11018552,804197xm10626274,804197c10673109,804197,10711077,842165,10711077,889000c10711077,935835,10673109,973804,10626274,973804c10579439,973804,10541471,935835,10541471,889000c10541471,842165,10579439,804197,10626274,804197xm10233996,804197c10280831,804197,10318799,842165,10318799,889000c10318799,935835,10280831,973804,10233996,973804c10187161,973804,10149193,935835,10149193,889000c10149193,842165,10187161,804197,10233996,804197xm9841718,804197c9888553,804197,9926521,842165,9926521,889000c9926521,935835,9888553,973804,9841718,973804c9794883,973804,9756915,935835,9756915,889000c9756915,842165,9794883,804197,9841718,804197xm9449440,804197c9496275,804197,9534243,842165,9534243,889000c9534243,935835,9496275,973804,9449440,973804c9402605,973804,9364637,935835,9364637,889000c9364637,842165,9402605,804197,9449440,804197xm9057162,804197c9103997,804197,9141965,842165,9141965,889000c9141965,935835,9103997,973804,9057162,973804c9010327,973804,8972359,935835,8972359,889000c8972359,842165,9010327,804197,9057162,804197xm8664884,804197c8711719,804197,8749687,842165,8749687,889000c8749687,935835,8711719,973804,8664884,973804c8618049,973804,8580081,935835,8580081,889000c8580081,842165,8618049,804197,8664884,804197xm8272606,804197c8319441,804197,8357409,842165,8357409,889000c8357409,935835,8319441,973804,8272606,973804c8225771,973804,8187803,935835,8187803,889000c8187803,842165,8225771,804197,8272606,804197xm7880328,804197c7927163,804197,7965131,842165,7965131,889000c7965131,935835,7927163,973804,7880328,973804c7833493,973804,7795525,935835,7795525,889000c7795525,842165,7833493,804197,7880328,804197xm7488050,804197c7534885,804197,7572853,842165,7572853,889000c7572853,935835,7534885,973804,7488050,973804c7441215,973804,7403247,935835,7403247,889000c7403247,842165,7441215,804197,7488050,804197xm7095772,804197c7142607,804197,7180575,842165,7180575,889000c7180575,935835,7142607,973804,7095772,973804c7048937,973804,7010969,935835,7010969,889000c7010969,842165,7048937,804197,7095772,804197xm6703494,804197c6750329,804197,6788297,842165,6788297,889000c6788297,935835,6750329,973804,6703494,973804c6656659,973804,6618691,935835,6618691,889000c6618691,842165,6656659,804197,6703494,804197xm6311216,804197c6358051,804197,6396019,842165,6396019,889000c6396019,935835,6358051,973804,6311216,973804c6264382,973804,6226413,935835,6226413,889000c6226413,842165,6264382,804197,6311216,804197xm5918940,804197c5965777,804197,6003743,842165,6003743,889000c6003743,935835,5965777,973804,5918940,973804c5872104,973804,5834137,935835,5834137,889000c5834137,842165,5872104,804197,5918940,804197xm5526666,804197c5573499,804197,5611466,842165,5611466,889000c5611466,935835,5573499,973804,5526666,973804c5479832,973804,5441861,935835,5441861,889000c5441861,842165,5479832,804197,5526666,804197xm5134387,804197c5181222,804197,5219190,842165,5219190,889000c5219190,935835,5181222,973804,5134387,973804c5087552,973804,5049582,935835,5049582,889000c5049582,842165,5087552,804197,5134387,804197xm4742108,804197c4788944,804197,4826912,842165,4826912,889000c4826912,935835,4788944,973804,4742108,973804c4695273,973804,4657310,935835,4657310,889000c4657310,842165,4695273,804197,4742108,804197xm4349833,804197c4396670,804197,4434634,842165,4434634,889000c4434634,935835,4396670,973804,4349833,973804c4302993,973804,4265026,935835,4265026,889000c4265026,842165,4302993,804197,4349833,804197xm3957554,804197c4004389,804197,4042356,842165,4042356,889000c4042356,935835,4004389,973804,3957554,973804c3910719,973804,3872753,935835,3872753,889000c3872753,842165,3910719,804197,3957554,804197xm3565276,804197c3612111,804197,3650080,842165,3650080,889000c3650080,935835,3612111,973804,3565276,973804c3518442,973804,3480474,935835,3480474,889000c3480474,842165,3518442,804197,3565276,804197xm3172999,804197c3219834,804197,3257803,842165,3257803,889000c3257803,935835,3219834,973804,3172999,973804c3126164,973804,3088196,935835,3088196,889000c3088196,842165,3126164,804197,3172999,804197xm2780722,804197c2827557,804197,2865524,842165,2865524,889000c2865524,935835,2827557,973804,2780722,973804c2733887,973804,2695918,935835,2695918,889000c2695918,842165,2733887,804197,2780722,804197xm2388443,804197c2435279,804197,2473246,842165,2473246,889000c2473246,935835,2435279,973804,2388443,973804c2341609,973804,2303641,935835,2303641,889000c2303641,842165,2341609,804197,2388443,804197xm1996164,804197c2042999,804197,2080967,842165,2080967,889000c2080967,935835,2042999,973804,1996164,973804c1949329,973804,1911361,935835,1911361,889000c1911361,842165,1949329,804197,1996164,804197xm1603886,804197c1650721,804197,1688689,842165,1688689,889000c1688689,935835,1650721,973804,1603886,973804c1557051,973804,1519083,935835,1519083,889000c1519083,842165,1557051,804197,1603886,804197xm1211609,804197c1258444,804197,1296412,842165,1296412,889000c1296412,935835,1258444,973804,1211609,973804c1164774,973804,1126806,935835,1126806,889000c1126806,842165,1164774,804197,1211609,804197xm819331,804197c866166,804197,904134,842165,904134,889000c904134,935835,866166,973804,819331,973804c772496,973804,734528,935835,734528,889000c734528,842165,772496,804197,819331,804197xm427053,804197c473888,804197,511856,842165,511856,889000c511856,935835,473888,973804,427053,973804c380218,973804,342250,935835,342250,889000c342250,842165,380218,804197,427053,804197xm34776,804197c81611,804197,119579,842165,119579,889000c119579,935835,81611,973804,34776,973804c23067,973804,11913,971431,1767,967140l0,965948,0,812053,1767,810861c11913,806570,23067,804197,34776,804197xm12010025,578586c12056860,578586,12094828,616554,12094828,663389c12094828,710223,12056860,748192,12010025,748192c11963190,748192,11925222,710223,11925222,663389c11925222,616554,11963190,578586,12010025,578586xm11617747,578586c11664582,578586,11702550,616554,11702550,663389c11702550,710223,11664582,748192,11617747,748192c11570912,748192,11532944,710223,11532944,663389c11532944,616554,11570912,578586,11617747,578586xm11225469,578586c11272304,578586,11310272,616554,11310272,663389c11310272,710223,11272304,748192,11225469,748192c11178634,748192,11140666,710223,11140666,663389c11140666,616554,11178634,578586,11225469,578586xm10833191,578586c10880026,578586,10917994,616554,10917994,663389c10917994,710223,10880026,748192,10833191,748192c10786356,748192,10748388,710223,10748388,663389c10748388,616554,10786356,578586,10833191,578586xm10440913,578586c10487748,578586,10525716,616554,10525716,663389c10525716,710223,10487748,748192,10440913,748192c10394078,748192,10356110,710223,10356110,663389c10356110,616554,10394078,578586,10440913,578586xm10048635,578586c10095470,578586,10133438,616554,10133438,663389c10133438,710223,10095470,748192,10048635,748192c10001800,748192,9963832,710223,9963832,663389c9963832,616554,10001800,578586,10048635,578586xm9656357,578586c9703192,578586,9741160,616554,9741160,663389c9741160,710223,9703192,748192,9656357,748192c9609522,748192,9571554,710223,9571554,663389c9571554,616554,9609522,578586,9656357,578586xm9264079,578586c9310914,578586,9348882,616554,9348882,663389c9348882,710223,9310914,748192,9264079,748192c9217244,748192,9179276,710223,9179276,663389c9179276,616554,9217244,578586,9264079,578586xm8871801,578586c8918636,578586,8956604,616554,8956604,663389c8956604,710223,8918636,748192,8871801,748192c8824966,748192,8786998,710223,8786998,663389c8786998,616554,8824966,578586,8871801,578586xm8479523,578586c8526358,578586,8564326,616554,8564326,663389c8564326,710223,8526358,748192,8479523,748192c8432688,748192,8394720,710223,8394720,663389c8394720,616554,8432688,578586,8479523,578586xm8087245,578586c8134080,578586,8172048,616554,8172048,663389c8172048,710223,8134080,748192,8087245,748192c8040410,748192,8002442,710223,8002442,663389c8002442,616554,8040410,578586,8087245,578586xm7694967,578586c7741802,578586,7779770,616554,7779770,663389c7779770,710223,7741802,748192,7694967,748192c7648132,748192,7610164,710223,7610164,663389c7610164,616554,7648132,578586,7694967,578586xm7302689,578586c7349524,578586,7387492,616554,7387492,663389c7387492,710223,7349524,748192,7302689,748192c7255854,748192,7217886,710223,7217886,663389c7217886,616554,7255854,578586,7302689,578586xm6910411,578586c6957246,578586,6995214,616554,6995214,663389c6995214,710223,6957246,748192,6910411,748192c6863576,748192,6825608,710223,6825608,663389c6825608,616554,6863576,578586,6910411,578586xm6518134,578586c6564968,578586,6602937,616554,6602937,663389c6602937,710223,6564968,748192,6518134,748192c6471298,748192,6433330,710223,6433330,663389c6433330,616554,6471298,578586,6518134,578586xm6125856,578586c6172691,578586,6210659,616554,6210659,663389c6210659,710223,6172691,748192,6125856,748192c6079022,748192,6041053,710223,6041053,663389c6041053,616554,6079022,578586,6125856,578586xm5733581,578586c5780415,578586,5818385,616554,5818385,663389c5818385,710223,5780415,748192,5733581,748192c5686743,748192,5648778,710223,5648778,663389c5648778,616554,5686743,578586,5733581,578586xm5341304,578586c5388136,578586,5426103,616554,5426103,663389c5426103,710223,5388136,748192,5341304,748192c5294467,748192,5256499,710223,5256499,663389c5256499,616554,5294467,578586,5341304,578586xm4949025,578586c4995858,578586,5033827,616554,5033827,663389c5033827,710223,4995858,748192,4949025,748192c4902191,748192,4864220,710223,4864220,663389c4864220,616554,4902191,578586,4949025,578586xm4556749,578586c4603584,578586,4641549,616554,4641549,663389c4641549,710223,4603584,748192,4556749,748192c4509914,748192,4471942,710223,4471942,663389c4471942,616554,4509914,578586,4556749,578586xm4164467,578586c4211306,578586,4249274,616554,4249274,663389c4249274,710223,4211306,748192,4164467,748192c4117635,748192,4079667,710223,4079667,663389c4079667,616554,4117635,578586,4164467,578586xm3772193,578586c3819026,578586,3856996,616554,3856996,663389c3856996,710223,3819026,748192,3772193,748192c3725357,748192,3687390,710223,3687390,663389c3687390,616554,3725357,578586,3772193,578586xm3379913,578586c3426750,578586,3464718,616554,3464718,663389c3464718,710223,3426750,748192,3379913,748192c3333080,748192,3295110,710223,3295110,663389c3295110,616554,3333080,578586,3379913,578586xm2987637,578586c3034471,578586,3072439,616554,3072439,663389c3072439,710223,3034471,748192,2987637,748192c2940801,748192,2902832,710223,2902832,663389c2902832,616554,2940801,578586,2987637,578586xm2595358,578586c2642194,578586,2680162,616554,2680162,663389c2680162,710223,2642194,748192,2595358,748192c2548523,748192,2510555,710223,2510555,663389c2510555,616554,2548523,578586,2595358,578586xm2203080,578586c2249915,578586,2287883,616554,2287883,663389c2287883,710223,2249915,748192,2203080,748192c2156245,748192,2118277,710223,2118277,663389c2118277,616554,2156245,578586,2203080,578586xm1810802,578586c1857637,578586,1895605,616554,1895605,663389c1895605,710223,1857637,748192,1810802,748192c1763967,748192,1725999,710223,1725999,663389c1725999,616554,1763967,578586,1810802,578586xm1418524,578586c1465359,578586,1503327,616554,1503327,663389c1503327,710223,1465359,748192,1418524,748192c1371689,748192,1333721,710223,1333721,663389c1333721,616554,1371689,578586,1418524,578586xm1026246,578586c1073081,578586,1111049,616554,1111049,663389c1111049,710223,1073081,748192,1026246,748192c979411,748192,941443,710223,941443,663389c941443,616554,979411,578586,1026246,578586xm633968,578586c680803,578586,718771,616554,718771,663389c718771,710223,680803,748192,633968,748192c587133,748192,549165,710223,549165,663389c549165,616554,587133,578586,633968,578586xm241690,578586c288525,578586,326493,616554,326493,663389c326493,710223,288525,748192,241690,748192c194855,748192,156887,710223,156887,663389c156887,616554,194855,578586,241690,578586xm12174432,352973l12192000,356520,12192000,519032,12174432,522579c12127597,522579,12089629,484611,12089629,437776c12089629,390941,12127597,352973,12174432,352973xm11782149,352973c11828984,352973,11866952,390941,11866952,437776c11866952,484611,11828984,522579,11782149,522579c11735314,522579,11697346,484611,11697346,437776c11697346,390941,11735314,352973,11782149,352973xm11389871,352973c11436706,352973,11474674,390941,11474674,437776c11474674,484611,11436706,522579,11389871,522579c11343036,522579,11305068,484611,11305068,437776c11305068,390941,11343036,352973,11389871,352973xm10997593,352973c11044428,352973,11082396,390941,11082396,437776c11082396,484611,11044428,522579,10997593,522579c10950758,522579,10912790,484611,10912790,437776c10912790,390941,10950758,352973,10997593,352973xm10605315,352973c10652150,352973,10690118,390941,10690118,437776c10690118,484611,10652150,522579,10605315,522579c10558480,522579,10520512,484611,10520512,437776c10520512,390941,10558480,352973,10605315,352973xm10213037,352973c10259872,352973,10297840,390941,10297840,437776c10297840,484611,10259872,522579,10213037,522579c10166202,522579,10128234,484611,10128234,437776c10128234,390941,10166202,352973,10213037,352973xm9820759,352973c9867594,352973,9905562,390941,9905562,437776c9905562,484611,9867594,522579,9820759,522579c9773924,522579,9735956,484611,9735956,437776c9735956,390941,9773924,352973,9820759,352973xm9428481,352973c9475316,352973,9513284,390941,9513284,437776c9513284,484611,9475316,522579,9428481,522579c9381646,522579,9343678,484611,9343678,437776c9343678,390941,9381646,352973,9428481,352973xm9036203,352973c9083038,352973,9121006,390941,9121006,437776c9121006,484611,9083038,522579,9036203,522579c8989368,522579,8951400,484611,8951400,437776c8951400,390941,8989368,352973,9036203,352973xm8643925,352973c8690760,352973,8728728,390941,8728728,437776c8728728,484611,8690760,522579,8643925,522579c8597090,522579,8559122,484611,8559122,437776c8559122,390941,8597090,352973,8643925,352973xm8251647,352973c8298482,352973,8336450,390941,8336450,437776c8336450,484611,8298482,522579,8251647,522579c8204812,522579,8166844,484611,8166844,437776c8166844,390941,8204812,352973,8251647,352973xm7859369,352973c7906204,352973,7944172,390941,7944172,437776c7944172,484611,7906204,522579,7859369,522579c7812534,522579,7774566,484611,7774566,437776c7774566,390941,7812534,352973,7859369,352973xm7467091,352973c7513926,352973,7551894,390941,7551894,437776c7551894,484611,7513926,522579,7467091,522579c7420256,522579,7382288,484611,7382288,437776c7382288,390941,7420256,352973,7467091,352973xm7074813,352973c7121648,352973,7159616,390941,7159616,437776c7159616,484611,7121648,522579,7074813,522579c7027978,522579,6990010,484611,6990010,437776c6990010,390941,7027978,352973,7074813,352973xm6682535,352973c6729370,352973,6767338,390941,6767338,437776c6767338,484611,6729370,522579,6682535,522579c6635700,522579,6597732,484611,6597732,437776c6597732,390941,6635700,352973,6682535,352973xm6290257,352973c6337092,352973,6375061,390941,6375061,437776c6375061,484611,6337092,522579,6290257,522579c6243422,522579,6205455,484611,6205455,437776c6205455,390941,6243422,352973,6290257,352973xm5897982,352973c5944818,352973,5982785,390941,5982785,437776c5982785,484611,5944818,522579,5897982,522579c5851148,522579,5813178,484611,5813178,437776c5813178,390941,5851148,352973,5897982,352973xm5505708,352973c5552539,352973,5590509,390941,5590509,437776c5590509,484611,5552539,522579,5505708,522579c5458870,522579,5420903,484611,5420903,437776c5420903,390941,5458870,352973,5505708,352973xm5113428,352973c5160264,352973,5198231,390941,5198231,437776c5198231,484611,5160264,522579,5113428,522579c5066591,522579,5028624,484611,5028624,437776c5028624,390941,5066591,352973,5113428,352973xm4721150,352973c4767984,352973,4805953,390941,4805953,437776c4805953,484611,4767984,522579,4721150,522579c4674316,522579,4636347,484611,4636347,437776c4636347,390941,4674316,352973,4721150,352973xm4328872,352973c4375707,352973,4413674,390941,4413674,437776c4413674,484611,4375707,522579,4328872,522579c4282034,522579,4244066,484611,4244066,437776c4244066,390941,4282034,352973,4328872,352973xm3936596,352973c3983431,352973,4021398,390941,4021398,437776c4021398,484611,3983431,522579,3936596,522579c3889760,522579,3851794,484611,3851794,437776c3851794,390941,3889760,352973,3936596,352973xm3544318,352973c3591152,352973,3629122,390941,3629122,437776c3629122,484611,3591152,522579,3544318,522579c3497484,522579,3459515,484611,3459515,437776c3459515,390941,3497484,352973,3544318,352973xm3152041,352973c3198876,352973,3236844,390941,3236844,437776c3236844,484611,3198876,522579,3152041,522579c3105206,522579,3067238,484611,3067238,437776c3067238,390941,3105206,352973,3152041,352973xm2759763,352973c2806598,352973,2844566,390941,2844566,437776c2844566,484611,2806598,522579,2759763,522579c2712928,522579,2674960,484611,2674960,437776c2674960,390941,2712928,352973,2759763,352973xm2367485,352973c2414320,352973,2452288,390941,2452288,437776c2452288,484611,2414320,522579,2367485,522579c2320650,522579,2282682,484611,2282682,437776c2282682,390941,2320650,352973,2367485,352973xm1975205,352973c2022040,352973,2060008,390941,2060008,437776c2060008,484611,2022040,522579,1975205,522579c1928370,522579,1890402,484611,1890402,437776c1890402,390941,1928370,352973,1975205,352973xm1582927,352973c1629762,352973,1667730,390941,1667730,437776c1667730,484611,1629762,522579,1582927,522579c1536092,522579,1498124,484611,1498124,437776c1498124,390941,1536092,352973,1582927,352973xm1190650,352973c1237485,352973,1275453,390941,1275453,437776c1275453,484611,1237485,522579,1190650,522579c1143815,522579,1105847,484611,1105847,437776c1105847,390941,1143815,352973,1190650,352973xm798372,352973c845207,352973,883175,390941,883175,437776c883175,484611,845207,522579,798372,522579c751537,522579,713569,484611,713569,437776c713569,390941,751537,352973,798372,352973xm406094,352973c452929,352973,490897,390941,490897,437776c490897,484611,452929,522579,406094,522579c359259,522579,321291,484611,321291,437776c321291,390941,359259,352973,406094,352973xm13817,352973c60652,352973,98620,390941,98620,437776c98620,484611,60652,522579,13817,522579l0,519790,0,355763xm12005543,127362c12052378,127362,12090346,165330,12090346,212165c12090346,259000,12052378,296968,12005543,296968c11958708,296968,11920740,259000,11920740,212165c11920740,165330,11958708,127362,12005543,127362xm11613265,127362c11660100,127362,11698068,165330,11698068,212165c11698068,259000,11660100,296968,11613265,296968c11566430,296968,11528462,259000,11528462,212165c11528462,165330,11566430,127362,11613265,127362xm11220987,127362c11267822,127362,11305790,165330,11305790,212165c11305790,259000,11267822,296968,11220987,296968c11174152,296968,11136184,259000,11136184,212165c11136184,165330,11174152,127362,11220987,127362xm10828709,127362c10875544,127362,10913512,165330,10913512,212165c10913512,259000,10875544,296968,10828709,296968c10781874,296968,10743906,259000,10743906,212165c10743906,165330,10781874,127362,10828709,127362xm10436431,127362c10483266,127362,10521234,165330,10521234,212165c10521234,259000,10483266,296968,10436431,296968c10389596,296968,10351628,259000,10351628,212165c10351628,165330,10389596,127362,10436431,127362xm10044153,127362c10090988,127362,10128956,165330,10128956,212165c10128956,259000,10090988,296968,10044153,296968c9997318,296968,9959350,259000,9959350,212165c9959350,165330,9997318,127362,10044153,127362xm9651875,127362c9698710,127362,9736678,165330,9736678,212165c9736678,259000,9698710,296968,9651875,296968c9605040,296968,9567072,259000,9567072,212165c9567072,165330,9605040,127362,9651875,127362xm9259597,127362c9306432,127362,9344400,165330,9344400,212165c9344400,259000,9306432,296968,9259597,296968c9212762,296968,9174794,259000,9174794,212165c9174794,165330,9212762,127362,9259597,127362xm8867319,127362c8914154,127362,8952122,165330,8952122,212165c8952122,259000,8914154,296968,8867319,296968c8820484,296968,8782516,259000,8782516,212165c8782516,165330,8820484,127362,8867319,127362xm8475041,127362c8521876,127362,8559844,165330,8559844,212165c8559844,259000,8521876,296968,8475041,296968c8428206,296968,8390238,259000,8390238,212165c8390238,165330,8428206,127362,8475041,127362xm8082763,127362c8129598,127362,8167566,165330,8167566,212165c8167566,259000,8129598,296968,8082763,296968c8035928,296968,7997960,259000,7997960,212165c7997960,165330,8035928,127362,8082763,127362xm7690485,127362c7737320,127362,7775288,165330,7775288,212165c7775288,259000,7737320,296968,7690485,296968c7643650,296968,7605682,259000,7605682,212165c7605682,165330,7643650,127362,7690485,127362xm7298207,127362c7345042,127362,7383010,165330,7383010,212165c7383010,259000,7345042,296968,7298207,296968c7251372,296968,7213404,259000,7213404,212165c7213404,165330,7251372,127362,7298207,127362xm6905929,127362c6952764,127362,6990732,165330,6990732,212165c6990732,259000,6952764,296968,6905929,296968c6859094,296968,6821126,259000,6821126,212165c6821126,165330,6859094,127362,6905929,127362xm6513651,127362c6560487,127362,6598454,165330,6598454,212165c6598454,259000,6560487,296968,6513651,296968c6466816,296968,6428848,259000,6428848,212165c6428848,165330,6466816,127362,6513651,127362xm6121377,127362c6168209,127362,6206178,165330,6206178,212165c6206178,259000,6168209,296968,6121377,296968c6074541,296968,6036571,259000,6036571,212165c6036571,165330,6074541,127362,6121377,127362xm5729097,127362c5775931,127362,5813902,165330,5813902,212165c5813902,259000,5775931,296968,5729097,296968c5682266,296968,5644296,259000,5644296,212165c5644296,165330,5682266,127362,5729097,127362xm5336822,127362c5383657,127362,5421622,165330,5421622,212165c5421622,259000,5383657,296968,5336822,296968c5289985,296968,5252017,259000,5252017,212165c5252017,165330,5289985,127362,5336822,127362xm4944542,127362c4991379,127362,5029346,165330,5029346,212165c5029346,259000,4991379,296968,4944542,296968c4897707,296968,4859740,259000,4859740,212165c4859740,165330,4897707,127362,4944542,127362xm4552265,127362c4599101,127362,4637066,165330,4637066,212165c4637066,259000,4599101,296968,4552265,296968c4505430,296968,4467462,259000,4467462,212165c4467462,165330,4505430,127362,4552265,127362xm4159986,127362c4206822,127362,4244787,165330,4244787,212165c4244787,259000,4206822,296968,4159986,296968c4113154,296968,4075185,259000,4075185,212165c4075185,165330,4113154,127362,4159986,127362xm3767711,127362c3814545,127362,3852514,165330,3852514,212165c3852514,259000,3814545,296968,3767711,296968c3720876,296968,3682908,259000,3682908,212165c3682908,165330,3720876,127362,3767711,127362xm3375432,127362c3422268,127362,3460236,165330,3460236,212165c3460236,259000,3422268,296968,3375432,296968c3328598,296968,3290629,259000,3290629,212165c3290629,165330,3328598,127362,3375432,127362xm2983155,127362c3029989,127362,3067958,165330,3067958,212165c3067958,259000,3029989,296968,2983155,296968c2936319,296968,2898351,259000,2898351,212165c2898351,165330,2936319,127362,2983155,127362xm2590877,127362c2637712,127362,2675680,165330,2675680,212165c2675680,259000,2637712,296968,2590877,296968c2544041,296968,2506073,259000,2506073,212165c2506073,165330,2544041,127362,2590877,127362xm2198598,127362c2245433,127362,2283401,165330,2283401,212165c2283401,259000,2245433,296968,2198598,296968c2151763,296968,2113796,259000,2113796,212165c2113796,165330,2151763,127362,2198598,127362xm1806320,127362c1853156,127362,1891123,165330,1891123,212165c1891123,259000,1853156,296968,1806320,296968c1759485,296968,1721517,259000,1721517,212165c1721517,165330,1759485,127362,1806320,127362xm1414042,127362c1460878,127362,1498845,165330,1498845,212165c1498845,259000,1460878,296968,1414042,296968c1367207,296968,1329240,259000,1329240,212165c1329240,165330,1367207,127362,1414042,127362xm1021764,127362c1068599,127362,1106568,165330,1106568,212165c1106568,259000,1068599,296968,1021764,296968c974929,296968,936962,259000,936962,212165c936962,165330,974929,127362,1021764,127362xm629486,127362c676321,127362,714290,165330,714290,212165c714290,259000,676321,296968,629486,296968c582651,296968,544684,259000,544684,212165c544684,165330,582651,127362,629486,127362xm237209,127362c284044,127362,322012,165330,322012,212165c322012,259000,284044,296968,237209,296968c190374,296968,152406,259000,152406,212165c152406,165330,190374,127362,237209,127362xm12096103,0l12192000,0,12192000,69268,12178191,71356c12143065,71356,12112926,49999,12100052,19562xm11703820,0l11867996,0,11864047,19562c11851173,49999,11821034,71356,11785908,71356c11750782,71356,11720643,49999,11707769,19562xm11311542,0l11475718,0,11471769,19562c11458895,49999,11428756,71356,11393630,71356c11358504,71356,11328365,49999,11315491,19562xm10919264,0l11083440,0,11079491,19562c11066617,49999,11036478,71356,11001352,71356c10966226,71356,10936087,49999,10923213,19562xm10526986,0l10691162,0,10687213,19562c10674339,49999,10644200,71356,10609074,71356c10573948,71356,10543809,49999,10530935,19562xm10134708,0l10298884,0,10294935,19562c10282061,49999,10251922,71356,10216796,71356c10181670,71356,10151531,49999,10138657,19562xm9742430,0l9906606,0,9902657,19562c9889783,49999,9859644,71356,9824518,71356c9789392,71356,9759253,49999,9746379,19562xm9350152,0l9514328,0,9510379,19562c9497505,49999,9467366,71356,9432240,71356c9397114,71356,9366975,49999,9354101,19562xm8957874,0l9122050,0,9118101,19562c9105227,49999,9075088,71356,9039962,71356c9004836,71356,8974697,49999,8961823,19562xm8565596,0l8729772,0,8725823,19562c8712949,49999,8682810,71356,8647684,71356c8612558,71356,8582419,49999,8569545,19562xm8173318,0l8337494,0,8333544,19562c8320671,49999,8290533,71356,8255406,71356c8220280,71356,8190141,49999,8177268,19562xm7781040,0l7945216,0,7941267,19562c7928393,49999,7898255,71356,7863128,71356c7828002,71356,7797863,49999,7784990,19562xm7388762,0l7552938,0,7548989,19562c7536115,49999,7505976,71356,7470850,71356c7435724,71356,7405585,49999,7392712,19562xm6996484,0l7160660,0,7156711,19562c7143837,49999,7113698,71356,7078572,71356c7043446,71356,7013307,49999,7000434,19562xm6604207,0l6768382,0,6764433,19562c6751559,49999,6721421,71356,6686294,71356c6651168,71356,6621030,49999,6608156,19562xm6211930,0l6376104,0,6372155,19562c6359281,49999,6329144,71356,6294016,71356c6258890,71356,6228753,49999,6215880,19562xm5819651,0l5983830,0,5979882,19562c5967007,49999,5936867,71356,5901742,71356c5866615,71356,5836476,49999,5823601,19562xm5427378,0l5591554,0,5587602,19562c5574730,49999,5544592,71356,5509467,71356c5474338,71356,5444199,49999,5431326,19562xm5035097,0l5199274,0,5195325,19562c5182451,49999,5152313,71356,5117187,71356c5082061,71356,5051922,49999,5039048,19562xm4642822,0l4806997,0,4803047,19562c4790173,49999,4760033,71356,4724907,71356c4689782,71356,4659645,49999,4646770,19562xm4250547,0l4414721,0,4410772,19562c4397899,49999,4367757,71356,4332629,71356c4297506,71356,4267368,49999,4254494,19562xm3858267,0l4022443,0,4018493,19562c4005620,49999,3975482,71356,3940355,71356c3905228,71356,3875090,49999,3862216,19562xm3465989,0l3630166,0,3626217,19562c3613343,49999,3583204,71356,3548078,71356c3512952,71356,3482813,49999,3469939,19562xm3073712,0l3237888,0,3233939,19562c3221065,49999,3190927,71356,3155800,71356c3120674,71356,3090536,49999,3077662,19562xm2681434,0l2845610,0,2841661,19562c2828787,49999,2798649,71356,2763523,71356c2728396,71356,2698258,49999,2685384,19562xm2289156,0l2453333,0,2449384,19562c2436510,49999,2406371,71356,2371244,71356c2336118,71356,2305979,49999,2293106,19562xm1896877,0l2061054,0,2057104,19562c2044230,49999,2014091,71356,1978964,71356c1943839,71356,1913700,49999,1900827,19562xm1504599,0l1668775,0,1664826,19562c1651952,49999,1621813,71356,1586686,71356c1551561,71356,1521422,49999,1508549,19562xm1112322,0l1276498,0,1272549,19562c1259675,49999,1229537,71356,1194410,71356c1159284,71356,1129145,49999,1116272,19562xm720044,0l884220,0,880271,19562c867397,49999,837259,71356,802132,71356c767006,71356,736867,49999,723994,19562xm327766,0l491942,0,487993,19562c475119,49999,444980,71356,409854,71356c374728,71356,344589,49999,331715,19562xm0,0l99665,0,95716,19562c82842,49999,52703,71356,17577,71356l0,68699xe">
                  <v:path o:connectlocs="12192000,6710540;12192000,6858000;12146249,6858000;12139900,6853720;12115062,6793755;12166856,6715617;11807582,6708952;11892385,6793755;11867547,6853720;11861198,6858000;11753966,6858000;11747617,6853720;11722779,6793755;11807582,6708952;11415304,6708952;11500107,6793755;11475269,6853720;11468920,6858000;11361688,6858000;11355339,6853720;11330501,6793755;11415304,6708952;11023026,6708952;11107829,6793755;11082991,6853720;11076642,6858000;10969410,6858000;10963061,6853720;10938223,6793755;11023026,6708952;10630748,6708952;10715551,6793755;10690713,6853720;10684364,6858000;10577132,6858000;10570783,6853720;10545945,6793755;10630748,6708952;10238470,6708952;10323273,6793755;10298435,6853720;10292086,6858000;10184854,6858000;10178505,6853720;10153667,6793755;10238470,6708952;9846192,6708952;9930995,6793755;9906157,6853720;9899808,6858000;9792576,6858000;9786227,6853720;9761389,6793755;9846192,6708952;9453914,6708952;9538717,6793755;9513879,6853720;9507530,6858000;9400298,6858000;9393949,6853720;9369111,6793755;9453914,6708952;9061636,6708952;9146439,6793755;9121601,6853720;9115252,6858000;9008020,6858000;9001671,6853720;8976833,6793755;9061636,6708952;8669358,6708952;8754161,6793755;8729323,6853720;8722974,6858000;8615742,6858000;8609393,6853720;8584555,6793755;8669358,6708952;8277080,6708952;8361883,6793755;8337044,6853720;8330696,6858000;8223464,6858000;8217116,6853720;8192277,6793755;8277080,6708952;7884802,6708952;7969605,6793755;7944767,6853720;7938418,6858000;7831186,6858000;7824838,6853720;7799999,6793755;7884802,6708952;7492524,6708952;7577327,6793755;7552489,6853720;7546140,6858000;7438908,6858000;7432560,6853720;7407721,6793755;7492524,6708952;7100246,6708952;7185049,6793755;7160211,6853720;7153862,6858000;7046630,6858000;7040282,6853720;7015443,6793755;7100246,6708952;6707968,6708952;6792771,6793755;6767933,6853720;6761584,6858000;6654352,6858000;6648004,6853720;6623165,6793755;6707968,6708952;6315690,6708952;6400493,6793755;6375655,6853720;6369306,6858000;6262074,6858000;6255727,6853720;6230887,6793755;6315690,6708952;5923414,6708952;6008217,6793755;5983379,6853720;5977029,6858000;5869797,6858000;5863448,6853720;5838609,6793755;5923414,6708952;5531139,6708952;5615939,6793755;5591101,6853720;5584754,6858000;5477522,6858000;5471172,6853720;5446335,6793755;5531139,6708952;5138860,6708952;5223662,6793755;5198824,6853720;5192476,6858000;5085243,6858000;5078894,6853720;5054055,6793755;5138860,6708952;4746581,6708952;4831384,6793755;4806546,6853720;4800197,6858000;4692964,6858000;4686617,6853720;4661778,6793755;4746581,6708952;4354302,6708952;4439109,6793755;4414269,6853720;4407919,6858000;4300688,6858000;4294339,6853720;4269500,6793755;4354302,6708952;3962026,6708952;4046828,6793755;4021990,6853720;4015642,6858000;3908410,6858000;3902062,6853720;3877224,6793755;3962026,6708952;3569748,6708952;3654552,6793755;3629713,6853720;3623365,6858000;3516133,6858000;3509784,6853720;3484945,6793755;3569748,6708952;3177471,6708952;3262274,6793755;3237436,6853720;3231087,6858000;3123855,6858000;3117507,6853720;3092668,6793755;3177471,6708952;2785193,6708952;2869996,6793755;2845158,6853720;2838809,6858000;2731577,6858000;2725229,6853720;2700390,6793755;2785193,6708952;2392915,6708952;2477718,6793755;2452880,6853720;2446531,6858000;2339299,6858000;2332951,6853720;2308112,6793755;2392915,6708952;2000636,6708952;2085439,6793755;2060601,6853720;2054253,6858000;1947020,6858000;1940672,6853720;1915833,6793755;2000636,6708952;1608358,6708952;1693161,6793755;1668323,6853720;1661974,6858000;1554742,6858000;1548394,6853720;1523555,6793755;1608358,6708952;1216081,6708952;1300884,6793755;1276046,6853720;1269697,6858000;1162465,6858000;1156117,6853720;1131278,6793755;1216081,6708952;823803,6708952;908606,6793755;883768,6853720;877419,6858000;770187,6858000;763839,6853720;739000,6793755;823803,6708952;431525,6708952;516328,6793755;491490,6853720;485141,6858000;377909,6858000;371561,6853720;346722,6793755;431525,6708952;39248,6708952;124051,6793755;99213,6853720;92864,6858000;0,6858000;0,6719823;6239,6715617;39248,6708952;12030976,6483340;12115779,6568143;12030976,6652946;11946173,6568143;12030976,6483340;11638698,6483340;11723501,6568143;11638698,6652946;11553895,6568143;11638698,6483340;11246420,6483340;11331223,6568143;11246420,6652946;11161617,6568143;11246420,6483340;10854142,6483340;10938945,6568143;10854142,6652946;10769339,6568143;10854142,6483340;10461864,6483340;10546667,6568143;10461864,6652946;10377061,6568143;10461864,6483340;10069586,6483340;10154389,6568143;10069586,6652946;9984783,6568143;10069586,6483340;9677308,6483340;9762111,6568143;9677308,6652946;9592505,6568143;9677308,6483340;9285030,6483340;9369833,6568143;9285030,6652946;9200227,6568143;9285030,6483340;8892752,6483340;8977555,6568143;8892752,6652946;8807949,6568143;8892752,6483340;8500474,6483340;8585277,6568143;8500474,6652946;8415671,6568143;8500474,6483340;8108196,6483340;8192999,6568143;8108196,6652946;8023393,6568143;8108196,6483340;7715918,6483340;7800721,6568143;7715918,6652946;7631115,6568143;7715918,6483340;7323640,6483340;7408443,6568143;7323640,6652946;7238837,6568143;7323640,6483340;6931362,6483340;7016165,6568143;6931362,6652946;6846559,6568143;6931362,6483340;6539084,6483340;6623887,6568143;6539084,6652946;6454281,6568143;6539084,6483340;6146809,6483340;6231610,6568143;6146809,6652946;6062004,6568143;6146809,6483340;5754532,6483340;5839332,6568143;5754532,6652946;5669727,6568143;5754532,6483340;5362253,6483340;5447056,6568143;5362253,6652946;5277448,6568143;5362253,6483340;4969974,6483340;5054776,6568143;4969974,6652946;4885170,6568143;4969974,6483340;4577696,6483340;4662500,6568143;4577696,6652946;4492894,6568143;4577696,6483340;4185416,6483340;4270221,6568143;4185416,6652946;4100616,6568143;4185416,6483340;3793142,6483340;3877945,6568143;3793142,6652946;3708339,6568143;3793142,6483340;3400863,6483340;3485666,6568143;3400863,6652946;3316059,6568143;3400863,6483340;3008586,6483340;3093389,6568143;3008586,6652946;2923782,6568143;3008586,6483340;2616307,6483340;2701110,6568143;2616307,6652946;2531503,6568143;2616307,6483340;2224029,6483340;2308832,6568143;2224029,6652946;2139226,6568143;2224029,6483340;1831751,6483340;1916554,6568143;1831751,6652946;1746948,6568143;1831751,6483340;1439473,6483340;1524276,6568143;1439473,6652946;1354671,6568143;1439473,6483340;1047195,6483340;1131998,6568143;1047195,6652946;962392,6568143;1047195,6483340;654917,6483340;739720,6568143;654917,6652946;570114,6568143;654917,6483340;262639,6483340;347442,6568143;262639,6652946;177836,6568143;262639,6483340;12192000,6260075;12192000,6424987;12170615,6420670;12118821,6342531;12170615,6264393;11811341,6257728;11896144,6342531;11811341,6427334;11726538,6342531;11811341,6257728;11419063,6257728;11503866,6342531;11419063,6427334;11334260,6342531;11419063,6257728;11026785,6257728;11111588,6342531;11026785,6427334;10941982,6342531;11026785,6257728;10634507,6257728;10719310,6342531;10634507,6427334;10549704,6342531;10634507,6257728;10242229,6257728;10327032,6342531;10242229,6427334;10157426,6342531;10242229,6257728;9849951,6257728;9934754,6342531;9849951,6427334;9765148,6342531;9849951,6257728;9457673,6257728;9542476,6342531;9457673,6427334;9372870,6342531;9457673,6257728;9065395,6257728;9150198,6342531;9065395,6427334;8980592,6342531;9065395,6257728;8673117,6257728;8757920,6342531;8673117,6427334;8588314,6342531;8673117,6257728;8280839,6257728;8365642,6342531;8280839,6427334;8196036,6342531;8280839,6257728;7888561,6257728;7973364,6342531;7888561,6427334;7803758,6342531;7888561,6257728;7496283,6257728;7581086,6342531;7496283,6427334;7411480,6342531;7496283,6257728;7104005,6257728;7188808,6342531;7104005,6427334;7019202,6342531;7104005,6257728;6711727,6257728;6796530,6342531;6711727,6427334;6626924,6342531;6711727,6257728;6319449,6257728;6404252,6342531;6319449,6427334;6234646,6342531;6319449,6257728;5927172,6257728;6011976,6342531;5927172,6427334;5842371,6342531;5927172,6257728;5534896,6257728;5619699,6342531;5534896,6427334;5450093,6342531;5534896,6257728;5142620,6257728;5227422,6342531;5142620,6427334;5057813,6342531;5142620,6257728;4750340,6257728;4835144,6342531;4750340,6427334;4665538,6342531;4750340,6257728;4358061,6257728;4442867,6342531;4358061,6427334;4273262,6342531;4358061,6257728;3965786,6257728;4050588,6342531;3965786,6427334;3880984,6342531;3965786,6257728;3573508,6257728;3658311,6342531;3573508,6427334;3488705,6342531;3573508,6257728;3181231,6257728;3266034,6342531;3181231,6427334;3096428,6342531;3181231,6257728;2788953,6257728;2873756,6342531;2788953,6427334;2704150,6342531;2788953,6257728;2396675,6257728;2481478,6342531;2396675,6427334;2311872,6342531;2396675,6257728;2004396,6257728;2089199,6342531;2004396,6427334;1919593,6342531;2004396,6257728;1612118,6257728;1696921,6342531;1612118,6427334;1527315,6342531;1612118,6257728;1219841,6257728;1304644,6342531;1219841,6427334;1135038,6342531;1219841,6257728;827562,6257728;912366,6342531;827562,6427334;742760,6342531;827562,6257728;435285,6257728;520088,6342531;435285,6427334;350482,6342531;435285,6257728;43007,6257728;127811,6342531;43007,6427334;9998,6420670;0,6413929;0,6271134;9998,6264393;43007,6257728;12044423,6032116;12129226,6116919;12044423,6201722;11959620,6116919;12044423,6032116;11652145,6032116;11736948,6116919;11652145,6201722;11567342,6116919;11652145,6032116;11259867,6032116;11344670,6116919;11259867,6201722;11175064,6116919;11259867,6032116;10867589,6032116;10952392,6116919;10867589,6201722;10782786,6116919;10867589,6032116;10475311,6032116;10560114,6116919;10475311,6201722;10390508,6116919;10475311,6032116;10083033,6032116;10167836,6116919;10083033,6201722;9998230,6116919;10083033,6032116;9690755,6032116;9775558,6116919;9690755,6201722;9605952,6116919;9690755,6032116;9298477,6032116;9383280,6116919;9298477,6201722;9213674,6116919;9298477,6032116;8906199,6032116;8991002,6116919;8906199,6201722;8821396,6116919;8906199,6032116;8513921,6032116;8598724,6116919;8513921,6201722;8429118,6116919;8513921,6032116;8121643,6032116;8206446,6116919;8121643,6201722;8036840,6116919;8121643,6032116;7729365,6032116;7814168,6116919;7729365,6201722;7644562,6116919;7729365,6032116;7337087,6032116;7421890,6116919;7337087,6201722;7252284,6116919;7337087,6032116;6944809,6032116;7029612,6116919;6944809,6201722;6860006,6116919;6944809,6032116;6552531,6032116;6637334,6116919;6552531,6201722;6467728,6116919;6552531,6032116;6160253,6032116;6245056,6116919;6160253,6201722;6075451,6116919;6160253,6032116;5767978,6032116;5852780,6116919;5767978,6201722;5683176,6116919;5767978,6032116;5375701,6032116;5460501,6116919;5375701,6201722;5290896,6116919;5375701,6032116;4983420,6032116;5068224,6116919;4983420,6201722;4898619,6116919;4983420,6032116;4591144,6032116;4675947,6116919;4591144,6201722;4506341,6116919;4591144,6032116;4198865,6032116;4283667,6116919;4198865,6201722;4114063,6116919;4198865,6032116;3806589,6032116;3891392,6116919;3806589,6201722;3721786,6116919;3806589,6032116;3414310,6032116;3499114,6116919;3414310,6201722;3329507,6116919;3414310,6032116;3022033,6032116;3106836,6116919;3022033,6201722;2937229,6116919;3022033,6032116;2629755,6032116;2714558,6116919;2629755,6201722;2544951,6116919;2629755,6032116;2237476,6032116;2322279,6116919;2237476,6201722;2152673,6116919;2237476,6032116;1845199,6032116;1930002,6116919;1845199,6201722;1760396,6116919;1845199,6032116;1452921,6032116;1537724,6116919;1452921,6201722;1368118,6116919;1452921,6032116;1060643,6032116;1145446,6116919;1060643,6201722;975840,6116919;1060643,6032116;668365,6032116;753168,6116919;668365,6201722;583562,6116919;668365,6032116;276087,6032116;360890,6116919;276087,6201722;191284,6116919;276087,6032116;12192000,5809902;12192000,5972712;12175821,5969446;12124027,5891307;12175821,5813169;11816547,5806504;11901350,5891307;11816547,5976110;11731744,5891307;11816547,5806504;11424269,5806504;11509072,5891307;11424269,5976110;11339466,5891307;11424269,5806504;11031991,5806504;11116794,5891307;11031991,5976110;10947188,5891307;11031991,5806504;10639713,5806504;10724516,5891307;10639713,5976110;10554910,5891307;10639713,5806504;10247435,5806504;10332238,5891307;10247435,5976110;10162632,5891307;10247435,5806504;9855157,5806504;9939960,5891307;9855157,5976110;9770354,5891307;9855157,5806504;9462879,5806504;9547682,5891307;9462879,5976110;9378076,5891307;9462879,5806504;9070601,5806504;9155404,5891307;9070601,5976110;8985798,5891307;9070601,5806504;8678323,5806504;8763126,5891307;8678323,5976110;8593520,5891307;8678323,5806504;8286045,5806504;8370848,5891307;8286045,5976110;8201242,5891307;8286045,5806504;7893767,5806504;7978570,5891307;7893767,5976110;7808964,5891307;7893767,5806504;7501489,5806504;7586292,5891307;7501489,5976110;7416686,5891307;7501489,5806504;7109211,5806504;7194014,5891307;7109211,5976110;7024408,5891307;7109211,5806504;6716933,5806504;6801736,5891307;6716933,5976110;6632130,5891307;6716933,5806504;6324655,5806504;6409459,5891307;6324655,5976110;6239852,5891307;6324655,5806504;5932381,5806504;6017182,5891307;5932381,5976110;5847575,5891307;5932381,5806504;5540103,5806504;5624904,5891307;5540103,5976110;5455300,5891307;5540103,5806504;5147824,5806504;5232628,5891307;5147824,5976110;5063022,5891307;5147824,5806504;4755545,5806504;4840350,5891307;4755545,5976110;4670745,5891307;4755545,5806504;4363267,5806504;4448071,5891307;4363267,5976110;4278468,5891307;4363267,5806504;3970992,5806504;4055794,5891307;3970992,5976110;3886190,5891307;3970992,5806504;3578714,5806504;3663518,5891307;3578714,5976110;3493911,5891307;3578714,5806504;3186437,5806504;3271240,5891307;3186437,5976110;3101634,5891307;3186437,5806504;2794159,5806504;2878962,5891307;2794159,5976110;2709356,5891307;2794159,5806504;2401881,5806504;2486684,5891307;2401881,5976110;2317078,5891307;2401881,5806504;2009602,5806504;2094405,5891307;2009602,5976110;1924799,5891307;2009602,5806504;1617324,5806504;1702127,5891307;1617324,5976110;1532521,5891307;1617324,5806504;1225047,5806504;1309850,5891307;1225047,5976110;1140244,5891307;1225047,5806504;832769,5806504;917572,5891307;832769,5976110;747966,5891307;832769,5806504;440491,5806504;525294,5891307;440491,5976110;355688,5891307;440491,5806504;48214,5806504;133017,5891307;48214,5976110;15205,5969446;0,5959194;0,5823420;15205,5813169;48214,5806504;12039941,5580892;12124744,5665695;12039941,5750498;11955138,5665695;12039941,5580892;11647663,5580892;11732466,5665695;11647663,5750498;11562860,5665695;11647663,5580892;11255385,5580892;11340188,5665695;11255385,5750498;11170582,5665695;11255385,5580892;10863107,5580892;10947910,5665695;10863107,5750498;10778304,5665695;10863107,5580892;10470829,5580892;10555632,5665695;10470829,5750498;10386026,5665695;10470829,5580892;10078551,5580892;10163354,5665695;10078551,5750498;9993748,5665695;10078551,5580892;9686273,5580892;9771076,5665695;9686273,5750498;9601470,5665695;9686273,5580892;9293995,5580892;9378798,5665695;9293995,5750498;9209192,5665695;9293995,5580892;8901717,5580892;8986520,5665695;8901717,5750498;8816914,5665695;8901717,5580892;8509439,5580892;8594242,5665695;8509439,5750498;8424636,5665695;8509439,5580892;8117161,5580892;8201964,5665695;8117161,5750498;8032358,5665695;8117161,5580892;7724883,5580892;7809686,5665695;7724883,5750498;7640080,5665695;7724883,5580892;7332605,5580892;7417408,5665695;7332605,5750498;7247802,5665695;7332605,5580892;6940327,5580892;7025130,5665695;6940327,5750498;6855524,5665695;6940327,5580892;6548049,5580892;6632852,5665695;6548049,5750498;6463246,5665695;6548049,5580892;6155772,5580892;6240574,5665695;6155772,5750498;6070969,5665695;6155772,5580892;5763496,5580892;5848298,5665695;5763496,5750498;5678694,5665695;5763496,5580892;5371217,5580892;5456021,5665695;5371217,5750498;5286415,5665695;5371217,5580892;4978939,5580892;5063742,5665695;4978939,5750498;4894138,5665695;4978939,5580892;4586664,5580892;4671466,5665695;4586664,5750498;4501858,5665695;4586664,5580892;4194384,5580892;4279187,5665695;4194384,5750498;4109582,5665695;4194384,5580892;3802108,5580892;3886910,5665695;3802108,5750498;3717304,5665695;3802108,5580892;3409828,5580892;3494632,5665695;3409828,5750498;3325025,5665695;3409828,5580892;3017551,5580892;3102355,5665695;3017551,5750498;2932747,5665695;3017551,5580892;2625273,5580892;2710076,5665695;2625273,5750498;2540469,5665695;2625273,5580892;2232994,5580892;2317797,5665695;2232994,5750498;2148192,5665695;2232994,5580892;1840717,5580892;1925520,5665695;1840717,5750498;1755914,5665695;1840717,5580892;1448439,5580892;1533242,5665695;1448439,5750498;1363636,5665695;1448439,5580892;1056161,5580892;1140964,5665695;1056161,5750498;971358,5665695;1056161,5580892;663883,5580892;748686,5665695;663883,5750498;579080,5665695;663883,5580892;271605,5580892;356408,5665695;271605,5750498;186802,5665695;271605,5580892;12192000,5359437;12192000,5520729;12179580,5518222;12127786,5440083;12179580,5361945;11820306,5355280;11905109,5440083;11820306,5524886;11735503,5440083;11820306,5355280;11428028,5355280;11512831,5440083;11428028,5524886;11343225,5440083;11428028,5355280;11035750,5355280;11120553,5440083;11035750,5524886;10950947,5440083;11035750,5355280;10643472,5355280;10728275,5440083;10643472,5524886;10558669,5440083;10643472,5355280;10251194,5355280;10335997,5440083;10251194,5524886;10166391,5440083;10251194,5355280;9858916,5355280;9943719,5440083;9858916,5524886;9774113,5440083;9858916,5355280;9466638,5355280;9551441,5440083;9466638,5524886;9381835,5440083;9466638,5355280;9074360,5355280;9159163,5440083;9074360,5524886;8989557,5440083;9074360,5355280;8682082,5355280;8766885,5440083;8682082,5524886;8597279,5440083;8682082,5355280;8289804,5355280;8374607,5440083;8289804,5524886;8205001,5440083;8289804,5355280;7897526,5355280;7982329,5440083;7897526,5524886;7812723,5440083;7897526,5355280;7505248,5355280;7590051,5440083;7505248,5524886;7420445,5440083;7505248,5355280;7112970,5355280;7197773,5440083;7112970,5524886;7028167,5440083;7112970,5355280;6720692,5355280;6805495,5440083;6720692,5524886;6635889,5440083;6720692,5355280;6328414,5355280;6413217,5440083;6328414,5524886;6243611,5440083;6328414,5355280;5936140,5355280;6020941,5440083;5936140,5524886;5851334,5440083;5936140,5355280;5543863,5355280;5628664,5440083;5543863,5524886;5459060,5440083;5543863,5355280;5151585,5355280;5236388,5440083;5151585,5524886;5066782,5440083;5151585,5355280;4759305,5355280;4844109,5440083;4759305,5524886;4674503,5440083;4759305,5355280;4367030,5355280;4451833,5440083;4367030,5524886;4282223,5440083;4367030,5355280;3974751,5355280;4059554,5440083;3974751,5524886;3889950,5440083;3974751,5355280;3582474,5355280;3667277,5440083;3582474,5524886;3497670,5440083;3582474,5355280;3190197,5355280;3275000,5440083;3190197,5524886;3105393,5440083;3190197,5355280;2797918,5355280;2882721,5440083;2797918,5524886;2713115,5440083;2797918,5355280;2405641,5355280;2490444,5440083;2405641,5524886;2320838,5440083;2405641,5355280;2013361,5355280;2098164,5440083;2013361,5524886;1928558,5440083;2013361,5355280;1621083,5355280;1705886,5440083;1621083,5524886;1536280,5440083;1621083,5355280;1228806,5355280;1313609,5440083;1228806,5524886;1144003,5440083;1228806,5355280;836528,5355280;921331,5440083;836528,5524886;751725,5440083;836528,5355280;444250,5355280;529053,5440083;444250,5524886;359447,5440083;444250,5355280;51973,5355280;136776,5440083;51973,5524886;18964,5518222;0,5505436;0,5374730;18964,5361945;51973,5355280;12044423,5129669;12129226,5214471;12044423,5299274;11959620,5214471;12044423,5129669;11652145,5129669;11736948,5214471;11652145,5299274;11567342,5214471;11652145,5129669;11259867,5129669;11344670,5214471;11259867,5299274;11175064,5214471;11259867,5129669;10867589,5129669;10952392,5214471;10867589,5299274;10782786,5214471;10867589,5129669;10475311,5129669;10560114,5214471;10475311,5299274;10390508,5214471;10475311,5129669;10083033,5129669;10167836,5214471;10083033,5299274;9998230,5214471;10083033,5129669;9690755,5129669;9775558,5214471;9690755,5299274;9605952,5214471;9690755,5129669;9298477,5129669;9383280,5214471;9298477,5299274;9213674,5214471;9298477,5129669;8906199,5129669;8991002,5214471;8906199,5299274;8821396,5214471;8906199,5129669;8513921,5129669;8598724,5214471;8513921,5299274;8429118,5214471;8513921,5129669;8121643,5129669;8206446,5214471;8121643,5299274;8036840,5214471;8121643,5129669;7729365,5129669;7814168,5214471;7729365,5299274;7644562,5214471;7729365,5129669;7337087,5129669;7421890,5214471;7337087,5299274;7252284,5214471;7337087,5129669;6944809,5129669;7029612,5214471;6944809,5299274;6860006,5214471;6944809,5129669;6552531,5129669;6637334,5214471;6552531,5299274;6467728,5214471;6552531,5129669;6160253,5129669;6245056,5214471;6160253,5299274;6075451,5214471;6160253,5129669;5767978,5129669;5852780,5214471;5767978,5299274;5683176,5214471;5767978,5129669;5375702,5129669;5460505,5214471;5375702,5299274;5290897,5214471;5375702,5129669;4983420,5129669;5068224,5214471;4983420,5299274;4898619,5214471;4983420,5129669;4591144,5129669;4675947,5214471;4591144,5299274;4506341,5214471;4591144,5129669;4198867,5129669;4283667,5214471;4198867,5299274;4114063,5214471;4198867,5129669;3806590,5129669;3891393,5214471;3806590,5299274;3721787,5214471;3806590,5129669;3414311,5129669;3499115,5214471;3414311,5299274;3329508,5214471;3414311,5129669;3022034,5129669;3106837,5214471;3022034,5299274;2937230,5214471;3022034,5129669;2629756,5129669;2714559,5214471;2629756,5299274;2544952,5214471;2629756,5129669;2237477,5129669;2322280,5214471;2237477,5299274;2152674,5214471;2237477,5129669;1845199,5129669;1930002,5214471;1845199,5299274;1760396,5214471;1845199,5129669;1452921,5129669;1537724,5214471;1452921,5299274;1368118,5214471;1452921,5129669;1060643,5129669;1145447,5214471;1060643,5299274;975841,5214471;1060643,5129669;668365,5129669;753169,5214471;668365,5299274;583563,5214471;668365,5129669;276087,5129669;360890,5214471;276087,5299274;191284,5214471;276087,5129669;12192000,4907455;12192000,5070265;12175821,5066999;12124027,4988860;12175821,4910721;11816547,4904057;11901350,4988860;11816547,5073663;11731744,4988860;11816547,4904057;11424269,4904057;11509072,4988860;11424269,5073663;11339466,4988860;11424269,4904057;11031991,4904057;11116794,4988860;11031991,5073663;10947188,4988860;11031991,4904057;10639713,4904057;10724516,4988860;10639713,5073663;10554910,4988860;10639713,4904057;10247435,4904057;10332238,4988860;10247435,5073663;10162632,4988860;10247435,4904057;9855157,4904057;9939960,4988860;9855157,5073663;9770354,4988860;9855157,4904057;9462879,4904057;9547682,4988860;9462879,5073663;9378076,4988860;9462879,4904057;9070601,4904057;9155404,4988860;9070601,5073663;8985798,4988860;9070601,4904057;8678323,4904057;8763126,4988860;8678323,5073663;8593520,4988860;8678323,4904057;8286045,4904057;8370848,4988860;8286045,5073663;8201242,4988860;8286045,4904057;7893767,4904057;7978570,4988860;7893767,5073663;7808964,4988860;7893767,4904057;7501489,4904057;7586292,4988860;7501489,5073663;7416686,4988860;7501489,4904057;7109211,4904057;7194014,4988860;7109211,5073663;7024408,4988860;7109211,4904057;6716933,4904057;6801736,4988860;6716933,5073663;6632130,4988860;6716933,4904057;6324655,4904057;6409459,4988860;6324655,5073663;6239852,4988860;6324655,4904057;5932381,4904057;6017182,4988860;5932381,5073663;5847575,4988860;5932381,4904057;5540103,4904057;5624908,4988860;5540103,5073663;5455300,4988860;5540103,4904057;5147826,4904057;5232628,4988860;5147826,5073663;5063022,4988860;5147826,4904057;4755547,4904057;4840350,4988860;4755547,5073663;4670745,4988860;4755547,4904057;4363267,4904057;4448071,4988860;4363267,5073663;4278469,4988860;4363267,4904057;3970993,4904057;4055795,4988860;3970993,5073663;3886191,4988860;3970993,4904057;3578715,4904057;3663519,4988860;3578715,5073663;3493912,4988860;3578715,4904057;3186438,4904057;3271241,4988860;3186438,5073663;3101635,4988860;3186438,4904057;2794160,4904057;2878963,4988860;2794160,5073663;2709357,4988860;2794160,4904057;2401882,4904057;2486685,4988860;2401882,5073663;2317079,4988860;2401882,4904057;2009603,4904057;2094406,4988860;2009603,5073663;1924799,4988860;2009603,4904057;1617325,4904057;1702127,4988860;1617325,5073663;1532522,4988860;1617325,4904057;1225048,4904057;1309851,4988860;1225048,5073663;1140245,4988860;1225048,4904057;832770,4904057;917573,4988860;832770,5073663;747967,4988860;832770,4904057;440492,4904057;525295,4988860;440492,5073663;355689,4988860;440492,4904057;48215,4904057;133018,4988860;48215,5073663;15206,5066999;0,5056746;0,4920973;15206,4910721;48215,4904057;12039941,4678444;12124744,4763247;12039941,4848051;11955138,4763247;12039941,4678444;11647663,4678444;11732466,4763247;11647663,4848051;11562860,4763247;11647663,4678444;11255385,4678444;11340188,4763247;11255385,4848051;11170582,4763247;11255385,4678444;10863107,4678444;10947910,4763247;10863107,4848051;10778304,4763247;10863107,4678444;10470829,4678444;10555632,4763247;10470829,4848051;10386026,4763247;10470829,4678444;10078551,4678444;10163354,4763247;10078551,4848051;9993748,4763247;10078551,4678444;9686273,4678444;9771076,4763247;9686273,4848051;9601470,4763247;9686273,4678444;9293995,4678444;9378798,4763247;9293995,4848051;9209192,4763247;9293995,4678444;8901717,4678444;8986520,4763247;8901717,4848051;8816914,4763247;8901717,4678444;8509439,4678444;8594242,4763247;8509439,4848051;8424636,4763247;8509439,4678444;8117161,4678444;8201964,4763247;8117161,4848051;8032358,4763247;8117161,4678444;7724883,4678444;7809686,4763247;7724883,4848051;7640080,4763247;7724883,4678444;7332605,4678444;7417408,4763247;7332605,4848051;7247802,4763247;7332605,4678444;6940327,4678444;7025130,4763247;6940327,4848051;6855524,4763247;6940327,4678444;6548049,4678444;6632852,4763247;6548049,4848051;6463246,4763247;6548049,4678444;6155772,4678444;6240574,4763247;6155772,4848051;6070970,4763247;6155772,4678444;5763496,4678444;5848298,4763247;5763496,4848051;5678694,4763247;5763496,4678444;5371219,4678444;5456021,4763247;5371219,4848051;5286415,4763247;5371219,4678444;4978939,4678444;5063742,4763247;4978939,4848051;4894138,4763247;4978939,4678444;4586665,4678444;4671466,4763247;4586665,4848051;4501858,4763247;4586665,4678444;4194384,4678444;4279190,4763247;4194384,4848051;4109583,4763247;4194384,4678444;3802108,4678444;3886911,4763247;3802108,4848051;3717305,4763247;3802108,4678444;3409829,4678444;3494633,4763247;3409829,4848051;3325026,4763247;3409829,4678444;3017552,4678444;3102355,4763247;3017552,4848051;2932748,4763247;3017552,4678444;2625274,4678444;2710077,4763247;2625274,4848051;2540470,4763247;2625274,4678444;2232996,4678444;2317798,4763247;2232996,4848051;2148193,4763247;2232996,4678444;1840718,4678444;1925521,4763247;1840718,4848051;1755915,4763247;1840718,4678444;1448440,4678444;1533243,4763247;1448440,4848051;1363637,4763247;1448440,4678444;1056162,4678444;1140965,4763247;1056162,4848051;971359,4763247;1056162,4678444;663884,4678444;748687,4763247;663884,4848051;579081,4763247;663884,4678444;271606,4678444;356409,4763247;271606,4848051;186803,4763247;271606,4678444;12192000,4456989;12192000,4618282;12179580,4615775;12127786,4537635;12179580,4459497;11820306,4452832;11905109,4537635;11820306,4622439;11735503,4537635;11820306,4452832;11428028,4452832;11512831,4537635;11428028,4622439;11343225,4537635;11428028,4452832;11035750,4452832;11120553,4537635;11035750,4622439;10950947,4537635;11035750,4452832;10643472,4452832;10728275,4537635;10643472,4622439;10558669,4537635;10643472,4452832;10251194,4452832;10335997,4537635;10251194,4622439;10166391,4537635;10251194,4452832;9858916,4452832;9943719,4537635;9858916,4622439;9774113,4537635;9858916,4452832;9466638,4452832;9551441,4537635;9466638,4622439;9381835,4537635;9466638,4452832;9074360,4452832;9159163,4537635;9074360,4622439;8989557,4537635;9074360,4452832;8682082,4452832;8766885,4537635;8682082,4622439;8597279,4537635;8682082,4452832;8289804,4452832;8374607,4537635;8289804,4622439;8205001,4537635;8289804,4452832;7897526,4452832;7982329,4537635;7897526,4622439;7812723,4537635;7897526,4452832;7505248,4452832;7590051,4537635;7505248,4622439;7420445,4537635;7505248,4452832;7112970,4452832;7197773,4537635;7112970,4622439;7028167,4537635;7112970,4452832;6720692,4452832;6805495,4537635;6720692,4622439;6635889,4537635;6720692,4452832;6328414,4452832;6413217,4537635;6328414,4622439;6243611,4537635;6328414,4452832;5936140,4452832;6020941,4537635;5936140,4622439;5851334,4537635;5936140,4452832;5543863,4452832;5628664,4537635;5543863,4622439;5459061,4537635;5543863,4452832;5151585,4452832;5236388,4537635;5151585,4622439;5066782,4537635;5151585,4452832;4759305,4452832;4844109,4537635;4759305,4622439;4674505,4537635;4759305,4452832;4367030,4452832;4451833,4537635;4367030,4622439;4282223,4537635;4367030,4452832;3974752,4452832;4059554,4537635;3974752,4622439;3889951,4537635;3974752,4452832;3582474,4452832;3667278,4537635;3582474,4622439;3497672,4537635;3582474,4452832;3190197,4452832;3275001,4537635;3190197,4622439;3105394,4537635;3190197,4452832;2797920,4452832;2882722,4537635;2797920,4622439;2713116,4537635;2797920,4452832;2405641,4452832;2490444,4537635;2405641,4622439;2320839,4537635;2405641,4452832;2013362,4452832;2098165,4537635;2013362,4622439;1928559,4537635;2013362,4452832;1621084,4452832;1705887,4537635;1621084,4622439;1536281,4537635;1621084,4452832;1228807,4452832;1313610,4537635;1228807,4622439;1144004,4537635;1228807,4452832;836529,4452832;921332,4537635;836529,4622439;751726,4537635;836529,4452832;444251,4452832;529054,4537635;444251,4622439;359448,4537635;444251,4452832;51974,4452832;136777,4537635;51974,4622439;18965,4615775;0,4602988;0,4472283;18965,4459497;51974,4452832;12027223,4227221;12112026,4312024;12027223,4396827;11942420,4312024;12027223,4227221;11634945,4227221;11719748,4312024;11634945,4396827;11550142,4312024;11634945,4227221;11242667,4227221;11327470,4312024;11242667,4396827;11157864,4312024;11242667,4227221;10850389,4227221;10935192,4312024;10850389,4396827;10765586,4312024;10850389,4227221;10458111,4227221;10542914,4312024;10458111,4396827;10373308,4312024;10458111,4227221;10065833,4227221;10150636,4312024;10065833,4396827;9981030,4312024;10065833,4227221;9673555,4227221;9758358,4312024;9673555,4396827;9588752,4312024;9673555,4227221;9281277,4227221;9366080,4312024;9281277,4396827;9196474,4312024;9281277,4227221;8888999,4227221;8973802,4312024;8888999,4396827;8804196,4312024;8888999,4227221;8496721,4227221;8581524,4312024;8496721,4396827;8411918,4312024;8496721,4227221;8104443,4227221;8189246,4312024;8104443,4396827;8019640,4312024;8104443,4227221;7712165,4227221;7796968,4312024;7712165,4396827;7627362,4312024;7712165,4227221;7319887,4227221;7404690,4312024;7319887,4396827;7235084,4312024;7319887,4227221;6927609,4227221;7012412,4312024;6927609,4396827;6842806,4312024;6927609,4227221;6535332,4227221;6620135,4312024;6535332,4396827;6450528,4312024;6535332,4227221;6143054,4227221;6227857,4312024;6143054,4396827;6058251,4312024;6143054,4227221;5750778,4227221;5835581,4312024;5750778,4396827;5665975,4312024;5750778,4227221;5358501,4227221;5443303,4312024;5358501,4396827;5273698,4312024;5358501,4227221;4966223,4227221;5051025,4312024;4966223,4396827;4881418,4312024;4966223,4227221;4573946,4227221;4658745,4312024;4573946,4396827;4489141,4312024;4573946,4227221;4181665,4227221;4266472,4312024;4181665,4396827;4096865,4312024;4181665,4227221;3789391,4227221;3874194,4312024;3789391,4396827;3704588,4312024;3789391,4227221;3397111,4227221;3481916,4312024;3397111,4396827;3312308,4312024;3397111,4227221;3004835,4227221;3089637,4312024;3004835,4396827;2920030,4312024;3004835,4227221;2612556,4227221;2697360,4312024;2612556,4396827;2527753,4312024;2612556,4227221;2220278,4227221;2305081,4312024;2220278,4396827;2135475,4312024;2220278,4227221;1828000,4227221;1912803,4312024;1828000,4396827;1743197,4312024;1828000,4227221;1435722,4227221;1520525,4312024;1435722,4396827;1350919,4312024;1435722,4227221;1043444,4227221;1128247,4312024;1043444,4396827;958641,4312024;1043444,4227221;651166,4227221;735969,4312024;651166,4396827;566363,4312024;651166,4227221;258888,4227221;343691,4312024;258888,4396827;174085,4312024;258888,4227221;12191630,4001608;12192000,4001683;12192000,4171139;12191630,4171214;12106827,4086411;12191630,4001608;11799347,4001608;11884150,4086411;11799347,4171214;11714544,4086411;11799347,4001608;11407069,4001608;11491872,4086411;11407069,4171214;11322266,4086411;11407069,4001608;11014791,4001608;11099594,4086411;11014791,4171214;10929988,4086411;11014791,4001608;10622513,4001608;10707316,4086411;10622513,4171214;10537710,4086411;10622513,4001608;10230235,4001608;10315038,4086411;10230235,4171214;10145432,4086411;10230235,4001608;9837957,4001608;9922760,4086411;9837957,4171214;9753154,4086411;9837957,4001608;9445679,4001608;9530482,4086411;9445679,4171214;9360876,4086411;9445679,4001608;9053401,4001608;9138204,4086411;9053401,4171214;8968598,4086411;9053401,4001608;8661123,4001608;8745926,4086411;8661123,4171214;8576320,4086411;8661123,4001608;8268845,4001608;8353648,4086411;8268845,4171214;8184042,4086411;8268845,4001608;7876567,4001608;7961370,4086411;7876567,4171214;7791764,4086411;7876567,4001608;7484289,4001608;7569092,4086411;7484289,4171214;7399486,4086411;7484289,4001608;7092011,4001608;7176814,4086411;7092011,4171214;7007208,4086411;7092011,4001608;6699733,4001608;6784536,4086411;6699733,4171214;6614931,4086411;6699733,4001608;6307455,4001608;6392259,4086411;6307455,4171214;6222653,4086411;6307455,4001608;5915179,4001608;5999984,4086411;5915179,4171214;5830376,4086411;5915179,4001608;5522904,4001608;5607707,4086411;5522904,4171214;5438101,4086411;5522904,4001608;5130627,4001608;5215431,4086411;5130627,4171214;5045821,4086411;5130627,4001608;4738347,4001608;4823151,4086411;4738347,4171214;4653545,4086411;4738347,4001608;4346071,4001608;4430873,4086411;4346071,4171214;4261265,4086411;4346071,4001608;3953794,4001608;4038596,4086411;3953794,4171214;3868992,4086411;3953794,4001608;3561516,4001608;3646320,4086411;3561516,4171214;3476713,4086411;3561516,4001608;3169239,4001608;3254042,4086411;3169239,4171214;3084436,4086411;3169239,4001608;2776961,4001608;2861764,4086411;2776961,4171214;2692158,4086411;2776961,4001608;2384683,4001608;2469486,4086411;2384683,4171214;2299880,4086411;2384683,4001608;1992403,4001608;2077206,4086411;1992403,4171214;1907600,4086411;1992403,4001608;1600125,4001608;1684928,4086411;1600125,4171214;1515322,4086411;1600125,4001608;1207848,4001608;1292651,4086411;1207848,4171214;1123045,4086411;1207848,4001608;815570,4001608;900373,4086411;815570,4171214;730767,4086411;815570,4001608;423292,4001608;508095,4086411;423292,4171214;338489,4086411;423292,4001608;31015,4001608;115818,4086411;31015,4171214;0,4164952;0,4007870;12022741,3775997;12107544,3860800;12022741,3945603;11937938,3860800;12022741,3775997;11630463,3775997;11715266,3860800;11630463,3945603;11545660,3860800;11630463,3775997;11238185,3775997;11322988,3860800;11238185,3945603;11153382,3860800;11238185,3775997;10845907,3775997;10930710,3860800;10845907,3945603;10761104,3860800;10845907,3775997;10453629,3775997;10538432,3860800;10453629,3945603;10368826,3860800;10453629,3775997;10061351,3775997;10146154,3860800;10061351,3945603;9976548,3860800;10061351,3775997;9669073,3775997;9753876,3860800;9669073,3945603;9584270,3860800;9669073,3775997;9276795,3775997;9361598,3860800;9276795,3945603;9191992,3860800;9276795,3775997;8884517,3775997;8969320,3860800;8884517,3945603;8799714,3860800;8884517,3775997;8492239,3775997;8577042,3860800;8492239,3945603;8407436,3860800;8492239,3775997;8099961,3775997;8184764,3860800;8099961,3945603;8015158,3860800;8099961,3775997;7707683,3775997;7792486,3860800;7707683,3945603;7622880,3860800;7707683,3775997;7315405,3775997;7400208,3860800;7315405,3945603;7230602,3860800;7315405,3775997;6923127,3775997;7007930,3860800;6923127,3945603;6838324,3860800;6923127,3775997;6530849,3775997;6615652,3860800;6530849,3945603;6446046,3860800;6530849,3775997;6138576,3775997;6223375,3860800;6138576,3945603;6053769,3860800;6138576,3775997;5746297,3775997;5831099,3860800;5746297,3945603;5661495,3860800;5746297,3775997;5354019,3775997;5438819,3860800;5354019,3945603;5269214,3860800;5354019,3775997;4961739,3775997;5046545,3860800;4961739,3945603;4876938,3860800;4961739,3775997;4569465,3775997;4654267,3860800;4569465,3945603;4484660,3860800;4569465,3775997;4177184,3775997;4261986,3860800;4177184,3945603;4092383,3860800;4177184,3775997;3784909,3775997;3869712,3860800;3784909,3945603;3700106,3860800;3784909,3775997;3392630,3775997;3477434,3860800;3392630,3945603;3307827,3860800;3392630,3775997;3000353,3775997;3085156,3860800;3000353,3945603;2915549,3860800;3000353,3775997;2608075,3775997;2692878,3860800;2608075,3945603;2523271,3860800;2608075,3775997;2215796,3775997;2300599,3860800;2215796,3945603;2130994,3860800;2215796,3775997;1823518,3775997;1908321,3860800;1823518,3945603;1738715,3860800;1823518,3775997;1431240,3775997;1516043,3860800;1431240,3945603;1346438,3860800;1431240,3775997;1038962,3775997;1123766,3860800;1038962,3945603;954160,3860800;1038962,3775997;646684,3775997;731488,3860800;646684,3945603;561882,3860800;646684,3775997;254407,3775997;339210,3860800;254407,3945603;169604,3860800;254407,3775997;12192000,3551069;12192000,3719307;12162380,3713327;12110586,3635188;12162380,3557049;11803106,3550385;11887909,3635188;11803106,3719991;11718303,3635188;11803106,3550385;11410828,3550385;11495631,3635188;11410828,3719991;11326025,3635188;11410828,3550385;11018550,3550385;11103353,3635188;11018550,3719991;10933747,3635188;11018550,3550385;10626272,3550385;10711075,3635188;10626272,3719991;10541469,3635188;10626272,3550385;10233994,3550385;10318797,3635188;10233994,3719991;10149191,3635188;10233994,3550385;9841716,3550385;9926519,3635188;9841716,3719991;9756913,3635188;9841716,3550385;9449438,3550385;9534241,3635188;9449438,3719991;9364635,3635188;9449438,3550385;9057160,3550385;9141963,3635188;9057160,3719991;8972357,3635188;9057160,3550385;8664882,3550385;8749685,3635188;8664882,3719991;8580079,3635188;8664882,3550385;8272604,3550385;8357407,3635188;8272604,3719991;8187801,3635188;8272604,3550385;7880326,3550385;7965129,3635188;7880326,3719991;7795523,3635188;7880326,3550385;7488048,3550385;7572851,3635188;7488048,3719991;7403245,3635188;7488048,3550385;7095770,3550385;7180573,3635188;7095770,3719991;7010967,3635188;7095770,3550385;6703492,3550385;6788295,3635188;6703492,3719991;6618690,3635188;6703492,3550385;6311214,3550385;6396018,3635188;6311214,3719991;6226413,3635188;6311214,3550385;5918940,3550385;6003743,3635188;5918940,3719991;5834136,3635188;5918940,3550385;5526665,3550385;5611465,3635188;5526665,3719991;5441860,3635188;5526665,3550385;5134385,3550385;5219189,3635188;5134385,3719991;5049580,3635188;5134385,3550385;4742105,3550385;4826911,3635188;4742105,3719991;4657305,3635188;4742105,3550385;4349826,3550385;4434634,3635188;4349826,3719991;4265029,3635188;4349826,3550385;3957553,3550385;4042355,3635188;3957553,3719991;3872750,3635188;3957553,3550385;3565276,3550385;3650079,3635188;3565276,3719991;3480472,3635188;3565276,3550385;3172998,3550385;3257801,3635188;3172998,3719991;3088195,3635188;3172998,3550385;2780721,3550385;2865523,3635188;2780721,3719991;2695917,3635188;2780721,3550385;2388442,3550385;2473246,3635188;2388442,3719991;2303639,3635188;2388442,3550385;1996162,3550385;2080966,3635188;1996162,3719991;1911360,3635188;1996162,3550385;1603884,3550385;1688688,3635188;1603884,3719991;1519082,3635188;1603884,3550385;1211608,3550385;1296411,3635188;1211608,3719991;1126805,3635188;1211608,3550385;819330,3550385;904133,3635188;819330,3719991;734527,3635188;819330,3550385;427052,3550385;511855,3635188;427052,3719991;342249,3635188;427052,3550385;34775,3550385;119578,3635188;34775,3719991;1766,3713327;0,3712136;0,3558240;1766,3557049;34775,3550385;12018260,3285925;12103063,3370728;12018260,3455531;11933457,3370728;12018260,3285925;11625982,3285925;11710785,3370728;11625982,3455531;11541179,3370728;11625982,3285925;11233704,3285925;11318507,3370728;11233704,3455531;11148901,3370728;11233704,3285925;10841426,3285925;10926229,3370728;10841426,3455531;10756623,3370728;10841426,3285925;10449148,3285925;10533951,3370728;10449148,3455531;10364345,3370728;10449148,3285925;10056870,3285925;10141673,3370728;10056870,3455531;9972067,3370728;10056870,3285925;9664592,3285925;9749395,3370728;9664592,3455531;9579789,3370728;9664592,3285925;9272314,3285925;9357117,3370728;9272314,3455531;9187511,3370728;9272314,3285925;8880036,3285925;8964839,3370728;8880036,3455531;8795233,3370728;8880036,3285925;8487758,3285925;8572561,3370728;8487758,3455531;8402955,3370728;8487758,3285925;8095480,3285925;8180283,3370728;8095480,3455531;8010677,3370728;8095480,3285925;7703202,3285925;7788005,3370728;7703202,3455531;7618399,3370728;7703202,3285925;7310924,3285925;7395727,3370728;7310924,3455531;7226121,3370728;7310924,3285925;6918646,3285925;7003449,3370728;6918646,3455531;6833843,3370728;6918646,3285925;6526368,3285925;6611172,3370728;6526368,3455531;6441565,3370728;6526368,3285925;6134092,3285925;6218894,3370728;6134092,3455531;6049288,3370728;6134092,3285925;5741815,3285925;5826617,3370728;5741815,3455531;5657013,3370728;5741815,3285925;5349539,3285925;5434342,3370728;5349539,3455531;5264735,3370728;5349539,3285925;4957261,3285925;5042062,3370728;4957261,3455531;4872456,3370728;4957261,3285925;4564982,3285925;4649784,3370728;4564982,3455531;4480179,3370728;4564982,3285925;4172703,3285925;4257511,3370728;4172703,3455531;4087902,3370728;4172703,3285925;3780428,3285925;3865232,3370728;3780428,3455531;3695626,3370728;3780428,3285925;3388149,3285925;3472953,3370728;3388149,3455531;3303346,3370728;3388149,3285925;2995872,3285925;3080675,3370728;2995872,3455531;2911068,3370728;2995872,3285925;2603594,3285925;2688397,3370728;2603594,3455531;2518790,3370728;2603594,3285925;2211316,3285925;2296118,3370728;2211316,3455531;2126513,3370728;2211316,3285925;1819038,3285925;1903840,3370728;1819038,3455531;1734235,3370728;1819038,3285925;1426760,3285925;1511563,3370728;1426760,3455531;1341957,3370728;1426760,3285925;1034482,3285925;1119285,3370728;1034482,3455531;949679,3370728;1034482,3285925;642204,3285925;727007,3370728;642204,3455531;557401,3370728;642204,3285925;249926,3285925;334729,3370728;249926,3455531;165123,3370728;249926,3285925;12182667,3060317;12192000,3062202;12192000,3228039;12182667,3229923;12097864,3145120;12182667,3060317;11790384,3060317;11875187,3145120;11790384,3229923;11705581,3145120;11790384,3060317;11398106,3060317;11482909,3145120;11398106,3229923;11313303,3145120;11398106,3060317;11005828,3060317;11090631,3145120;11005828,3229923;10921025,3145120;11005828,3060317;10613550,3060317;10698353,3145120;10613550,3229923;10528747,3145120;10613550,3060317;10221272,3060317;10306075,3145120;10221272,3229923;10136469,3145120;10221272,3060317;9828994,3060317;9913797,3145120;9828994,3229923;9744191,3145120;9828994,3060317;9436716,3060317;9521519,3145120;9436716,3229923;9351913,3145120;9436716,3060317;9044438,3060317;9129241,3145120;9044438,3229923;8959635,3145120;9044438,3060317;8652160,3060317;8736963,3145120;8652160,3229923;8567357,3145120;8652160,3060317;8259882,3060317;8344685,3145120;8259882,3229923;8175079,3145120;8259882,3060317;7867604,3060317;7952407,3145120;7867604,3229923;7782801,3145120;7867604,3060317;7475326,3060317;7560129,3145120;7475326,3229923;7390523,3145120;7475326,3060317;7083048,3060317;7167851,3145120;7083048,3229923;6998245,3145120;7083048,3060317;6690770,3060317;6775573,3145120;6690770,3229923;6605967,3145120;6690770,3060317;6298492,3060317;6383295,3145120;6298492,3229923;6213689,3145120;6298492,3060317;5906216,3060317;5991019,3145120;5906216,3229923;5821412,3145120;5906216,3060317;5513939,3060317;5598740,3145120;5513939,3229923;5429137,3145120;5513939,3060317;5121662,3060317;5206464,3145120;5121662,3229923;5036858,3145120;5121662,3060317;4729381,3060317;4814186,3145120;4729381,3229923;4644580,3145120;4729381,3060317;4337105,3060317;4421908,3145120;4337105,3229923;4252301,3145120;4337105,3060317;3944828,3060317;4029630,3145120;3944828,3229923;3860026,3145120;3944828,3060317;3552550,3060317;3637354,3145120;3552550,3229923;3467747,3145120;3552550,3060317;3160273,3060317;3245076,3145120;3160273,3229923;3075470,3145120;3160273,3060317;2767995,3060317;2852798,3145120;2767995,3229923;2683192,3145120;2767995,3060317;2375717,3060317;2460520,3145120;2375717,3229923;2290914,3145120;2375717,3060317;1983438,3060317;2068241,3145120;1983438,3229923;1898635,3145120;1983438,3060317;1591160,3060317;1675963,3145120;1591160,3229923;1506357,3145120;1591160,3060317;1198883,3060317;1283686,3145120;1198883,3229923;1114080,3145120;1198883,3060317;806605,3060317;891408,3145120;806605,3229923;721802,3145120;806605,3060317;414327,3060317;499130,3145120;414327,3229923;329524,3145120;414327,3060317;22050,3060317;106853,3145120;22050,3229923;0,3225472;0,3064769;12013778,2834705;12098581,2919508;12013778,3004311;11928975,2919508;12013778,2834705;11621500,2834705;11706303,2919508;11621500,3004311;11536697,2919508;11621500,2834705;11229222,2834705;11314025,2919508;11229222,3004311;11144419,2919508;11229222,2834705;10836944,2834705;10921747,2919508;10836944,3004311;10752141,2919508;10836944,2834705;10444666,2834705;10529469,2919508;10444666,3004311;10359863,2919508;10444666,2834705;10052388,2834705;10137191,2919508;10052388,3004311;9967585,2919508;10052388,2834705;9660110,2834705;9744913,2919508;9660110,3004311;9575307,2919508;9660110,2834705;9267832,2834705;9352635,2919508;9267832,3004311;9183029,2919508;9267832,2834705;8875554,2834705;8960357,2919508;8875554,3004311;8790751,2919508;8875554,2834705;8483276,2834705;8568079,2919508;8483276,3004311;8398473,2919508;8483276,2834705;8090998,2834705;8175801,2919508;8090998,3004311;8006195,2919508;8090998,2834705;7698720,2834705;7783523,2919508;7698720,3004311;7613917,2919508;7698720,2834705;7306442,2834705;7391245,2919508;7306442,3004311;7221639,2919508;7306442,2834705;6914164,2834705;6998967,2919508;6914164,3004311;6829361,2919508;6914164,2834705;6521886,2834705;6606689,2919508;6521886,3004311;6437084,2919508;6521886,2834705;6129610,2834705;6214413,2919508;6129610,3004311;6044805,2919508;6129610,2834705;5737332,2834705;5822135,2919508;5737332,3004311;5652530,2919508;5737332,2834705;5345053,2834705;5429856,2919508;5345053,3004311;5260250,2919508;5345053,2834705;4952776,2834705;5037578,2919508;4952776,3004311;4867971,2919508;4952776,2834705;4560499,2834705;4645302,2919508;4560499,3004311;4475695,2919508;4560499,2834705;4168218,2834705;4253022,2919508;4168218,3004311;4083418,2919508;4168218,2834705;3775944,2834705;3860747,2919508;3775944,3004311;3691141,2919508;3775944,2834705;3383665,2834705;3468468,2919508;3383665,3004311;3298861,2919508;3383665,2834705;2991388,2834705;3076191,2919508;2991388,3004311;2906584,2919508;2991388,2834705;2599109,2834705;2683912,2919508;2599109,3004311;2514305,2919508;2599109,2834705;2206831,2834705;2291634,2919508;2206831,3004311;2122028,2919508;2206831,2834705;1814553,2834705;1899356,2919508;1814553,3004311;1729750,2919508;1814553,2834705;1422275,2834705;1507078,2919508;1422275,3004311;1337473,2919508;1422275,2834705;1029997,2834705;1114800,2919508;1029997,3004311;945194,2919508;1029997,2834705;637719,2834705;722522,2919508;637719,3004311;552916,2919508;637719,2834705;245441,2834705;330244,2919508;245441,3004311;160638,2919508;245441,2834705;12186426,2609093;12192000,2610219;12192000,2777574;12186426,2778699;12101623,2693896;12186426,2609093;11794143,2609093;11878946,2693896;11794143,2778699;11709340,2693896;11794143,2609093;11401865,2609093;11486668,2693896;11401865,2778699;11317062,2693896;11401865,2609093;11009587,2609093;11094390,2693896;11009587,2778699;10924784,2693896;11009587,2609093;10617309,2609093;10702112,2693896;10617309,2778699;10532506,2693896;10617309,2609093;10225031,2609093;10309834,2693896;10225031,2778699;10140228,2693896;10225031,2609093;9832753,2609093;9917556,2693896;9832753,2778699;9747950,2693896;9832753,2609093;9440475,2609093;9525278,2693896;9440475,2778699;9355672,2693896;9440475,2609093;9048197,2609093;9133000,2693896;9048197,2778699;8963394,2693896;9048197,2609093;8655919,2609093;8740722,2693896;8655919,2778699;8571116,2693896;8655919,2609093;8263641,2609093;8348444,2693896;8263641,2778699;8178838,2693896;8263641,2609093;7871363,2609093;7956166,2693896;7871363,2778699;7786560,2693896;7871363,2609093;7479085,2609093;7563888,2693896;7479085,2778699;7394282,2693896;7479085,2609093;7086807,2609093;7171610,2693896;7086807,2778699;7002004,2693896;7086807,2609093;6694529,2609093;6779332,2693896;6694529,2778699;6609726,2693896;6694529,2609093;6302251,2609093;6387054,2693896;6302251,2778699;6217448,2693896;6302251,2609093;5909975,2609093;5994778,2693896;5909975,2778699;5825171,2693896;5909975,2609093;5517700,2609093;5602501,2693896;5517700,2778699;5432895,2693896;5517700,2609093;5125421,2609093;5210223,2693896;5125421,2778699;5040617,2693896;5125421,2609093;4733141,2609093;4817946,2693896;4733141,2778699;4648339,2693896;4733141,2609093;4340863,2609093;4425668,2693896;4340863,2778699;4256061,2693896;4340863,2609093;3948588,2609093;4033390,2693896;3948588,2778699;3863786,2693896;3948588,2609093;3556310,2609093;3641113,2693896;3556310,2778699;3471507,2693896;3556310,2609093;3164033,2609093;3248836,2693896;3164033,2778699;3079230,2693896;3164033,2609093;2771755,2609093;2856558,2693896;2771755,2778699;2686952,2693896;2771755,2609093;2379477,2609093;2464280,2693896;2379477,2778699;2294674,2693896;2379477,2609093;1987198,2609093;2072001,2693896;1987198,2778699;1902395,2693896;1987198,2609093;1594920,2609093;1679723,2693896;1594920,2778699;1510117,2693896;1594920,2609093;1202643,2609093;1287446,2693896;1202643,2778699;1117840,2693896;1202643,2609093;810364,2609093;895168,2693896;810364,2778699;725562,2693896;810364,2609093;418087,2609093;502890,2693896;418087,2778699;333284,2693896;418087,2609093;25809,2609093;110613,2693896;25809,2778699;0,2773489;0,2614304;12027225,2383481;12112028,2468284;12027225,2553087;11942422,2468284;12027225,2383481;11634947,2383481;11719750,2468284;11634947,2553087;11550144,2468284;11634947,2383481;11242669,2383481;11327472,2468284;11242669,2553087;11157866,2468284;11242669,2383481;10850391,2383481;10935194,2468284;10850391,2553087;10765588,2468284;10850391,2383481;10458113,2383481;10542916,2468284;10458113,2553087;10373310,2468284;10458113,2383481;10065835,2383481;10150638,2468284;10065835,2553087;9981032,2468284;10065835,2383481;9673557,2383481;9758360,2468284;9673557,2553087;9588754,2468284;9673557,2383481;9281279,2383481;9366082,2468284;9281279,2553087;9196476,2468284;9281279,2383481;8889001,2383481;8973804,2468284;8889001,2553087;8804198,2468284;8889001,2383481;8496723,2383481;8581526,2468284;8496723,2553087;8411920,2468284;8496723,2383481;8104445,2383481;8189248,2468284;8104445,2553087;8019642,2468284;8104445,2383481;7712167,2383481;7796970,2468284;7712167,2553087;7627364,2468284;7712167,2383481;7319889,2383481;7404692,2468284;7319889,2553087;7235086,2468284;7319889,2383481;6927611,2383481;7012414,2468284;6927611,2553087;6842808,2468284;6927611,2383481;6535333,2383481;6620137,2468284;6535333,2553087;6450530,2468284;6535333,2383481;6143055,2383481;6227858,2468284;6143055,2553087;6058253,2468284;6143055,2383481;5750778,2383481;5835582,2468284;5750778,2553087;5665978,2468284;5750778,2383481;5358503,2383481;5443303,2468284;5358503,2553087;5273698,2468284;5358503,2383481;4966223,2383481;5051027,2468284;4966223,2553087;4881419,2468284;4966223,2383481;4573945,2383481;4658747,2468284;4573945,2553087;4489144,2468284;4573945,2383481;4181666,2383481;4266470,2468284;4181666,2553087;4096865,2468284;4181666,2383481;3789391,2383481;3874194,2468284;3789391,2553087;3704588,2468284;3789391,2383481;3397112,2383481;3481916,2468284;3397112,2553087;3312309,2468284;3397112,2383481;3004835,2383481;3089638,2468284;3004835,2553087;2920031,2468284;3004835,2383481;2612557,2383481;2697360,2468284;2612557,2553087;2527753,2468284;2612557,2383481;2220278,2383481;2305081,2468284;2220278,2553087;2135475,2468284;2220278,2383481;1828001,2383481;1912804,2468284;1828001,2553087;1743198,2468284;1828001,2383481;1435723,2383481;1520526,2468284;1435723,2553087;1350920,2468284;1435723,2383481;1043445,2383481;1128248,2468284;1043445,2553087;958642,2468284;1043445,2383481;651167,2383481;735970,2468284;651167,2553087;566364,2468284;651167,2383481;258889,2383481;343692,2468284;258889,2553087;174086,2468284;258889,2383481;12191632,2157869;12192000,2157944;12192000,2327401;12191632,2327475;12106829,2242672;12191632,2157869;11799349,2157869;11884152,2242672;11799349,2327475;11714546,2242672;11799349,2157869;11407071,2157869;11491874,2242672;11407071,2327475;11322268,2242672;11407071,2157869;11014793,2157869;11099596,2242672;11014793,2327475;10929990,2242672;11014793,2157869;10622515,2157869;10707318,2242672;10622515,2327475;10537712,2242672;10622515,2157869;10230237,2157869;10315040,2242672;10230237,2327475;10145434,2242672;10230237,2157869;9837959,2157869;9922762,2242672;9837959,2327475;9753156,2242672;9837959,2157869;9445681,2157869;9530484,2242672;9445681,2327475;9360878,2242672;9445681,2157869;9053403,2157869;9138206,2242672;9053403,2327475;8968600,2242672;9053403,2157869;8661125,2157869;8745928,2242672;8661125,2327475;8576322,2242672;8661125,2157869;8268847,2157869;8353650,2242672;8268847,2327475;8184044,2242672;8268847,2157869;7876569,2157869;7961372,2242672;7876569,2327475;7791766,2242672;7876569,2157869;7484291,2157869;7569094,2242672;7484291,2327475;7399488,2242672;7484291,2157869;7092013,2157869;7176816,2242672;7092013,2327475;7007210,2242672;7092013,2157869;6699735,2157869;6784538,2242672;6699735,2327475;6614932,2242672;6699735,2157869;6307457,2157869;6392260,2242672;6307457,2327475;6222654,2242672;6307457,2157869;5915181,2157869;5999985,2242672;5915181,2327475;5830378,2242672;5915181,2157869;5522907,2157869;5607705,2242672;5522907,2327475;5438103,2242672;5522907,2157869;5130627,2157869;5215431,2242672;5130627,2327475;5045821,2242672;5130627,2157869;4738348,2157869;4823155,2242672;4738348,2327475;4653547,2242672;4738348,2157869;4346070,2157869;4430873,2242672;4346070,2327475;4261271,2242672;4346070,2157869;3953794,2157869;4038596,2242672;3953794,2327475;3868992,2242672;3953794,2157869;3561516,2157869;3646320,2242672;3561516,2327475;3476713,2242672;3561516,2157869;3169239,2157869;3254042,2242672;3169239,2327475;3084436,2242672;3169239,2157869;2776961,2157869;2861764,2242672;2776961,2327475;2692158,2242672;2776961,2157869;2384683,2157869;2469486,2242672;2384683,2327475;2299880,2242672;2384683,2157869;1992404,2157869;2077207,2242672;1992404,2327475;1907601,2242672;1992404,2157869;1600126,2157869;1684929,2242672;1600126,2327475;1515323,2242672;1600126,2157869;1207849,2157869;1292652,2242672;1207849,2327475;1123046,2242672;1207849,2157869;815571,2157869;900374,2242672;815571,2327475;730768,2242672;815571,2157869;423293,2157869;508096,2242672;423293,2327475;338490,2242672;423293,2157869;31016,2157869;115819,2242672;31016,2327475;0,2321213;0,2164131;12022743,1932257;12107546,2017060;12022743,2101863;11937940,2017060;12022743,1932257;11630465,1932257;11715268,2017060;11630465,2101863;11545662,2017060;11630465,1932257;11238187,1932257;11322990,2017060;11238187,2101863;11153384,2017060;11238187,1932257;10845909,1932257;10930712,2017060;10845909,2101863;10761106,2017060;10845909,1932257;10453631,1932257;10538434,2017060;10453631,2101863;10368828,2017060;10453631,1932257;10061353,1932257;10146156,2017060;10061353,2101863;9976550,2017060;10061353,1932257;9669075,1932257;9753878,2017060;9669075,2101863;9584272,2017060;9669075,1932257;9276797,1932257;9361600,2017060;9276797,2101863;9191994,2017060;9276797,1932257;8884519,1932257;8969322,2017060;8884519,2101863;8799716,2017060;8884519,1932257;8492241,1932257;8577044,2017060;8492241,2101863;8407438,2017060;8492241,1932257;8099963,1932257;8184766,2017060;8099963,2101863;8015160,2017060;8099963,1932257;7707685,1932257;7792488,2017060;7707685,2101863;7622882,2017060;7707685,1932257;7315407,1932257;7400210,2017060;7315407,2101863;7230604,2017060;7315407,1932257;6923129,1932257;7007932,2017060;6923129,2101863;6838326,2017060;6923129,1932257;6530851,1932257;6615654,2017060;6530851,2101863;6446048,2017060;6530851,1932257;6138574,1932257;6223376,2017060;6138574,2101863;6053771,2017060;6138574,1932257;5746298,1932257;5831099,2017060;5746298,2101863;5661498,2017060;5746298,1932257;5354020,1932257;5438822,2017060;5354020,2101863;5269217,2017060;5354020,1932257;4961740,1932257;5046545,2017060;4961740,2101863;4876939,2017060;4961740,1932257;4569468,1932257;4654269,2017060;4569468,2101863;4484659,2017060;4569468,1932257;4177184,1932257;4261990,2017060;4177184,2101863;4092384,2017060;4177184,1932257;3784910,1932257;3869712,2017060;3784910,2101863;3700106,2017060;3784910,1932257;3392630,1932257;3477434,2017060;3392630,2101863;3307827,2017060;3392630,1932257;3000353,1932257;3085157,2017060;3000353,2101863;2915549,2017060;3000353,1932257;2608075,1932257;2692878,2017060;2608075,2101863;2523271,2017060;2608075,1932257;2215796,1932257;2300599,2017060;2215796,2101863;2130994,2017060;2215796,1932257;1823519,1932257;1908322,2017060;1823519,2101863;1738716,2017060;1823519,1932257;1431241,1932257;1516044,2017060;1431241,2101863;1346438,2017060;1431241,1932257;1038963,1932257;1123766,2017060;1038963,2101863;954160,2017060;1038963,1932257;646685,1932257;731488,2017060;646685,2101863;561882,2017060;646685,1932257;254407,1932257;339210,2017060;254407,2101863;169604,2017060;254407,1932257;12192000,1707330;12192000,1875566;12162382,1869587;12110588,1791448;12162382,1713310;11803108,1706645;11887911,1791448;11803108,1876251;11718305,1791448;11803108,1706645;11410830,1706645;11495633,1791448;11410830,1876251;11326027,1791448;11410830,1706645;11018552,1706645;11103355,1791448;11018552,1876251;10933749,1791448;11018552,1706645;10626274,1706645;10711077,1791448;10626274,1876251;10541471,1791448;10626274,1706645;10233996,1706645;10318799,1791448;10233996,1876251;10149193,1791448;10233996,1706645;9841718,1706645;9926521,1791448;9841718,1876251;9756915,1791448;9841718,1706645;9449440,1706645;9534243,1791448;9449440,1876251;9364637,1791448;9449440,1706645;9057162,1706645;9141965,1791448;9057162,1876251;8972359,1791448;9057162,1706645;8664884,1706645;8749687,1791448;8664884,1876251;8580081,1791448;8664884,1706645;8272606,1706645;8357409,1791448;8272606,1876251;8187803,1791448;8272606,1706645;7880328,1706645;7965131,1791448;7880328,1876251;7795525,1791448;7880328,1706645;7488050,1706645;7572853,1791448;7488050,1876251;7403247,1791448;7488050,1706645;7095772,1706645;7180575,1791448;7095772,1876251;7010969,1791448;7095772,1706645;6703494,1706645;6788297,1791448;6703494,1876251;6618691,1791448;6703494,1706645;6311216,1706645;6396019,1791448;6311216,1876251;6226413,1791448;6311216,1706645;5918940,1706645;6003743,1791448;5918940,1876251;5834137,1791448;5918940,1706645;5526666,1706645;5611466,1791448;5526666,1876251;5441860,1791448;5526666,1706645;5134386,1706645;5219189,1791448;5134386,1876251;5049582,1791448;5134386,1706645;4742108,1706645;4826911,1791448;4742108,1876251;4657305,1791448;4742108,1706645;4349829,1706645;4434634,1791448;4349829,1876251;4265026,1791448;4349829,1706645;3957553,1706645;4042356,1791448;3957553,1876251;3872752,1791448;3957553,1706645;3565276,1706645;3650079,1791448;3565276,1876251;3480472,1791448;3565276,1706645;3172999,1706645;3257802,1791448;3172999,1876251;3088195,1791448;3172999,1706645;2780720,1706645;2865523,1791448;2780720,1876251;2695917,1791448;2780720,1706645;2388443,1706645;2473246,1791448;2388443,1876251;2303640,1791448;2388443,1706645;1996163,1706645;2080966,1791448;1996163,1876251;1911360,1791448;1996163,1706645;1603885,1706645;1688688,1791448;1603885,1876251;1519082,1791448;1603885,1706645;1211608,1706645;1296411,1791448;1211608,1876251;1126805,1791448;1211608,1706645;819330,1706645;904133,1791448;819330,1876251;734527,1791448;819330,1706645;427052,1706645;511855,1791448;427052,1876251;342249,1791448;427052,1706645;34775,1706645;119578,1791448;34775,1876251;1766,1869587;0,1868396;0,1714500;1766,1713310;34775,1706645;12027225,1481034;12112028,1565836;12027225,1650639;11942422,1565836;12027225,1481034;11634947,1481034;11719750,1565836;11634947,1650639;11550144,1565836;11634947,1481034;11242669,1481034;11327472,1565836;11242669,1650639;11157866,1565836;11242669,1481034;10850391,1481034;10935194,1565836;10850391,1650639;10765588,1565836;10850391,1481034;10458113,1481034;10542916,1565836;10458113,1650639;10373310,1565836;10458113,1481034;10065835,1481034;10150638,1565836;10065835,1650639;9981032,1565836;10065835,1481034;9673557,1481034;9758360,1565836;9673557,1650639;9588754,1565836;9673557,1481034;9281279,1481034;9366082,1565836;9281279,1650639;9196476,1565836;9281279,1481034;8889001,1481034;8973804,1565836;8889001,1650639;8804198,1565836;8889001,1481034;8496723,1481034;8581526,1565836;8496723,1650639;8411920,1565836;8496723,1481034;8104445,1481034;8189248,1565836;8104445,1650639;8019642,1565836;8104445,1481034;7712167,1481034;7796970,1565836;7712167,1650639;7627364,1565836;7712167,1481034;7319889,1481034;7404692,1565836;7319889,1650639;7235086,1565836;7319889,1481034;6927611,1481034;7012414,1565836;6927611,1650639;6842808,1565836;6927611,1481034;6535333,1481034;6620137,1565836;6535333,1650639;6450530,1565836;6535333,1481034;6143055,1481034;6227858,1565836;6143055,1650639;6058253,1565836;6143055,1481034;5750782,1481034;5835582,1565836;5750782,1650639;5665978,1565836;5750782,1481034;5358503,1481034;5443306,1565836;5358503,1650639;5273698,1565836;5358503,1481034;4966223,1481034;5051027,1565836;4966223,1650639;4881419,1565836;4966223,1481034;4573945,1481034;4658748,1565836;4573945,1650639;4489144,1565836;4573945,1481034;4181667,1481034;4266470,1565836;4181667,1650639;4096865,1565836;4181667,1481034;3789392,1481034;3874195,1565836;3789392,1650639;3704589,1565836;3789392,1481034;3397113,1481034;3481917,1565836;3397113,1650639;3312310,1565836;3397113,1481034;3004836,1481034;3089639,1565836;3004836,1650639;2920032,1565836;3004836,1481034;2612558,1481034;2697361,1565836;2612558,1650639;2527754,1565836;2612558,1481034;2220279,1481034;2305082,1565836;2220279,1650639;2135476,1565836;2220279,1481034;1828001,1481034;1912804,1565836;1828001,1650639;1743198,1565836;1828001,1481034;1435723,1481034;1520526,1565836;1435723,1650639;1350920,1565836;1435723,1481034;1043445,1481034;1128249,1565836;1043445,1650639;958643,1565836;1043445,1481034;651167,1481034;735971,1565836;651167,1650639;566365,1565836;651167,1481034;258889,1481034;343692,1565836;258889,1650639;174086,1565836;258889,1481034;12191632,1255422;12192000,1255496;12192000,1424954;12191632,1425028;12106829,1340225;12191632,1255422;11799349,1255422;11884152,1340225;11799349,1425028;11714546,1340225;11799349,1255422;11407071,1255422;11491874,1340225;11407071,1425028;11322268,1340225;11407071,1255422;11014793,1255422;11099596,1340225;11014793,1425028;10929990,1340225;11014793,1255422;10622515,1255422;10707318,1340225;10622515,1425028;10537712,1340225;10622515,1255422;10230237,1255422;10315040,1340225;10230237,1425028;10145434,1340225;10230237,1255422;9837959,1255422;9922762,1340225;9837959,1425028;9753156,1340225;9837959,1255422;9445681,1255422;9530484,1340225;9445681,1425028;9360878,1340225;9445681,1255422;9053403,1255422;9138206,1340225;9053403,1425028;8968600,1340225;9053403,1255422;8661125,1255422;8745928,1340225;8661125,1425028;8576322,1340225;8661125,1255422;8268847,1255422;8353650,1340225;8268847,1425028;8184044,1340225;8268847,1255422;7876569,1255422;7961372,1340225;7876569,1425028;7791766,1340225;7876569,1255422;7484291,1255422;7569094,1340225;7484291,1425028;7399488,1340225;7484291,1255422;7092013,1255422;7176816,1340225;7092013,1425028;7007210,1340225;7092013,1255422;6699735,1255422;6784538,1340225;6699735,1425028;6614932,1340225;6699735,1255422;6307457,1255422;6392260,1340225;6307457,1425028;6222654,1340225;6307457,1255422;5915181,1255422;5999985,1340225;5915181,1425028;5830378,1340225;5915181,1255422;5522907,1255422;5607708,1340225;5522907,1425028;5438103,1340225;5522907,1255422;5130630,1255422;5215431,1340225;5130630,1425028;5045821,1340225;5130630,1255422;4738348,1255422;4823155,1340225;4738348,1425028;4653547,1340225;4738348,1255422;4346070,1255422;4430874,1340225;4346070,1425028;4261271,1340225;4346070,1255422;3953795,1255422;4038597,1340225;3953795,1425028;3868993,1340225;3953795,1255422;3561517,1255422;3646321,1340225;3561517,1425028;3476714,1340225;3561517,1255422;3169240,1255422;3254043,1340225;3169240,1425028;3084437,1340225;3169240,1255422;2776962,1255422;2861765,1340225;2776962,1425028;2692159,1340225;2776962,1255422;2384684,1255422;2469487,1340225;2384684,1425028;2299881,1340225;2384684,1255422;1992405,1255422;2077208,1340225;1992405,1425028;1907601,1340225;1992405,1255422;1600127,1255422;1684929,1340225;1600127,1425028;1515324,1340225;1600127,1255422;1207850,1255422;1292653,1340225;1207850,1425028;1123047,1340225;1207850,1255422;815572,1255422;900375,1340225;815572,1425028;730769,1340225;815572,1255422;423294,1255422;508097,1340225;423294,1425028;338491,1340225;423294,1255422;31017,1255422;115820,1340225;31017,1425028;0,1418766;0,1261684;12022743,1029809;12107546,1114612;12022743,1199416;11937940,1114612;12022743,1029809;11630465,1029809;11715268,1114612;11630465,1199416;11545662,1114612;11630465,1029809;11238187,1029809;11322990,1114612;11238187,1199416;11153384,1114612;11238187,1029809;10845909,1029809;10930712,1114612;10845909,1199416;10761106,1114612;10845909,1029809;10453631,1029809;10538434,1114612;10453631,1199416;10368828,1114612;10453631,1029809;10061353,1029809;10146156,1114612;10061353,1199416;9976550,1114612;10061353,1029809;9669075,1029809;9753878,1114612;9669075,1199416;9584272,1114612;9669075,1029809;9276797,1029809;9361600,1114612;9276797,1199416;9191994,1114612;9276797,1029809;8884519,1029809;8969322,1114612;8884519,1199416;8799716,1114612;8884519,1029809;8492241,1029809;8577044,1114612;8492241,1199416;8407438,1114612;8492241,1029809;8099963,1029809;8184766,1114612;8099963,1199416;8015160,1114612;8099963,1029809;7707685,1029809;7792488,1114612;7707685,1199416;7622882,1114612;7707685,1029809;7315407,1029809;7400210,1114612;7315407,1199416;7230604,1114612;7315407,1029809;6923129,1029809;7007932,1114612;6923129,1199416;6838326,1114612;6923129,1029809;6530851,1029809;6615654,1114612;6530851,1199416;6446048,1114612;6530851,1029809;6138574,1029809;6223376,1114612;6138574,1199416;6053772,1114612;6138574,1029809;5746298,1029809;5831099,1114612;5746298,1199416;5661498,1114612;5746298,1029809;5354020,1029809;5438822,1114612;5354020,1199416;5269217,1114612;5354020,1029809;4961740,1029809;5046545,1114612;4961740,1199416;4876939,1114612;4961740,1029809;4569468,1029809;4654269,1114612;4569468,1199416;4484659,1114612;4569468,1029809;4177184,1029809;4261990,1114612;4177184,1199416;4092385,1114612;4177184,1029809;3784910,1029809;3869713,1114612;3784910,1199416;3700107,1114612;3784910,1029809;3392631,1029809;3477435,1114612;3392631,1199416;3307828,1114612;3392631,1029809;3000354,1029809;3085157,1114612;3000354,1199416;2915550,1114612;3000354,1029809;2608076,1029809;2692879,1114612;2608076,1199416;2523272,1114612;2608076,1029809;2215798,1029809;2300600,1114612;2215798,1199416;2130995,1114612;2215798,1029809;1823520,1029809;1908323,1114612;1823520,1199416;1738717,1114612;1823520,1029809;1431242,1029809;1516045,1114612;1431242,1199416;1346439,1114612;1431242,1029809;1038964,1029809;1123767,1114612;1038964,1199416;954161,1114612;1038964,1029809;646686,1029809;731489,1114612;646686,1199416;561883,1114612;646686,1029809;254408,1029809;339211,1114612;254408,1199416;169605,1114612;254408,1029809;12192000,804882;12192000,973119;12162382,967140;12110588,889000;12162382,810861;11803108,804197;11887911,889000;11803108,973804;11718305,889000;11803108,804197;11410830,804197;11495633,889000;11410830,973804;11326027,889000;11410830,804197;11018552,804197;11103355,889000;11018552,973804;10933749,889000;11018552,804197;10626274,804197;10711077,889000;10626274,973804;10541471,889000;10626274,804197;10233996,804197;10318799,889000;10233996,973804;10149193,889000;10233996,804197;9841718,804197;9926521,889000;9841718,973804;9756915,889000;9841718,804197;9449440,804197;9534243,889000;9449440,973804;9364637,889000;9449440,804197;9057162,804197;9141965,889000;9057162,973804;8972359,889000;9057162,804197;8664884,804197;8749687,889000;8664884,973804;8580081,889000;8664884,804197;8272606,804197;8357409,889000;8272606,973804;8187803,889000;8272606,804197;7880328,804197;7965131,889000;7880328,973804;7795525,889000;7880328,804197;7488050,804197;7572853,889000;7488050,973804;7403247,889000;7488050,804197;7095772,804197;7180575,889000;7095772,973804;7010969,889000;7095772,804197;6703494,804197;6788297,889000;6703494,973804;6618691,889000;6703494,804197;6311216,804197;6396019,889000;6311216,973804;6226413,889000;6311216,804197;5918940,804197;6003743,889000;5918940,973804;5834137,889000;5918940,804197;5526666,804197;5611466,889000;5526666,973804;5441861,889000;5526666,804197;5134387,804197;5219190,889000;5134387,973804;5049582,889000;5134387,804197;4742108,804197;4826912,889000;4742108,973804;4657310,889000;4742108,804197;4349833,804197;4434634,889000;4349833,973804;4265026,889000;4349833,804197;3957554,804197;4042356,889000;3957554,973804;3872753,889000;3957554,804197;3565276,804197;3650080,889000;3565276,973804;3480474,889000;3565276,804197;3172999,804197;3257803,889000;3172999,973804;3088196,889000;3172999,804197;2780722,804197;2865524,889000;2780722,973804;2695918,889000;2780722,804197;2388443,804197;2473246,889000;2388443,973804;2303641,889000;2388443,804197;1996164,804197;2080967,889000;1996164,973804;1911361,889000;1996164,804197;1603886,804197;1688689,889000;1603886,973804;1519083,889000;1603886,804197;1211609,804197;1296412,889000;1211609,973804;1126806,889000;1211609,804197;819331,804197;904134,889000;819331,973804;734528,889000;819331,804197;427053,804197;511856,889000;427053,973804;342250,889000;427053,804197;34776,804197;119579,889000;34776,973804;1767,967140;0,965948;0,812053;1767,810861;34776,804197;12010025,578586;12094828,663389;12010025,748192;11925222,663389;12010025,578586;11617747,578586;11702550,663389;11617747,748192;11532944,663389;11617747,578586;11225469,578586;11310272,663389;11225469,748192;11140666,663389;11225469,578586;10833191,578586;10917994,663389;10833191,748192;10748388,663389;10833191,578586;10440913,578586;10525716,663389;10440913,748192;10356110,663389;10440913,578586;10048635,578586;10133438,663389;10048635,748192;9963832,663389;10048635,578586;9656357,578586;9741160,663389;9656357,748192;9571554,663389;9656357,578586;9264079,578586;9348882,663389;9264079,748192;9179276,663389;9264079,578586;8871801,578586;8956604,663389;8871801,748192;8786998,663389;8871801,578586;8479523,578586;8564326,663389;8479523,748192;8394720,663389;8479523,578586;8087245,578586;8172048,663389;8087245,748192;8002442,663389;8087245,578586;7694967,578586;7779770,663389;7694967,748192;7610164,663389;7694967,578586;7302689,578586;7387492,663389;7302689,748192;7217886,663389;7302689,578586;6910411,578586;6995214,663389;6910411,748192;6825608,663389;6910411,578586;6518134,578586;6602937,663389;6518134,748192;6433330,663389;6518134,578586;6125856,578586;6210659,663389;6125856,748192;6041053,663389;6125856,578586;5733581,578586;5818385,663389;5733581,748192;5648778,663389;5733581,578586;5341304,578586;5426103,663389;5341304,748192;5256499,663389;5341304,578586;4949025,578586;5033827,663389;4949025,748192;4864220,663389;4949025,578586;4556749,578586;4641549,663389;4556749,748192;4471942,663389;4556749,578586;4164467,578586;4249274,663389;4164467,748192;4079667,663389;4164467,578586;3772193,578586;3856996,663389;3772193,748192;3687390,663389;3772193,578586;3379913,578586;3464718,663389;3379913,748192;3295110,663389;3379913,578586;2987637,578586;3072439,663389;2987637,748192;2902832,663389;2987637,578586;2595358,578586;2680162,663389;2595358,748192;2510555,663389;2595358,578586;2203080,578586;2287883,663389;2203080,748192;2118277,663389;2203080,578586;1810802,578586;1895605,663389;1810802,748192;1725999,663389;1810802,578586;1418524,578586;1503327,663389;1418524,748192;1333721,663389;1418524,578586;1026246,578586;1111049,663389;1026246,748192;941443,663389;1026246,578586;633968,578586;718771,663389;633968,748192;549165,663389;633968,578586;241690,578586;326493,663389;241690,748192;156887,663389;241690,578586;12174432,352973;12192000,356520;12192000,519032;12174432,522579;12089629,437776;12174432,352973;11782149,352973;11866952,437776;11782149,522579;11697346,437776;11782149,352973;11389871,352973;11474674,437776;11389871,522579;11305068,437776;11389871,352973;10997593,352973;11082396,437776;10997593,522579;10912790,437776;10997593,352973;10605315,352973;10690118,437776;10605315,522579;10520512,437776;10605315,352973;10213037,352973;10297840,437776;10213037,522579;10128234,437776;10213037,352973;9820759,352973;9905562,437776;9820759,522579;9735956,437776;9820759,352973;9428481,352973;9513284,437776;9428481,522579;9343678,437776;9428481,352973;9036203,352973;9121006,437776;9036203,522579;8951400,437776;9036203,352973;8643925,352973;8728728,437776;8643925,522579;8559122,437776;8643925,352973;8251647,352973;8336450,437776;8251647,522579;8166844,437776;8251647,352973;7859369,352973;7944172,437776;7859369,522579;7774566,437776;7859369,352973;7467091,352973;7551894,437776;7467091,522579;7382288,437776;7467091,352973;7074813,352973;7159616,437776;7074813,522579;6990010,437776;7074813,352973;6682535,352973;6767338,437776;6682535,522579;6597732,437776;6682535,352973;6290257,352973;6375061,437776;6290257,522579;6205455,437776;6290257,352973;5897982,352973;5982785,437776;5897982,522579;5813178,437776;5897982,352973;5505708,352973;5590509,437776;5505708,522579;5420903,437776;5505708,352973;5113428,352973;5198231,437776;5113428,522579;5028624,437776;5113428,352973;4721150,352973;4805953,437776;4721150,522579;4636347,437776;4721150,352973;4328872,352973;4413674,437776;4328872,522579;4244066,437776;4328872,352973;3936596,352973;4021398,437776;3936596,522579;3851794,437776;3936596,352973;3544318,352973;3629122,437776;3544318,522579;3459515,437776;3544318,352973;3152041,352973;3236844,437776;3152041,522579;3067238,437776;3152041,352973;2759763,352973;2844566,437776;2759763,522579;2674960,437776;2759763,352973;2367485,352973;2452288,437776;2367485,522579;2282682,437776;2367485,352973;1975205,352973;2060008,437776;1975205,522579;1890402,437776;1975205,352973;1582927,352973;1667730,437776;1582927,522579;1498124,437776;1582927,352973;1190650,352973;1275453,437776;1190650,522579;1105847,437776;1190650,352973;798372,352973;883175,437776;798372,522579;713569,437776;798372,352973;406094,352973;490897,437776;406094,522579;321291,437776;406094,352973;13817,352973;98620,437776;13817,522579;0,519790;0,355763;12005543,127362;12090346,212165;12005543,296968;11920740,212165;12005543,127362;11613265,127362;11698068,212165;11613265,296968;11528462,212165;11613265,127362;11220987,127362;11305790,212165;11220987,296968;11136184,212165;11220987,127362;10828709,127362;10913512,212165;10828709,296968;10743906,212165;10828709,127362;10436431,127362;10521234,212165;10436431,296968;10351628,212165;10436431,127362;10044153,127362;10128956,212165;10044153,296968;9959350,212165;10044153,127362;9651875,127362;9736678,212165;9651875,296968;9567072,212165;9651875,127362;9259597,127362;9344400,212165;9259597,296968;9174794,212165;9259597,127362;8867319,127362;8952122,212165;8867319,296968;8782516,212165;8867319,127362;8475041,127362;8559844,212165;8475041,296968;8390238,212165;8475041,127362;8082763,127362;8167566,212165;8082763,296968;7997960,212165;8082763,127362;7690485,127362;7775288,212165;7690485,296968;7605682,212165;7690485,127362;7298207,127362;7383010,212165;7298207,296968;7213404,212165;7298207,127362;6905929,127362;6990732,212165;6905929,296968;6821126,212165;6905929,127362;6513651,127362;6598454,212165;6513651,296968;6428848,212165;6513651,127362;6121377,127362;6206178,212165;6121377,296968;6036571,212165;6121377,127362;5729097,127362;5813902,212165;5729097,296968;5644296,212165;5729097,127362;5336822,127362;5421622,212165;5336822,296968;5252017,212165;5336822,127362;4944542,127362;5029346,212165;4944542,296968;4859740,212165;4944542,127362;4552265,127362;4637066,212165;4552265,296968;4467462,212165;4552265,127362;4159986,127362;4244787,212165;4159986,296968;4075185,212165;4159986,127362;3767711,127362;3852514,212165;3767711,296968;3682908,212165;3767711,127362;3375432,127362;3460236,212165;3375432,296968;3290629,212165;3375432,127362;2983155,127362;3067958,212165;2983155,296968;2898351,212165;2983155,127362;2590877,127362;2675680,212165;2590877,296968;2506073,212165;2590877,127362;2198598,127362;2283401,212165;2198598,296968;2113796,212165;2198598,127362;1806320,127362;1891123,212165;1806320,296968;1721517,212165;1806320,127362;1414042,127362;1498845,212165;1414042,296968;1329240,212165;1414042,127362;1021764,127362;1106568,212165;1021764,296968;936962,212165;1021764,127362;629486,127362;714290,212165;629486,296968;544684,212165;629486,127362;237209,127362;322012,212165;237209,296968;152406,212165;237209,127362;12096103,0;12192000,0;12192000,69268;12178191,71356;12100052,19562;11703820,0;11867996,0;11864047,19562;11785908,71356;11707769,19562;11311542,0;11475718,0;11471769,19562;11393630,71356;11315491,19562;10919264,0;11083440,0;11079491,19562;11001352,71356;10923213,19562;10526986,0;10691162,0;10687213,19562;10609074,71356;10530935,19562;10134708,0;10298884,0;10294935,19562;10216796,71356;10138657,19562;9742430,0;9906606,0;9902657,19562;9824518,71356;9746379,19562;9350152,0;9514328,0;9510379,19562;9432240,71356;9354101,19562;8957874,0;9122050,0;9118101,19562;9039962,71356;8961823,19562;8565596,0;8729772,0;8725823,19562;8647684,71356;8569545,19562;8173318,0;8337494,0;8333544,19562;8255406,71356;8177268,19562;7781040,0;7945216,0;7941267,19562;7863128,71356;7784990,19562;7388762,0;7552938,0;7548989,19562;7470850,71356;7392712,19562;6996484,0;7160660,0;7156711,19562;7078572,71356;7000434,19562;6604207,0;6768382,0;6764433,19562;6686294,71356;6608156,19562;6211930,0;6376104,0;6372155,19562;6294016,71356;6215880,19562;5819651,0;5983830,0;5979882,19562;5901742,71356;5823601,19562;5427378,0;5591554,0;5587602,19562;5509467,71356;5431326,19562;5035097,0;5199274,0;5195325,19562;5117187,71356;5039048,19562;4642822,0;4806997,0;4803047,19562;4724907,71356;4646770,19562;4250547,0;4414721,0;4410772,19562;4332629,71356;4254494,19562;3858267,0;4022443,0;4018493,19562;3940355,71356;3862216,19562;3465989,0;3630166,0;3626217,19562;3548078,71356;3469939,19562;3073712,0;3237888,0;3233939,19562;3155800,71356;3077662,19562;2681434,0;2845610,0;2841661,19562;2763523,71356;2685384,19562;2289156,0;2453333,0;2449384,19562;2371244,71356;2293106,19562;1896877,0;2061054,0;2057104,19562;1978964,71356;1900827,19562;1504599,0;1668775,0;1664826,19562;1586686,71356;1508549,19562;1112322,0;1276498,0;1272549,19562;1194410,71356;1116272,19562;720044,0;884220,0;880271,19562;802132,71356;723994,19562;327766,0;491942,0;487993,19562;409854,71356;331715,19562;0,0;99665,0;95716,19562;17577,71356;0,68699" o:connectangles="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,0"/>
                  <v:fill on="t" opacity="22282f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思源黑体 CN Light">
    <w:altName w:val="黑体"/>
    <w:panose1 w:val="00000000000000000000"/>
    <w:charset w:val="86"/>
    <w:family w:val="swiss"/>
    <w:pitch w:val="default"/>
    <w:sig w:usb0="00000000" w:usb1="00000000" w:usb2="00000016" w:usb3="00000000" w:csb0="00060107" w:csb1="00000000"/>
  </w:font>
  <w:font w:name="字魂27号-布丁体">
    <w:altName w:val="宋体"/>
    <w:panose1 w:val="00000500000000000000"/>
    <w:charset w:val="86"/>
    <w:family w:val="auto"/>
    <w:pitch w:val="default"/>
    <w:sig w:usb0="00000000" w:usb1="00000000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AC6B47"/>
    <w:rsid w:val="0039392F"/>
    <w:rsid w:val="005F6B08"/>
    <w:rsid w:val="00674688"/>
    <w:rsid w:val="00991D68"/>
    <w:rsid w:val="00AA1CEC"/>
    <w:rsid w:val="00BF0473"/>
    <w:rsid w:val="00D14971"/>
    <w:rsid w:val="52AC6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46;&#30021;&#24037;&#20316;&#25991;&#20214;&#22841;\&#33539;&#25991;&#27169;&#26495;&#32032;&#26448;\128d32c1-7249-43b0-8138-8b3ca41e24c1\&#36890;&#29992;&#21345;&#36890;A4&#20013;&#23567;&#23398;&#29983;&#29677;&#32423;&#35838;&#31243;&#34920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通用卡通A4中小学生班级课程表.docx</Template>
  <Company>巴南区委办</Company>
  <Pages>1</Pages>
  <Words>0</Words>
  <Characters>0</Characters>
  <Lines>1</Lines>
  <Paragraphs>1</Paragraphs>
  <TotalTime>144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2022-03-10T02:53:00Z</dcterms:created>
  <dc:creator>铭</dc:creator>
  <cp:lastModifiedBy>铭</cp:lastModifiedBy>
  <dcterms:modified xsi:type="dcterms:W3CDTF">2022-03-10T03:01:54Z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KSOTemplateUUID">
    <vt:lpwstr>v1.0_mb_isplG8d3wWHgSVY6k+/+UA==</vt:lpwstr>
  </property>
  <property fmtid="{D5CDD505-2E9C-101B-9397-08002B2CF9AE}" pid="4" name="ICV">
    <vt:lpwstr>FEBB1703728541E49081631F133FA265</vt:lpwstr>
  </property>
</Properties>
</file>