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0</wp:posOffset>
            </wp:positionV>
            <wp:extent cx="7559040" cy="10692130"/>
            <wp:effectExtent l="0" t="0" r="3810" b="13970"/>
            <wp:wrapNone/>
            <wp:docPr id="11" name="树人" descr="C:\Users\Administrator\Desktop\D.jpg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树人" descr="C:\Users\Administrator\Desktop\D.jpgD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59040" cy="1069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3228340</wp:posOffset>
                </wp:positionH>
                <wp:positionV relativeFrom="paragraph">
                  <wp:posOffset>104775</wp:posOffset>
                </wp:positionV>
                <wp:extent cx="3580130" cy="1100455"/>
                <wp:effectExtent l="0" t="0" r="0" b="0"/>
                <wp:wrapNone/>
                <wp:docPr id="59" name="树人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0130" cy="11004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8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52"/>
                                <w:szCs w:val="7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小李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48"/>
                                <w:szCs w:val="56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8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求职意向：市场总监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树人" o:spid="_x0000_s1026" o:spt="202" type="#_x0000_t202" style="position:absolute;left:0pt;margin-left:254.2pt;margin-top:8.25pt;height:86.65pt;width:281.9pt;z-index:251660288;mso-width-relative:page;mso-height-relative:page;" filled="f" stroked="f" coordsize="21600,21600" o:gfxdata="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Puq5yNsAAAALAQAADwAAAAAAAAABACAAAAAiAAAAZHJzL2Rv&#10;d25yZXYueG1sUEsBAhQAFAAAAAgAh07iQLFPjdg3AgAAYwQAAA4AAAAAAAAAAQAgAAAAKgEAAGRy&#10;cy9lMm9Eb2MueG1sUEsFBgAAAAAGAAYAWQEAANM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8"/>
                          <w:szCs w:val="36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52"/>
                          <w:szCs w:val="7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小李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48"/>
                          <w:szCs w:val="56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8"/>
                          <w:szCs w:val="36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求职意向：市场总监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699135</wp:posOffset>
            </wp:positionH>
            <wp:positionV relativeFrom="paragraph">
              <wp:posOffset>69850</wp:posOffset>
            </wp:positionV>
            <wp:extent cx="1154430" cy="1616075"/>
            <wp:effectExtent l="0" t="0" r="7620" b="3175"/>
            <wp:wrapNone/>
            <wp:docPr id="6" name="树人" descr="05-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树人" descr="05-白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54430" cy="1616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3242310</wp:posOffset>
                </wp:positionH>
                <wp:positionV relativeFrom="paragraph">
                  <wp:posOffset>168910</wp:posOffset>
                </wp:positionV>
                <wp:extent cx="1277620" cy="434975"/>
                <wp:effectExtent l="0" t="0" r="0" b="0"/>
                <wp:wrapNone/>
                <wp:docPr id="61" name="树人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95015" y="2361565"/>
                          <a:ext cx="1277620" cy="434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8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8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· 教育经验 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树人" o:spid="_x0000_s1026" o:spt="202" type="#_x0000_t202" style="position:absolute;left:0pt;margin-left:255.3pt;margin-top:13.3pt;height:34.25pt;width:100.6pt;z-index:251674624;mso-width-relative:page;mso-height-relative:page;" filled="f" stroked="f" coordsize="21600,21600" o:gfxdata="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YnYuC2gAAAAkBAAAPAAAAAAAAAAEAIAAA&#10;ACIAAABkcnMvZG93bnJldi54bWxQSwECFAAUAAAACACHTuJAGOsz30MCAABuBAAADgAAAAAAAAAB&#10;ACAAAAApAQAAZHJzL2Uyb0RvYy54bWxQSwUGAAAAAAYABgBZAQAA3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color w:val="000000" w:themeColor="text1"/>
                          <w:sz w:val="28"/>
                          <w:szCs w:val="3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8"/>
                          <w:szCs w:val="3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· 教育经验 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587375</wp:posOffset>
                </wp:positionH>
                <wp:positionV relativeFrom="paragraph">
                  <wp:posOffset>130175</wp:posOffset>
                </wp:positionV>
                <wp:extent cx="1378585" cy="434975"/>
                <wp:effectExtent l="0" t="0" r="0" b="0"/>
                <wp:wrapNone/>
                <wp:docPr id="20" name="树人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8585" cy="434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color w:val="031F35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31F35"/>
                                <w:sz w:val="28"/>
                                <w:szCs w:val="36"/>
                                <w:lang w:val="en-US" w:eastAsia="zh-CN"/>
                              </w:rPr>
                              <w:t>· 个人信息 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树人" o:spid="_x0000_s1026" o:spt="202" type="#_x0000_t202" style="position:absolute;left:0pt;margin-left:46.25pt;margin-top:10.25pt;height:34.25pt;width:108.55pt;z-index:251665408;mso-width-relative:page;mso-height-relative:page;" filled="f" stroked="f" coordsize="21600,21600" o:gfxdata="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8Iz73doAAAAIAQAADwAAAAAAAAABACAAAAAiAAAAZHJzL2Rvd25y&#10;ZXYueG1sUEsBAhQAFAAAAAgAh07iQBoAuM41AgAAYgQAAA4AAAAAAAAAAQAgAAAAKQEAAGRycy9l&#10;Mm9Eb2MueG1sUEsFBgAAAAAGAAYAWQEAANA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color w:val="031F35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31F35"/>
                          <w:sz w:val="28"/>
                          <w:szCs w:val="36"/>
                          <w:lang w:val="en-US" w:eastAsia="zh-CN"/>
                        </w:rPr>
                        <w:t>· 个人信息 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5705475</wp:posOffset>
                </wp:positionH>
                <wp:positionV relativeFrom="paragraph">
                  <wp:posOffset>6985</wp:posOffset>
                </wp:positionV>
                <wp:extent cx="1089025" cy="0"/>
                <wp:effectExtent l="0" t="0" r="0" b="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90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49.25pt;margin-top:0.55pt;height:0pt;width:85.75pt;z-index:251682816;mso-width-relative:page;mso-height-relative:page;" filled="f" stroked="t" coordsize="21600,21600" o:gfxdata="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QvhZyNIAAAAIAQAADwAAAAAAAAABACAAAAAiAAAAZHJzL2Rvd25yZXYueG1sUEsB&#10;AhQAFAAAAAgAh07iQKmyEMf7AQAA7AMAAA4AAAAAAAAAAQAgAAAAIQEAAGRycy9lMm9Eb2MueG1s&#10;UEsFBgAAAAAGAAYAWQEAAI4FAAAAAA==&#10;">
                <v:fill on="f" focussize="0,0"/>
                <v:stroke weight="0.5pt" color="#808080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3228340</wp:posOffset>
                </wp:positionH>
                <wp:positionV relativeFrom="paragraph">
                  <wp:posOffset>67310</wp:posOffset>
                </wp:positionV>
                <wp:extent cx="3688715" cy="1510665"/>
                <wp:effectExtent l="0" t="0" r="0" b="0"/>
                <wp:wrapNone/>
                <wp:docPr id="60" name="树人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8715" cy="1510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404040" w:themeColor="text1" w:themeTint="BF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2014/1-2017/8         XXX人大学         工商管理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主修</w:t>
                            </w:r>
                            <w:r>
                              <w:rPr>
                                <w:rFonts w:hint="default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：高等数学、线性代数、概率论与数理统计、管理学原理、微观经济学、宏观经济学、技术经济学、管理信息系统、统计学、会计学、中级会计实务、财务管理、运筹学、市场营销、经济法、现代公司制概论、人力资源管理、企业战略管理等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树人" o:spid="_x0000_s1026" o:spt="202" type="#_x0000_t202" style="position:absolute;left:0pt;margin-left:254.2pt;margin-top:5.3pt;height:118.95pt;width:290.45pt;z-index:251668480;mso-width-relative:page;mso-height-relative:page;" filled="f" stroked="f" coordsize="21600,21600" o:gfxdata="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8DocItsAAAALAQAADwAAAAAAAAABACAAAAAiAAAAZHJzL2Rv&#10;d25yZXYueG1sUEsBAhQAFAAAAAgAh07iQDlJcr03AgAAYwQAAA4AAAAAAAAAAQAgAAAAKgEAAGRy&#10;cy9lMm9Eb2MueG1sUEsFBgAAAAAGAAYAWQEAANM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404040" w:themeColor="text1" w:themeTint="BF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2014/1-2017/8         XXX人大学         工商管理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主修</w:t>
                      </w:r>
                      <w:r>
                        <w:rPr>
                          <w:rFonts w:hint="default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：高等数学、线性代数、概率论与数理统计、管理学原理、微观经济学、宏观经济学、技术经济学、管理信息系统、统计学、会计学、中级会计实务、财务管理、运筹学、市场营销、经济法、现代公司制概论、人力资源管理、企业战略管理等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582930</wp:posOffset>
                </wp:positionH>
                <wp:positionV relativeFrom="paragraph">
                  <wp:posOffset>45720</wp:posOffset>
                </wp:positionV>
                <wp:extent cx="138811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1975" y="3004185"/>
                          <a:ext cx="13881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.9pt;margin-top:3.6pt;height:0pt;width:109.3pt;z-index:251677696;mso-width-relative:page;mso-height-relative:page;" filled="f" stroked="t" coordsize="21600,21600" o:gfxdata="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9J3AidIAAAAGAQAADwAAAAAAAAABACAAAAAiAAAAZHJzL2Rv&#10;d25yZXYueG1sUEsBAhQAFAAAAAgAh07iQKYemKcHAgAA9QMAAA4AAAAAAAAAAQAgAAAAIQEAAGRy&#10;cy9lMm9Eb2MueG1sUEsFBgAAAAAGAAYAWQEAAJoFAAAAAA==&#10;">
                <v:fill on="f" focussize="0,0"/>
                <v:stroke weight="0.5pt" color="#808080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466090</wp:posOffset>
                </wp:positionH>
                <wp:positionV relativeFrom="paragraph">
                  <wp:posOffset>-711200</wp:posOffset>
                </wp:positionV>
                <wp:extent cx="1783080" cy="1951990"/>
                <wp:effectExtent l="0" t="0" r="0" b="0"/>
                <wp:wrapNone/>
                <wp:docPr id="58" name="树人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3080" cy="1951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exac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电话：133-3333-333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exac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住址：北京省 朝阳市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exac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邮箱：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fldChar w:fldCharType="begin"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instrText xml:space="preserve"> HYPERLINK "mailto:31313131@qq.com" </w:instrTex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fldChar w:fldCharType="separate"/>
                            </w:r>
                            <w:r>
                              <w:rPr>
                                <w:rStyle w:val="4"/>
                                <w:rFonts w:hint="eastAsia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313131@qq.com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fldChar w:fldCharType="end"/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exac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学历：大学本科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exac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年龄：1992/1/1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exac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经验：3年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树人" o:spid="_x0000_s1026" o:spt="202" type="#_x0000_t202" style="position:absolute;left:0pt;margin-left:36.7pt;margin-top:-56pt;height:153.7pt;width:140.4pt;z-index:251666432;mso-width-relative:page;mso-height-relative:page;" filled="f" stroked="f" coordsize="21600,21600" o:gfxdata="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Pyi7pTcAAAACwEAAA8AAAAAAAAAAQAgAAAAIgAAAGRycy9k&#10;b3ducmV2LnhtbFBLAQIUABQAAAAIAIdO4kDq0iMKNwIAAGMEAAAOAAAAAAAAAAEAIAAAACsBAABk&#10;cnMvZTJvRG9jLnhtbFBLBQYAAAAABgAGAFkBAADU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exact"/>
                        <w:textAlignment w:val="auto"/>
                        <w:rPr>
                          <w:rFonts w:hint="eastAsia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电话：133-3333-333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exact"/>
                        <w:textAlignment w:val="auto"/>
                        <w:rPr>
                          <w:rFonts w:hint="eastAsia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住址：北京省 朝阳市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exact"/>
                        <w:textAlignment w:val="auto"/>
                        <w:rPr>
                          <w:rFonts w:hint="eastAsia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邮箱：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fldChar w:fldCharType="begin"/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instrText xml:space="preserve"> HYPERLINK "mailto:31313131@qq.com" </w:instrTex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fldChar w:fldCharType="separate"/>
                      </w:r>
                      <w:r>
                        <w:rPr>
                          <w:rStyle w:val="4"/>
                          <w:rFonts w:hint="eastAsia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313131@qq.com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fldChar w:fldCharType="end"/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exact"/>
                        <w:textAlignment w:val="auto"/>
                        <w:rPr>
                          <w:rFonts w:hint="eastAsia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学历：大学本科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exact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年龄：1992/1/1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exact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经验：3年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466090</wp:posOffset>
                </wp:positionH>
                <wp:positionV relativeFrom="paragraph">
                  <wp:posOffset>1974850</wp:posOffset>
                </wp:positionV>
                <wp:extent cx="1620520" cy="2449195"/>
                <wp:effectExtent l="0" t="0" r="0" b="0"/>
                <wp:wrapNone/>
                <wp:docPr id="21" name="树人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0520" cy="2449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firstLine="400" w:firstLineChars="200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本人拥有较强的表达能力，信息整理能力，问题分析能力；活动策划或招商经验；勇于开拓创新，对行业市场动态和受众目标群体的喜好有较强敏锐度；优秀的执行力及推进管控能,具有较强的人际交往能力</w:t>
                            </w:r>
                            <w:r>
                              <w:rPr>
                                <w:rFonts w:hint="default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树人" o:spid="_x0000_s1026" o:spt="202" type="#_x0000_t202" style="position:absolute;left:0pt;margin-left:36.7pt;margin-top:155.5pt;height:192.85pt;width:127.6pt;z-index:251664384;mso-width-relative:page;mso-height-relative:page;" filled="f" stroked="f" coordsize="21600,21600" o:gfxdata="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Km7LY3bAAAACgEAAA8AAAAAAAAAAQAgAAAAIgAAAGRycy9kb3du&#10;cmV2LnhtbFBLAQIUABQAAAAIAIdO4kAtxiIsNQIAAGMEAAAOAAAAAAAAAAEAIAAAACo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firstLine="400" w:firstLineChars="200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本人拥有较强的表达能力，信息整理能力，问题分析能力；活动策划或招商经验；勇于开拓创新，对行业市场动态和受众目标群体的喜好有较强敏锐度；优秀的执行力及推进管控能,具有较强的人际交往能力</w:t>
                      </w:r>
                      <w:r>
                        <w:rPr>
                          <w:rFonts w:hint="default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3242310</wp:posOffset>
                </wp:positionH>
                <wp:positionV relativeFrom="paragraph">
                  <wp:posOffset>179705</wp:posOffset>
                </wp:positionV>
                <wp:extent cx="1277620" cy="434975"/>
                <wp:effectExtent l="0" t="0" r="0" b="0"/>
                <wp:wrapNone/>
                <wp:docPr id="28" name="树人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95015" y="4551680"/>
                          <a:ext cx="1277620" cy="434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8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8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· 工作经验 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树人" o:spid="_x0000_s1026" o:spt="202" type="#_x0000_t202" style="position:absolute;left:0pt;margin-left:255.3pt;margin-top:14.15pt;height:34.25pt;width:100.6pt;z-index:251675648;mso-width-relative:page;mso-height-relative:page;" filled="f" stroked="f" coordsize="21600,21600" o:gfxdata="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cxIlNtoAAAAJAQAADwAAAAAAAAABACAAAAAi&#10;AAAAZHJzL2Rvd25yZXYueG1sUEsBAhQAFAAAAAgAh07iQEdB/HlBAgAAbgQAAA4AAAAAAAAAAQAg&#10;AAAAKQEAAGRycy9lMm9Eb2MueG1sUEsFBgAAAAAGAAYAWQEAAN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8"/>
                          <w:szCs w:val="36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8"/>
                          <w:szCs w:val="3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· 工作经验 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5705475</wp:posOffset>
                </wp:positionH>
                <wp:positionV relativeFrom="paragraph">
                  <wp:posOffset>18415</wp:posOffset>
                </wp:positionV>
                <wp:extent cx="1089025" cy="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90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49.25pt;margin-top:1.45pt;height:0pt;width:85.75pt;z-index:251681792;mso-width-relative:page;mso-height-relative:page;" filled="f" stroked="t" coordsize="21600,21600" o:gfxdata="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QyaQRNMAAAAIAQAADwAAAAAAAAABACAAAAAiAAAAZHJzL2Rvd25yZXYueG1sUEsB&#10;AhQAFAAAAAgAh07iQGxAb8j6AQAA6gMAAA4AAAAAAAAAAQAgAAAAIgEAAGRycy9lMm9Eb2MueG1s&#10;UEsFBgAAAAAGAAYAWQEAAI4FAAAAAA==&#10;">
                <v:fill on="f" focussize="0,0"/>
                <v:stroke weight="0.5pt" color="#808080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3228340</wp:posOffset>
                </wp:positionH>
                <wp:positionV relativeFrom="paragraph">
                  <wp:posOffset>60960</wp:posOffset>
                </wp:positionV>
                <wp:extent cx="3688715" cy="4040505"/>
                <wp:effectExtent l="0" t="0" r="0" b="0"/>
                <wp:wrapNone/>
                <wp:docPr id="44" name="树人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8715" cy="4040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2018/1-2019/8                       XXX有限公司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404040" w:themeColor="text1" w:themeTint="BF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营销总监：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hint="default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、根据公司发展要求，负责销售渠道开发、维护和管理，负责客户的开发及沟通联系，收集相关客户信息；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2、负责市场调研和需求分析，结合市场和各项项目实际情况完成营销计划及对应策略；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3、全面督导管辖范围内团队营销力的提升，并制定营销力提升计划与方案监督方案的落地执行；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2020/1-2021/8                       XXX有限公司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市场总监：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hint="default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、负责运营商业务（联通或政企建维)提供市场支撑及管理；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2、负责运营商业务重点项目及投标的支撑、管理工作；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3、对各省公司市场人员提供培训、指导；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4</w:t>
                            </w:r>
                            <w:r>
                              <w:rPr>
                                <w:rFonts w:hint="default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、负责协调公司内外关系组织公司外联工作，积极沟通渠道；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8、负责公司员工活动的组织等企业文化建设工作；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9、统筹公司后勤保障工作，并负责指导公司日常行政事务管理工作，促进企业规范化建设；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10、完成领导交办的其他事项。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树人" o:spid="_x0000_s1026" o:spt="202" type="#_x0000_t202" style="position:absolute;left:0pt;margin-left:254.2pt;margin-top:4.8pt;height:318.15pt;width:290.45pt;z-index:251669504;mso-width-relative:page;mso-height-relative:page;" filled="f" stroked="f" coordsize="21600,21600" o:gfxdata="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KPSrNzbAAAACgEAAA8AAAAAAAAAAQAgAAAAIgAAAGRycy9k&#10;b3ducmV2LnhtbFBLAQIUABQAAAAIAIdO4kBHgrXZOAIAAGMEAAAOAAAAAAAAAAEAIAAAACoBAABk&#10;cnMvZTJvRG9jLnhtbFBLBQYAAAAABgAGAFkBAADU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textAlignment w:val="auto"/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2018/1-2019/8                       XXX有限公司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404040" w:themeColor="text1" w:themeTint="BF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营销总监：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1</w:t>
                      </w:r>
                      <w:r>
                        <w:rPr>
                          <w:rFonts w:hint="default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、根据公司发展要求，负责销售渠道开发、维护和管理，负责客户的开发及沟通联系，收集相关客户信息；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default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2、负责市场调研和需求分析，结合市场和各项项目实际情况完成营销计划及对应策略；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default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3、全面督导管辖范围内团队营销力的提升，并制定营销力提升计划与方案监督方案的落地执行；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textAlignment w:val="auto"/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textAlignment w:val="auto"/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2020/1-2021/8                       XXX有限公司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市场总监：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1</w:t>
                      </w:r>
                      <w:r>
                        <w:rPr>
                          <w:rFonts w:hint="default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、负责运营商业务（联通或政企建维)提供市场支撑及管理；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default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2、负责运营商业务重点项目及投标的支撑、管理工作；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default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3、对各省公司市场人员提供培训、指导；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4</w:t>
                      </w:r>
                      <w:r>
                        <w:rPr>
                          <w:rFonts w:hint="default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、负责协调公司内外关系组织公司外联工作，积极沟通渠道；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default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8、负责公司员工活动的组织等企业文化建设工作；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default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9、统筹公司后勤保障工作，并负责指导公司日常行政事务管理工作，促进企业规范化建设；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default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10、完成领导交办的其他事项。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593090</wp:posOffset>
                </wp:positionH>
                <wp:positionV relativeFrom="paragraph">
                  <wp:posOffset>4445</wp:posOffset>
                </wp:positionV>
                <wp:extent cx="1366520" cy="434975"/>
                <wp:effectExtent l="0" t="0" r="0" b="0"/>
                <wp:wrapNone/>
                <wp:docPr id="13" name="树人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434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color w:val="031F35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31F35"/>
                                <w:sz w:val="28"/>
                                <w:szCs w:val="36"/>
                                <w:lang w:val="en-US" w:eastAsia="zh-CN"/>
                              </w:rPr>
                              <w:t>· 自我评价 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树人" o:spid="_x0000_s1026" o:spt="202" type="#_x0000_t202" style="position:absolute;left:0pt;margin-left:46.7pt;margin-top:0.35pt;height:34.25pt;width:107.6pt;z-index:251663360;mso-width-relative:page;mso-height-relative:page;" filled="f" stroked="f" coordsize="21600,21600" o:gfxdata="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HK1269gAAAAGAQAADwAAAAAAAAABACAAAAAiAAAAZHJzL2Rvd25yZXYu&#10;eG1sUEsBAhQAFAAAAAgAh07iQBRE2g80AgAAYgQAAA4AAAAAAAAAAQAgAAAAJwEAAGRycy9lMm9E&#10;b2MueG1sUEsFBgAAAAAGAAYAWQEAAM0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color w:val="031F35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31F35"/>
                          <w:sz w:val="28"/>
                          <w:szCs w:val="36"/>
                          <w:lang w:val="en-US" w:eastAsia="zh-CN"/>
                        </w:rPr>
                        <w:t>· 自我评价 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582930</wp:posOffset>
                </wp:positionH>
                <wp:positionV relativeFrom="paragraph">
                  <wp:posOffset>109855</wp:posOffset>
                </wp:positionV>
                <wp:extent cx="138811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81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.9pt;margin-top:8.65pt;height:0pt;width:109.3pt;z-index:251678720;mso-width-relative:page;mso-height-relative:page;" filled="f" stroked="t" coordsize="21600,21600" o:gfxdata="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uddIW0wAAAAgBAAAPAAAAAAAAAAEAIAAAACIAAABkcnMvZG93bnJldi54bWxQSwEC&#10;FAAUAAAACACHTuJAK+VqhvkBAADqAwAADgAAAAAAAAABACAAAAAiAQAAZHJzL2Uyb0RvYy54bWxQ&#10;SwUGAAAAAAYABgBZAQAAjQUAAAAA&#10;">
                <v:fill on="f" focussize="0,0"/>
                <v:stroke weight="0.5pt" color="#808080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146685</wp:posOffset>
                </wp:positionV>
                <wp:extent cx="1333500" cy="434975"/>
                <wp:effectExtent l="0" t="0" r="0" b="0"/>
                <wp:wrapNone/>
                <wp:docPr id="10" name="树人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434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color w:val="031F35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31F35"/>
                                <w:sz w:val="28"/>
                                <w:szCs w:val="36"/>
                                <w:lang w:val="en-US" w:eastAsia="zh-CN"/>
                              </w:rPr>
                              <w:t>· 我的微信 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树人" o:spid="_x0000_s1026" o:spt="202" type="#_x0000_t202" style="position:absolute;left:0pt;margin-left:48pt;margin-top:11.55pt;height:34.25pt;width:105pt;z-index:251662336;mso-width-relative:page;mso-height-relative:page;" filled="f" stroked="f" coordsize="21600,21600" o:gfxdata="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dgav02AAAAAgBAAAPAAAAAAAAAAEAIAAAACIAAABkcnMvZG93bnJldi54&#10;bWxQSwECFAAUAAAACACHTuJA0Nd+ujMCAABiBAAADgAAAAAAAAABACAAAAAnAQAAZHJzL2Uyb0Rv&#10;Yy54bWxQSwUGAAAAAAYABgBZAQAAz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color w:val="031F35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31F35"/>
                          <w:sz w:val="28"/>
                          <w:szCs w:val="36"/>
                          <w:lang w:val="en-US" w:eastAsia="zh-CN"/>
                        </w:rPr>
                        <w:t>· 我的微信 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eastAsiaTheme="minorEastAsia"/>
          <w:lang w:eastAsia="zh-CN"/>
        </w:rPr>
      </w:pP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582930</wp:posOffset>
                </wp:positionH>
                <wp:positionV relativeFrom="paragraph">
                  <wp:posOffset>62230</wp:posOffset>
                </wp:positionV>
                <wp:extent cx="138811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81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.9pt;margin-top:4.9pt;height:0pt;width:109.3pt;z-index:251679744;mso-width-relative:page;mso-height-relative:page;" filled="f" stroked="t" coordsize="21600,21600" o:gfxdata="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hA0Xa0AAAAAYBAAAPAAAAAAAAAAEAIAAAACIAAABkcnMvZG93bnJldi54bWxQSwECFAAU&#10;AAAACACHTuJAbkpJVPkBAADqAwAADgAAAAAAAAABACAAAAAfAQAAZHJzL2Uyb0RvYy54bWxQSwUG&#10;AAAAAAYABgBZAQAAigUAAAAA&#10;">
                <v:fill on="f" focussize="0,0"/>
                <v:stroke weight="0.5pt" color="#808080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3242310</wp:posOffset>
                </wp:positionH>
                <wp:positionV relativeFrom="paragraph">
                  <wp:posOffset>92075</wp:posOffset>
                </wp:positionV>
                <wp:extent cx="1277620" cy="434975"/>
                <wp:effectExtent l="0" t="0" r="0" b="0"/>
                <wp:wrapNone/>
                <wp:docPr id="34" name="树人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95015" y="9218930"/>
                          <a:ext cx="1277620" cy="434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8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8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· 能力技能 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树人" o:spid="_x0000_s1026" o:spt="202" type="#_x0000_t202" style="position:absolute;left:0pt;margin-left:255.3pt;margin-top:7.25pt;height:34.25pt;width:100.6pt;z-index:251676672;mso-width-relative:page;mso-height-relative:page;" filled="f" stroked="f" coordsize="21600,21600" o:gfxdata="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AtUAm92QAAAAkBAAAPAAAAAAAAAAEAIAAAACIA&#10;AABkcnMvZG93bnJldi54bWxQSwECFAAUAAAACACHTuJAp6uTVEECAABuBAAADgAAAAAAAAABACAA&#10;AAAoAQAAZHJzL2Uyb0RvYy54bWxQSwUGAAAAAAYABgBZAQAA2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color w:val="000000" w:themeColor="text1"/>
                          <w:sz w:val="28"/>
                          <w:szCs w:val="3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8"/>
                          <w:szCs w:val="3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· 能力技能 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671195</wp:posOffset>
            </wp:positionH>
            <wp:positionV relativeFrom="paragraph">
              <wp:posOffset>57150</wp:posOffset>
            </wp:positionV>
            <wp:extent cx="1210945" cy="1210945"/>
            <wp:effectExtent l="0" t="0" r="8255" b="8255"/>
            <wp:wrapNone/>
            <wp:docPr id="83" name="44B7C0F4-79DB-4F8B-9303-0E098D69D8BE-1" descr="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44B7C0F4-79DB-4F8B-9303-0E098D69D8BE-1" descr="qt_temp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10945" cy="1210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5705475</wp:posOffset>
                </wp:positionH>
                <wp:positionV relativeFrom="paragraph">
                  <wp:posOffset>142240</wp:posOffset>
                </wp:positionV>
                <wp:extent cx="1089025" cy="0"/>
                <wp:effectExtent l="0" t="0" r="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90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49.25pt;margin-top:11.2pt;height:0pt;width:85.75pt;z-index:251683840;mso-width-relative:page;mso-height-relative:page;" filled="f" stroked="t" coordsize="21600,21600" o:gfxdata="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q51CutUAAAAKAQAADwAAAAAAAAABACAAAAAiAAAAZHJzL2Rvd25yZXYueG1s&#10;UEsBAhQAFAAAAAgAh07iQFOZA3r7AQAA7AMAAA4AAAAAAAAAAQAgAAAAJAEAAGRycy9lMm9Eb2Mu&#10;eG1sUEsFBgAAAAAGAAYAWQEAAJEFAAAAAA==&#10;">
                <v:fill on="f" focussize="0,0"/>
                <v:stroke weight="0.5pt" color="#808080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3202940</wp:posOffset>
                </wp:positionH>
                <wp:positionV relativeFrom="paragraph">
                  <wp:posOffset>88265</wp:posOffset>
                </wp:positionV>
                <wp:extent cx="3783965" cy="749935"/>
                <wp:effectExtent l="0" t="0" r="0" b="0"/>
                <wp:wrapNone/>
                <wp:docPr id="12" name="树人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3965" cy="7499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办公软件                         公关能力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文字表达                         统筹管理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树人" o:spid="_x0000_s1026" o:spt="202" type="#_x0000_t202" style="position:absolute;left:0pt;margin-left:252.2pt;margin-top:6.95pt;height:59.05pt;width:297.95pt;z-index:251670528;mso-width-relative:page;mso-height-relative:page;" filled="f" stroked="f" coordsize="21600,21600" o:gfxdata="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ASxSxHaAAAACwEAAA8AAAAAAAAAAQAgAAAAIgAAAGRycy9kb3du&#10;cmV2LnhtbFBLAQIUABQAAAAIAIdO4kDfICy1NgIAAGIEAAAOAAAAAAAAAAEAIAAAACk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办公软件                         公关能力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文字表达                         统筹管理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3942715</wp:posOffset>
                </wp:positionH>
                <wp:positionV relativeFrom="paragraph">
                  <wp:posOffset>106045</wp:posOffset>
                </wp:positionV>
                <wp:extent cx="699135" cy="116205"/>
                <wp:effectExtent l="0" t="0" r="5715" b="17145"/>
                <wp:wrapNone/>
                <wp:docPr id="46" name="树人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699135" cy="116205"/>
                          <a:chOff x="11430" y="14654"/>
                          <a:chExt cx="975" cy="162"/>
                        </a:xfrm>
                      </wpg:grpSpPr>
                      <wps:wsp>
                        <wps:cNvPr id="22" name="椭圆 22"/>
                        <wps:cNvSpPr/>
                        <wps:spPr>
                          <a:xfrm>
                            <a:off x="11430" y="14654"/>
                            <a:ext cx="162" cy="162"/>
                          </a:xfrm>
                          <a:prstGeom prst="ellipse">
                            <a:avLst/>
                          </a:prstGeom>
                          <a:solidFill>
                            <a:srgbClr val="2C323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" name="椭圆 23"/>
                        <wps:cNvSpPr/>
                        <wps:spPr>
                          <a:xfrm>
                            <a:off x="11701" y="14654"/>
                            <a:ext cx="162" cy="162"/>
                          </a:xfrm>
                          <a:prstGeom prst="ellipse">
                            <a:avLst/>
                          </a:prstGeom>
                          <a:solidFill>
                            <a:srgbClr val="2C323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" name="椭圆 24"/>
                        <wps:cNvSpPr/>
                        <wps:spPr>
                          <a:xfrm>
                            <a:off x="11972" y="14654"/>
                            <a:ext cx="162" cy="162"/>
                          </a:xfrm>
                          <a:prstGeom prst="ellipse">
                            <a:avLst/>
                          </a:prstGeom>
                          <a:solidFill>
                            <a:srgbClr val="2C323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" name="椭圆 25"/>
                        <wps:cNvSpPr/>
                        <wps:spPr>
                          <a:xfrm>
                            <a:off x="12243" y="14654"/>
                            <a:ext cx="162" cy="162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树人" o:spid="_x0000_s1026" o:spt="203" style="position:absolute;left:0pt;margin-left:310.45pt;margin-top:8.35pt;height:9.15pt;width:55.05pt;z-index:251671552;mso-width-relative:page;mso-height-relative:page;" coordorigin="11430,14654" coordsize="975,162" o:gfxdata="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">
                <o:lock v:ext="edit" aspectratio="f"/>
                <v:shape id="_x0000_s1026" o:spid="_x0000_s1026" o:spt="3" type="#_x0000_t3" style="position:absolute;left:11430;top:14654;height:162;width:162;v-text-anchor:middle;" fillcolor="#2C323E" filled="t" stroked="f" coordsize="21600,21600" o:gfxdata="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9It7y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3" type="#_x0000_t3" style="position:absolute;left:11701;top:14654;height:162;width:162;v-text-anchor:middle;" fillcolor="#2C323E" filled="t" stroked="f" coordsize="21600,21600" o:gfxdata="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AQSJ7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3" type="#_x0000_t3" style="position:absolute;left:11972;top:14654;height:162;width:162;v-text-anchor:middle;" fillcolor="#2C323E" filled="t" stroked="f" coordsize="21600,21600" o:gfxdata="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+2KU7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3" type="#_x0000_t3" style="position:absolute;left:12243;top:14654;height:162;width:162;v-text-anchor:middle;" fillcolor="#7F7F7F" filled="t" stroked="f" coordsize="21600,21600" o:gfxdata="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9NbXP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6011545</wp:posOffset>
                </wp:positionH>
                <wp:positionV relativeFrom="paragraph">
                  <wp:posOffset>106045</wp:posOffset>
                </wp:positionV>
                <wp:extent cx="699135" cy="116205"/>
                <wp:effectExtent l="0" t="0" r="5715" b="17145"/>
                <wp:wrapNone/>
                <wp:docPr id="73" name="树人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699135" cy="116205"/>
                          <a:chOff x="11430" y="14654"/>
                          <a:chExt cx="975" cy="162"/>
                        </a:xfrm>
                      </wpg:grpSpPr>
                      <wps:wsp>
                        <wps:cNvPr id="74" name="椭圆 22"/>
                        <wps:cNvSpPr/>
                        <wps:spPr>
                          <a:xfrm>
                            <a:off x="11430" y="14654"/>
                            <a:ext cx="162" cy="162"/>
                          </a:xfrm>
                          <a:prstGeom prst="ellipse">
                            <a:avLst/>
                          </a:prstGeom>
                          <a:solidFill>
                            <a:srgbClr val="2C323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5" name="椭圆 23"/>
                        <wps:cNvSpPr/>
                        <wps:spPr>
                          <a:xfrm>
                            <a:off x="11701" y="14654"/>
                            <a:ext cx="162" cy="162"/>
                          </a:xfrm>
                          <a:prstGeom prst="ellipse">
                            <a:avLst/>
                          </a:prstGeom>
                          <a:solidFill>
                            <a:srgbClr val="2C323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6" name="椭圆 24"/>
                        <wps:cNvSpPr/>
                        <wps:spPr>
                          <a:xfrm>
                            <a:off x="11972" y="14654"/>
                            <a:ext cx="162" cy="162"/>
                          </a:xfrm>
                          <a:prstGeom prst="ellipse">
                            <a:avLst/>
                          </a:prstGeom>
                          <a:solidFill>
                            <a:srgbClr val="2C323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7" name="椭圆 25"/>
                        <wps:cNvSpPr/>
                        <wps:spPr>
                          <a:xfrm>
                            <a:off x="12243" y="14654"/>
                            <a:ext cx="162" cy="162"/>
                          </a:xfrm>
                          <a:prstGeom prst="ellipse">
                            <a:avLst/>
                          </a:prstGeom>
                          <a:solidFill>
                            <a:srgbClr val="2C323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树人" o:spid="_x0000_s1026" o:spt="203" style="position:absolute;left:0pt;margin-left:473.35pt;margin-top:8.35pt;height:9.15pt;width:55.05pt;z-index:251673600;mso-width-relative:page;mso-height-relative:page;" coordorigin="11430,14654" coordsize="975,162" o:gfxdata="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">
                <o:lock v:ext="edit" aspectratio="f"/>
                <v:shape id="椭圆 22" o:spid="_x0000_s1026" o:spt="3" type="#_x0000_t3" style="position:absolute;left:11430;top:14654;height:162;width:162;v-text-anchor:middle;" fillcolor="#2C323E" filled="t" stroked="f" coordsize="21600,21600" o:gfxdata="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xepU6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椭圆 23" o:spid="_x0000_s1026" o:spt="3" type="#_x0000_t3" style="position:absolute;left:11701;top:14654;height:162;width:162;v-text-anchor:middle;" fillcolor="#2C323E" filled="t" stroked="f" coordsize="21600,21600" o:gfxdata="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MSANW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椭圆 24" o:spid="_x0000_s1026" o:spt="3" type="#_x0000_t3" style="position:absolute;left:11972;top:14654;height:162;width:162;v-text-anchor:middle;" fillcolor="#2C323E" filled="t" stroked="f" coordsize="21600,21600" o:gfxdata="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PAnqK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椭圆 25" o:spid="_x0000_s1026" o:spt="3" type="#_x0000_t3" style="position:absolute;left:12243;top:14654;height:162;width:162;v-text-anchor:middle;" fillcolor="#2C323E" filled="t" stroked="f" coordsize="21600,21600" o:gfxdata="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yMOzm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3942715</wp:posOffset>
                </wp:positionH>
                <wp:positionV relativeFrom="paragraph">
                  <wp:posOffset>36195</wp:posOffset>
                </wp:positionV>
                <wp:extent cx="699135" cy="116205"/>
                <wp:effectExtent l="0" t="0" r="5715" b="17145"/>
                <wp:wrapNone/>
                <wp:docPr id="54" name="树人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699135" cy="116205"/>
                          <a:chOff x="11430" y="14654"/>
                          <a:chExt cx="975" cy="162"/>
                        </a:xfrm>
                      </wpg:grpSpPr>
                      <wps:wsp>
                        <wps:cNvPr id="55" name="椭圆 22"/>
                        <wps:cNvSpPr/>
                        <wps:spPr>
                          <a:xfrm>
                            <a:off x="11430" y="14654"/>
                            <a:ext cx="162" cy="162"/>
                          </a:xfrm>
                          <a:prstGeom prst="ellipse">
                            <a:avLst/>
                          </a:prstGeom>
                          <a:solidFill>
                            <a:srgbClr val="2C323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6" name="椭圆 23"/>
                        <wps:cNvSpPr/>
                        <wps:spPr>
                          <a:xfrm>
                            <a:off x="11701" y="14654"/>
                            <a:ext cx="162" cy="162"/>
                          </a:xfrm>
                          <a:prstGeom prst="ellipse">
                            <a:avLst/>
                          </a:prstGeom>
                          <a:solidFill>
                            <a:srgbClr val="2C323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7" name="椭圆 24"/>
                        <wps:cNvSpPr/>
                        <wps:spPr>
                          <a:xfrm>
                            <a:off x="11972" y="14654"/>
                            <a:ext cx="162" cy="162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2" name="椭圆 25"/>
                        <wps:cNvSpPr/>
                        <wps:spPr>
                          <a:xfrm>
                            <a:off x="12243" y="14654"/>
                            <a:ext cx="162" cy="162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树人" o:spid="_x0000_s1026" o:spt="203" style="position:absolute;left:0pt;margin-left:310.45pt;margin-top:2.85pt;height:9.15pt;width:55.05pt;z-index:251672576;mso-width-relative:page;mso-height-relative:page;" coordorigin="11430,14654" coordsize="975,162" o:gfxdata="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">
                <o:lock v:ext="edit" aspectratio="f"/>
                <v:shape id="椭圆 22" o:spid="_x0000_s1026" o:spt="3" type="#_x0000_t3" style="position:absolute;left:11430;top:14654;height:162;width:162;v-text-anchor:middle;" fillcolor="#2C323E" filled="t" stroked="f" coordsize="21600,21600" o:gfxdata="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inXLW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椭圆 23" o:spid="_x0000_s1026" o:spt="3" type="#_x0000_t3" style="position:absolute;left:11701;top:14654;height:162;width:162;v-text-anchor:middle;" fillcolor="#2C323E" filled="t" stroked="f" coordsize="21600,21600" o:gfxdata="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1wsK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椭圆 24" o:spid="_x0000_s1026" o:spt="3" type="#_x0000_t3" style="position:absolute;left:11972;top:14654;height:162;width:162;v-text-anchor:middle;" fillcolor="#808080" filled="t" stroked="f" coordsize="21600,21600" o:gfxdata="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3zVTG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椭圆 25" o:spid="_x0000_s1026" o:spt="3" type="#_x0000_t3" style="position:absolute;left:12243;top:14654;height:162;width:162;v-text-anchor:middle;" fillcolor="#7F7F7F" filled="t" stroked="f" coordsize="21600,21600" o:gfxdata="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tpR7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6011545</wp:posOffset>
                </wp:positionH>
                <wp:positionV relativeFrom="paragraph">
                  <wp:posOffset>36195</wp:posOffset>
                </wp:positionV>
                <wp:extent cx="699135" cy="116205"/>
                <wp:effectExtent l="0" t="0" r="5715" b="17145"/>
                <wp:wrapNone/>
                <wp:docPr id="78" name="树人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699135" cy="116205"/>
                          <a:chOff x="11430" y="14654"/>
                          <a:chExt cx="975" cy="162"/>
                        </a:xfrm>
                      </wpg:grpSpPr>
                      <wps:wsp>
                        <wps:cNvPr id="79" name="椭圆 22"/>
                        <wps:cNvSpPr/>
                        <wps:spPr>
                          <a:xfrm>
                            <a:off x="11430" y="14654"/>
                            <a:ext cx="162" cy="162"/>
                          </a:xfrm>
                          <a:prstGeom prst="ellipse">
                            <a:avLst/>
                          </a:prstGeom>
                          <a:solidFill>
                            <a:srgbClr val="2C323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0" name="椭圆 23"/>
                        <wps:cNvSpPr/>
                        <wps:spPr>
                          <a:xfrm>
                            <a:off x="11701" y="14654"/>
                            <a:ext cx="162" cy="162"/>
                          </a:xfrm>
                          <a:prstGeom prst="ellipse">
                            <a:avLst/>
                          </a:prstGeom>
                          <a:solidFill>
                            <a:srgbClr val="2C323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1" name="椭圆 24"/>
                        <wps:cNvSpPr/>
                        <wps:spPr>
                          <a:xfrm>
                            <a:off x="11972" y="14654"/>
                            <a:ext cx="162" cy="162"/>
                          </a:xfrm>
                          <a:prstGeom prst="ellipse">
                            <a:avLst/>
                          </a:prstGeom>
                          <a:solidFill>
                            <a:srgbClr val="2C323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2" name="椭圆 25"/>
                        <wps:cNvSpPr/>
                        <wps:spPr>
                          <a:xfrm>
                            <a:off x="12243" y="14654"/>
                            <a:ext cx="162" cy="162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树人" o:spid="_x0000_s1026" o:spt="203" style="position:absolute;left:0pt;margin-left:473.35pt;margin-top:2.85pt;height:9.15pt;width:55.05pt;z-index:251674624;mso-width-relative:page;mso-height-relative:page;" coordorigin="11430,14654" coordsize="975,162" o:gfxdata="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">
                <o:lock v:ext="edit" aspectratio="f"/>
                <v:shape id="椭圆 22" o:spid="_x0000_s1026" o:spt="3" type="#_x0000_t3" style="position:absolute;left:11430;top:14654;height:162;width:162;v-text-anchor:middle;" fillcolor="#2C323E" filled="t" stroked="f" coordsize="21600,21600" o:gfxdata="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JfCtC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椭圆 23" o:spid="_x0000_s1026" o:spt="3" type="#_x0000_t3" style="position:absolute;left:11701;top:14654;height:162;width:162;v-text-anchor:middle;" fillcolor="#2C323E" filled="t" stroked="f" coordsize="21600,21600" o:gfxdata="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rDTar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椭圆 24" o:spid="_x0000_s1026" o:spt="3" type="#_x0000_t3" style="position:absolute;left:11972;top:14654;height:162;width:162;v-text-anchor:middle;" fillcolor="#2C323E" filled="t" stroked="f" coordsize="21600,21600" o:gfxdata="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n8dvG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椭圆 25" o:spid="_x0000_s1026" o:spt="3" type="#_x0000_t3" style="position:absolute;left:12243;top:14654;height:162;width:162;v-text-anchor:middle;" fillcolor="#7F7F7F" filled="t" stroked="f" coordsize="21600,21600" o:gfxdata="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unKB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109855</wp:posOffset>
                </wp:positionV>
                <wp:extent cx="7565390" cy="217805"/>
                <wp:effectExtent l="0" t="0" r="16510" b="1079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445" y="10610215"/>
                          <a:ext cx="7565390" cy="217805"/>
                        </a:xfrm>
                        <a:prstGeom prst="rect">
                          <a:avLst/>
                        </a:prstGeom>
                        <a:solidFill>
                          <a:srgbClr val="5412B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.35pt;margin-top:8.65pt;height:17.15pt;width:595.7pt;z-index:251680768;v-text-anchor:middle;mso-width-relative:page;mso-height-relative:page;" fillcolor="#5412B2" filled="t" stroked="f" coordsize="21600,21600" o:gfxdata="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ngCq7tYAAAAHAQAADwAAAAAAAAABACAAAAAiAAAAZHJz&#10;L2Rvd25yZXYueG1sUEsBAhQAFAAAAAgAh07iQGHkmMB4AgAA1QQAAA4AAAAAAAAAAQAgAAAAJQEA&#10;AGRycy9lMm9Eb2MueG1sUEsFBgAAAAAGAAYAWQEAAA8G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6" w:h="16838"/>
      <w:pgMar w:top="0" w:right="0" w:bottom="0" w:left="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4726D8"/>
    <w:rsid w:val="56A90D64"/>
    <w:rsid w:val="63BD0335"/>
    <w:rsid w:val="731840C8"/>
    <w:rsid w:val="7447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6125afc7-0349-4304-b5b8-eade5c25320d\&#24066;&#22330;&#24635;&#30417;&#27714;&#32844;&#31616;&#21382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  <extobjs>
    <extobj name="44B7C0F4-79DB-4F8B-9303-0E098D69D8BE-1">
      <extobjdata type="44B7C0F4-79DB-4F8B-9303-0E098D69D8BE" data="ewogICAiTGFzdFVybCIgOiAiaHR0cDovL3d3dy50b3BzY2FuLmNvbS93cHMvaW5kZXguaHRtbD90ZXh0PSVFNCVCQSU4QyVFNyVCQiVCNCVFNyVBMCU4MSZ0ZXh0VHlwZT10ZXh0JnJvdW5kPTAmZ3JhZGllbnRXYXk9MCIsCiAgICJMb2dvIiA6ICIiLAogICAiT3JpZ2luYWxVcmwiIDogImh0dHA6Ly93d3cudG9wc2Nhbi5jb20vd3BzL2luZGV4Lmh0bWwiCn0K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市场总监求职简历.docx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2022-03-14T01:59:00Z</dcterms:created>
  <dc:creator>铭</dc:creator>
  <cp:lastModifiedBy>铭</cp:lastModifiedBy>
  <dcterms:modified xsi:type="dcterms:W3CDTF">2022-03-14T02:16:44Z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KSOTemplateUUID">
    <vt:lpwstr>v1.0_mb_BynZ2X26aqP64g/+sgsdcw==</vt:lpwstr>
  </property>
  <property fmtid="{D5CDD505-2E9C-101B-9397-08002B2CF9AE}" pid="4" name="ICV">
    <vt:lpwstr>EDA49034660D423A943505D8C3DBE2D5</vt:lpwstr>
  </property>
</Properties>
</file>