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-297180</wp:posOffset>
                </wp:positionV>
                <wp:extent cx="5046980" cy="1286510"/>
                <wp:effectExtent l="0" t="0" r="0" b="0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46980" cy="1286510"/>
                          <a:chOff x="5062" y="1411"/>
                          <a:chExt cx="7948" cy="2026"/>
                        </a:xfrm>
                      </wpg:grpSpPr>
                      <wps:wsp>
                        <wps:cNvPr id="41" name="文本框 13"/>
                        <wps:cNvSpPr txBox="1"/>
                        <wps:spPr>
                          <a:xfrm>
                            <a:off x="5062" y="1411"/>
                            <a:ext cx="2002" cy="20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姓名：李XX     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生日：5.17       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default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贯籍：广东广州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  <wps:wsp>
                        <wps:cNvPr id="30" name="文本框 13"/>
                        <wps:cNvSpPr txBox="1"/>
                        <wps:spPr>
                          <a:xfrm>
                            <a:off x="7232" y="1411"/>
                            <a:ext cx="2702" cy="20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求职意向：文案策划     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最高学历：大学本科        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default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 xml:space="preserve">工作情况：1年经验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  <wps:wsp>
                        <wps:cNvPr id="32" name="文本框 13"/>
                        <wps:cNvSpPr txBox="1"/>
                        <wps:spPr>
                          <a:xfrm>
                            <a:off x="10102" y="1411"/>
                            <a:ext cx="2909" cy="202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电话：188-8888-8888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邮箱：123@123.com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auto"/>
                                <w:textAlignment w:val="auto"/>
                                <w:rPr>
                                  <w:rFonts w:hint="default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汉仪旗黑-60简" w:hAnsi="汉仪旗黑-60简" w:eastAsia="汉仪旗黑-60简" w:cs="汉仪旗黑-60简"/>
                                  <w:color w:val="000000" w:themeColor="text1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现居：广东广州天河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8pt;margin-top:-23.4pt;height:101.3pt;width:397.4pt;z-index:251660288;mso-width-relative:page;mso-height-relative:page;" coordorigin="5062,1411" coordsize="7948,2026" o:gfxdata="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">
                <o:lock v:ext="edit" aspectratio="f"/>
                <v:shape id="文本框 13" o:spid="_x0000_s1026" o:spt="202" type="#_x0000_t202" style="position:absolute;left:5062;top:1411;height:2026;width:2002;" filled="f" stroked="f" coordsize="21600,21600" o:gfxdata="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/EXl5twAAANs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姓名：李XX     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生日：5.17       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default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贯籍：广东广州     </w:t>
                        </w:r>
                      </w:p>
                    </w:txbxContent>
                  </v:textbox>
                </v:shape>
                <v:shape id="文本框 13" o:spid="_x0000_s1026" o:spt="202" type="#_x0000_t202" style="position:absolute;left:7232;top:1411;height:2026;width:2702;" filled="f" stroked="f" coordsize="21600,21600" o:gfxdata="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Fuvn7UAAADbAAAADwAA&#10;AAAAAAABACAAAAAiAAAAZHJzL2Rvd25yZXYueG1sUEsBAhQAFAAAAAgAh07iQDMvBZ47AAAAOQAA&#10;ABAAAAAAAAAAAQAgAAAABAEAAGRycy9zaGFwZXhtbC54bWxQSwUGAAAAAAYABgBbAQAArg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求职意向：文案策划     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最高学历：大学本科        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default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 xml:space="preserve">工作情况：1年经验     </w:t>
                        </w:r>
                      </w:p>
                    </w:txbxContent>
                  </v:textbox>
                </v:shape>
                <v:shape id="文本框 13" o:spid="_x0000_s1026" o:spt="202" type="#_x0000_t202" style="position:absolute;left:10102;top:1411;height:2026;width:2909;" filled="f" stroked="f" coordsize="21600,21600" o:gfxdata="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8WUc7sAAADb&#10;AAAADwAAAAAAAAABACAAAAAiAAAAZHJzL2Rvd25yZXYueG1sUEsBAhQAFAAAAAgAh07iQDMvBZ47&#10;AAAAOQAAABAAAAAAAAAAAQAgAAAACgEAAGRycy9zaGFwZXhtbC54bWxQSwUGAAAAAAYABgBbAQAA&#10;tAMAAAAA&#10;">
                  <v:fill on="f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电话：188-8888-8888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邮箱：123@123.com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auto"/>
                          <w:textAlignment w:val="auto"/>
                          <w:rPr>
                            <w:rFonts w:hint="default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汉仪旗黑-60简" w:hAnsi="汉仪旗黑-60简" w:eastAsia="汉仪旗黑-60简" w:cs="汉仪旗黑-60简"/>
                            <w:color w:val="000000" w:themeColor="text1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现居：广东广州天河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-914400</wp:posOffset>
                </wp:positionV>
                <wp:extent cx="71755" cy="323850"/>
                <wp:effectExtent l="0" t="0" r="4445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71500" y="0"/>
                          <a:ext cx="71755" cy="323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8.8pt;margin-top:-72pt;height:25.5pt;width:5.65pt;z-index:251662336;v-text-anchor:middle;mso-width-relative:page;mso-height-relative:page;" fillcolor="#FFFFFF [3212]" filled="t" stroked="f" coordsize="21600,21600" o:gfxdata="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GjY2X3AAAAA4BAAAPAAAAAAAAAAEAIAAAACIAAABkcnMvZG93&#10;bnJldi54bWxQSwECFAAUAAAACACHTuJAx3qSnG4CAADOBAAADgAAAAAAAAABACAAAAArAQAAZHJz&#10;L2Uyb0RvYy54bWxQSwUGAAAAAAYABgBZAQAACw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5078095</wp:posOffset>
            </wp:positionH>
            <wp:positionV relativeFrom="paragraph">
              <wp:posOffset>-334645</wp:posOffset>
            </wp:positionV>
            <wp:extent cx="942975" cy="1323975"/>
            <wp:effectExtent l="0" t="0" r="9525" b="9525"/>
            <wp:wrapNone/>
            <wp:docPr id="6" name="图片 6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-1143000</wp:posOffset>
                </wp:positionH>
                <wp:positionV relativeFrom="paragraph">
                  <wp:posOffset>-914400</wp:posOffset>
                </wp:positionV>
                <wp:extent cx="7560310" cy="323850"/>
                <wp:effectExtent l="0" t="0" r="254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4300" y="22860"/>
                          <a:ext cx="7560310" cy="323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0pt;margin-top:-72pt;height:25.5pt;width:595.3pt;z-index:251659264;v-text-anchor:middle;mso-width-relative:page;mso-height-relative:page;" fillcolor="#203864 [1608]" filled="t" stroked="f" coordsize="21600,21600" o:gfxdata="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IeMO2bbAAAADgEAAA8A&#10;AAAAAAAAAQAgAAAAIgAAAGRycy9kb3ducmV2LnhtbFBLAQIUABQAAAAIAIdO4kDPJZcahgIAAPYE&#10;AAAOAAAAAAAAAAEAIAAAACo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0</wp:posOffset>
                </wp:positionV>
                <wp:extent cx="6767195" cy="326390"/>
                <wp:effectExtent l="0" t="0" r="14605" b="16510"/>
                <wp:wrapNone/>
                <wp:docPr id="104" name="组合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96240" y="2103120"/>
                          <a:ext cx="6767195" cy="326390"/>
                          <a:chOff x="3157" y="3595"/>
                          <a:chExt cx="10657" cy="514"/>
                        </a:xfrm>
                      </wpg:grpSpPr>
                      <wpg:grpSp>
                        <wpg:cNvPr id="99" name="组合 99"/>
                        <wpg:cNvGrpSpPr/>
                        <wpg:grpSpPr>
                          <a:xfrm>
                            <a:off x="3157" y="3595"/>
                            <a:ext cx="2053" cy="514"/>
                            <a:chOff x="5023" y="3595"/>
                            <a:chExt cx="2053" cy="514"/>
                          </a:xfrm>
                        </wpg:grpSpPr>
                        <wpg:grpSp>
                          <wpg:cNvPr id="88" name="组合 5"/>
                          <wpg:cNvGrpSpPr/>
                          <wpg:grpSpPr>
                            <a:xfrm rot="0">
                              <a:off x="5023" y="3595"/>
                              <a:ext cx="510" cy="510"/>
                              <a:chOff x="1434" y="4066"/>
                              <a:chExt cx="510" cy="510"/>
                            </a:xfrm>
                          </wpg:grpSpPr>
                          <wps:wsp>
                            <wps:cNvPr id="89" name="对角圆角矩形 5"/>
                            <wps:cNvSpPr/>
                            <wps:spPr>
                              <a:xfrm flipV="1">
                                <a:off x="1434" y="4066"/>
                                <a:ext cx="510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24" name="Freeform 148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1515" y="4180"/>
                                <a:ext cx="349" cy="283"/>
                              </a:xfrm>
                              <a:custGeom>
                                <a:avLst/>
                                <a:gdLst>
                                  <a:gd name="T0" fmla="*/ 209 w 228"/>
                                  <a:gd name="T1" fmla="*/ 121 h 185"/>
                                  <a:gd name="T2" fmla="*/ 213 w 228"/>
                                  <a:gd name="T3" fmla="*/ 89 h 185"/>
                                  <a:gd name="T4" fmla="*/ 224 w 228"/>
                                  <a:gd name="T5" fmla="*/ 89 h 185"/>
                                  <a:gd name="T6" fmla="*/ 228 w 228"/>
                                  <a:gd name="T7" fmla="*/ 121 h 185"/>
                                  <a:gd name="T8" fmla="*/ 209 w 228"/>
                                  <a:gd name="T9" fmla="*/ 121 h 185"/>
                                  <a:gd name="T10" fmla="*/ 213 w 228"/>
                                  <a:gd name="T11" fmla="*/ 72 h 185"/>
                                  <a:gd name="T12" fmla="*/ 216 w 228"/>
                                  <a:gd name="T13" fmla="*/ 72 h 185"/>
                                  <a:gd name="T14" fmla="*/ 216 w 228"/>
                                  <a:gd name="T15" fmla="*/ 33 h 185"/>
                                  <a:gd name="T16" fmla="*/ 124 w 228"/>
                                  <a:gd name="T17" fmla="*/ 47 h 185"/>
                                  <a:gd name="T18" fmla="*/ 27 w 228"/>
                                  <a:gd name="T19" fmla="*/ 32 h 185"/>
                                  <a:gd name="T20" fmla="*/ 27 w 228"/>
                                  <a:gd name="T21" fmla="*/ 12 h 185"/>
                                  <a:gd name="T22" fmla="*/ 119 w 228"/>
                                  <a:gd name="T23" fmla="*/ 0 h 185"/>
                                  <a:gd name="T24" fmla="*/ 219 w 228"/>
                                  <a:gd name="T25" fmla="*/ 15 h 185"/>
                                  <a:gd name="T26" fmla="*/ 221 w 228"/>
                                  <a:gd name="T27" fmla="*/ 15 h 185"/>
                                  <a:gd name="T28" fmla="*/ 221 w 228"/>
                                  <a:gd name="T29" fmla="*/ 72 h 185"/>
                                  <a:gd name="T30" fmla="*/ 224 w 228"/>
                                  <a:gd name="T31" fmla="*/ 72 h 185"/>
                                  <a:gd name="T32" fmla="*/ 224 w 228"/>
                                  <a:gd name="T33" fmla="*/ 84 h 185"/>
                                  <a:gd name="T34" fmla="*/ 213 w 228"/>
                                  <a:gd name="T35" fmla="*/ 84 h 185"/>
                                  <a:gd name="T36" fmla="*/ 213 w 228"/>
                                  <a:gd name="T37" fmla="*/ 72 h 185"/>
                                  <a:gd name="T38" fmla="*/ 49 w 228"/>
                                  <a:gd name="T39" fmla="*/ 146 h 185"/>
                                  <a:gd name="T40" fmla="*/ 7 w 228"/>
                                  <a:gd name="T41" fmla="*/ 129 h 185"/>
                                  <a:gd name="T42" fmla="*/ 22 w 228"/>
                                  <a:gd name="T43" fmla="*/ 96 h 185"/>
                                  <a:gd name="T44" fmla="*/ 59 w 228"/>
                                  <a:gd name="T45" fmla="*/ 119 h 185"/>
                                  <a:gd name="T46" fmla="*/ 49 w 228"/>
                                  <a:gd name="T47" fmla="*/ 146 h 185"/>
                                  <a:gd name="T48" fmla="*/ 64 w 228"/>
                                  <a:gd name="T49" fmla="*/ 156 h 185"/>
                                  <a:gd name="T50" fmla="*/ 44 w 228"/>
                                  <a:gd name="T51" fmla="*/ 166 h 185"/>
                                  <a:gd name="T52" fmla="*/ 44 w 228"/>
                                  <a:gd name="T53" fmla="*/ 156 h 185"/>
                                  <a:gd name="T54" fmla="*/ 34 w 228"/>
                                  <a:gd name="T55" fmla="*/ 156 h 185"/>
                                  <a:gd name="T56" fmla="*/ 47 w 228"/>
                                  <a:gd name="T57" fmla="*/ 148 h 185"/>
                                  <a:gd name="T58" fmla="*/ 64 w 228"/>
                                  <a:gd name="T59" fmla="*/ 156 h 185"/>
                                  <a:gd name="T60" fmla="*/ 77 w 228"/>
                                  <a:gd name="T61" fmla="*/ 126 h 185"/>
                                  <a:gd name="T62" fmla="*/ 131 w 228"/>
                                  <a:gd name="T63" fmla="*/ 138 h 185"/>
                                  <a:gd name="T64" fmla="*/ 121 w 228"/>
                                  <a:gd name="T65" fmla="*/ 185 h 185"/>
                                  <a:gd name="T66" fmla="*/ 67 w 228"/>
                                  <a:gd name="T67" fmla="*/ 151 h 185"/>
                                  <a:gd name="T68" fmla="*/ 77 w 228"/>
                                  <a:gd name="T69" fmla="*/ 126 h 185"/>
                                  <a:gd name="T70" fmla="*/ 54 w 228"/>
                                  <a:gd name="T71" fmla="*/ 99 h 185"/>
                                  <a:gd name="T72" fmla="*/ 54 w 228"/>
                                  <a:gd name="T73" fmla="*/ 44 h 185"/>
                                  <a:gd name="T74" fmla="*/ 119 w 228"/>
                                  <a:gd name="T75" fmla="*/ 57 h 185"/>
                                  <a:gd name="T76" fmla="*/ 194 w 228"/>
                                  <a:gd name="T77" fmla="*/ 44 h 185"/>
                                  <a:gd name="T78" fmla="*/ 194 w 228"/>
                                  <a:gd name="T79" fmla="*/ 111 h 185"/>
                                  <a:gd name="T80" fmla="*/ 129 w 228"/>
                                  <a:gd name="T81" fmla="*/ 129 h 185"/>
                                  <a:gd name="T82" fmla="*/ 54 w 228"/>
                                  <a:gd name="T83" fmla="*/ 99 h 185"/>
                                  <a:gd name="T84" fmla="*/ 138 w 228"/>
                                  <a:gd name="T85" fmla="*/ 146 h 185"/>
                                  <a:gd name="T86" fmla="*/ 153 w 228"/>
                                  <a:gd name="T87" fmla="*/ 166 h 185"/>
                                  <a:gd name="T88" fmla="*/ 134 w 228"/>
                                  <a:gd name="T89" fmla="*/ 183 h 185"/>
                                  <a:gd name="T90" fmla="*/ 119 w 228"/>
                                  <a:gd name="T91" fmla="*/ 166 h 185"/>
                                  <a:gd name="T92" fmla="*/ 138 w 228"/>
                                  <a:gd name="T93" fmla="*/ 146 h 185"/>
                                  <a:gd name="T94" fmla="*/ 138 w 228"/>
                                  <a:gd name="T95" fmla="*/ 146 h 185"/>
                                  <a:gd name="T96" fmla="*/ 138 w 228"/>
                                  <a:gd name="T97" fmla="*/ 146 h 18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</a:cxnLst>
                                <a:rect l="0" t="0" r="r" b="b"/>
                                <a:pathLst>
                                  <a:path w="228" h="185">
                                    <a:moveTo>
                                      <a:pt x="209" y="121"/>
                                    </a:moveTo>
                                    <a:cubicBezTo>
                                      <a:pt x="213" y="89"/>
                                      <a:pt x="213" y="89"/>
                                      <a:pt x="213" y="89"/>
                                    </a:cubicBezTo>
                                    <a:cubicBezTo>
                                      <a:pt x="224" y="89"/>
                                      <a:pt x="224" y="89"/>
                                      <a:pt x="224" y="89"/>
                                    </a:cubicBezTo>
                                    <a:cubicBezTo>
                                      <a:pt x="228" y="121"/>
                                      <a:pt x="228" y="121"/>
                                      <a:pt x="228" y="121"/>
                                    </a:cubicBezTo>
                                    <a:cubicBezTo>
                                      <a:pt x="209" y="121"/>
                                      <a:pt x="209" y="121"/>
                                      <a:pt x="209" y="121"/>
                                    </a:cubicBezTo>
                                    <a:close/>
                                    <a:moveTo>
                                      <a:pt x="213" y="72"/>
                                    </a:moveTo>
                                    <a:cubicBezTo>
                                      <a:pt x="216" y="72"/>
                                      <a:pt x="216" y="72"/>
                                      <a:pt x="216" y="72"/>
                                    </a:cubicBezTo>
                                    <a:cubicBezTo>
                                      <a:pt x="216" y="33"/>
                                      <a:pt x="216" y="33"/>
                                      <a:pt x="216" y="33"/>
                                    </a:cubicBezTo>
                                    <a:cubicBezTo>
                                      <a:pt x="124" y="47"/>
                                      <a:pt x="124" y="47"/>
                                      <a:pt x="124" y="47"/>
                                    </a:cubicBezTo>
                                    <a:cubicBezTo>
                                      <a:pt x="27" y="32"/>
                                      <a:pt x="27" y="32"/>
                                      <a:pt x="27" y="32"/>
                                    </a:cubicBezTo>
                                    <a:cubicBezTo>
                                      <a:pt x="27" y="12"/>
                                      <a:pt x="27" y="12"/>
                                      <a:pt x="27" y="12"/>
                                    </a:cubicBezTo>
                                    <a:cubicBezTo>
                                      <a:pt x="119" y="0"/>
                                      <a:pt x="119" y="0"/>
                                      <a:pt x="119" y="0"/>
                                    </a:cubicBezTo>
                                    <a:cubicBezTo>
                                      <a:pt x="219" y="15"/>
                                      <a:pt x="219" y="15"/>
                                      <a:pt x="219" y="15"/>
                                    </a:cubicBezTo>
                                    <a:cubicBezTo>
                                      <a:pt x="221" y="15"/>
                                      <a:pt x="221" y="15"/>
                                      <a:pt x="221" y="15"/>
                                    </a:cubicBezTo>
                                    <a:cubicBezTo>
                                      <a:pt x="221" y="72"/>
                                      <a:pt x="221" y="72"/>
                                      <a:pt x="221" y="72"/>
                                    </a:cubicBezTo>
                                    <a:cubicBezTo>
                                      <a:pt x="224" y="72"/>
                                      <a:pt x="224" y="72"/>
                                      <a:pt x="224" y="72"/>
                                    </a:cubicBezTo>
                                    <a:cubicBezTo>
                                      <a:pt x="224" y="84"/>
                                      <a:pt x="224" y="84"/>
                                      <a:pt x="224" y="84"/>
                                    </a:cubicBezTo>
                                    <a:cubicBezTo>
                                      <a:pt x="213" y="84"/>
                                      <a:pt x="213" y="84"/>
                                      <a:pt x="213" y="84"/>
                                    </a:cubicBezTo>
                                    <a:cubicBezTo>
                                      <a:pt x="213" y="72"/>
                                      <a:pt x="213" y="72"/>
                                      <a:pt x="213" y="72"/>
                                    </a:cubicBezTo>
                                    <a:close/>
                                    <a:moveTo>
                                      <a:pt x="49" y="146"/>
                                    </a:moveTo>
                                    <a:cubicBezTo>
                                      <a:pt x="49" y="146"/>
                                      <a:pt x="30" y="133"/>
                                      <a:pt x="7" y="129"/>
                                    </a:cubicBezTo>
                                    <a:cubicBezTo>
                                      <a:pt x="7" y="129"/>
                                      <a:pt x="0" y="108"/>
                                      <a:pt x="22" y="96"/>
                                    </a:cubicBezTo>
                                    <a:cubicBezTo>
                                      <a:pt x="59" y="119"/>
                                      <a:pt x="59" y="119"/>
                                      <a:pt x="59" y="119"/>
                                    </a:cubicBezTo>
                                    <a:cubicBezTo>
                                      <a:pt x="59" y="119"/>
                                      <a:pt x="46" y="121"/>
                                      <a:pt x="49" y="146"/>
                                    </a:cubicBezTo>
                                    <a:close/>
                                    <a:moveTo>
                                      <a:pt x="64" y="156"/>
                                    </a:moveTo>
                                    <a:cubicBezTo>
                                      <a:pt x="44" y="166"/>
                                      <a:pt x="44" y="166"/>
                                      <a:pt x="44" y="166"/>
                                    </a:cubicBezTo>
                                    <a:cubicBezTo>
                                      <a:pt x="44" y="156"/>
                                      <a:pt x="44" y="156"/>
                                      <a:pt x="44" y="156"/>
                                    </a:cubicBezTo>
                                    <a:cubicBezTo>
                                      <a:pt x="34" y="156"/>
                                      <a:pt x="34" y="156"/>
                                      <a:pt x="34" y="156"/>
                                    </a:cubicBezTo>
                                    <a:cubicBezTo>
                                      <a:pt x="47" y="148"/>
                                      <a:pt x="47" y="148"/>
                                      <a:pt x="47" y="148"/>
                                    </a:cubicBezTo>
                                    <a:cubicBezTo>
                                      <a:pt x="64" y="156"/>
                                      <a:pt x="64" y="156"/>
                                      <a:pt x="64" y="156"/>
                                    </a:cubicBezTo>
                                    <a:close/>
                                    <a:moveTo>
                                      <a:pt x="77" y="126"/>
                                    </a:moveTo>
                                    <a:cubicBezTo>
                                      <a:pt x="77" y="126"/>
                                      <a:pt x="127" y="138"/>
                                      <a:pt x="131" y="138"/>
                                    </a:cubicBezTo>
                                    <a:cubicBezTo>
                                      <a:pt x="131" y="138"/>
                                      <a:pt x="99" y="156"/>
                                      <a:pt x="121" y="185"/>
                                    </a:cubicBezTo>
                                    <a:cubicBezTo>
                                      <a:pt x="67" y="151"/>
                                      <a:pt x="67" y="151"/>
                                      <a:pt x="67" y="151"/>
                                    </a:cubicBezTo>
                                    <a:cubicBezTo>
                                      <a:pt x="67" y="151"/>
                                      <a:pt x="63" y="133"/>
                                      <a:pt x="77" y="126"/>
                                    </a:cubicBezTo>
                                    <a:close/>
                                    <a:moveTo>
                                      <a:pt x="54" y="99"/>
                                    </a:moveTo>
                                    <a:cubicBezTo>
                                      <a:pt x="54" y="44"/>
                                      <a:pt x="54" y="44"/>
                                      <a:pt x="54" y="44"/>
                                    </a:cubicBezTo>
                                    <a:cubicBezTo>
                                      <a:pt x="119" y="57"/>
                                      <a:pt x="119" y="57"/>
                                      <a:pt x="119" y="57"/>
                                    </a:cubicBezTo>
                                    <a:cubicBezTo>
                                      <a:pt x="194" y="44"/>
                                      <a:pt x="194" y="44"/>
                                      <a:pt x="194" y="44"/>
                                    </a:cubicBezTo>
                                    <a:cubicBezTo>
                                      <a:pt x="194" y="111"/>
                                      <a:pt x="194" y="111"/>
                                      <a:pt x="194" y="111"/>
                                    </a:cubicBezTo>
                                    <a:cubicBezTo>
                                      <a:pt x="129" y="129"/>
                                      <a:pt x="129" y="129"/>
                                      <a:pt x="129" y="129"/>
                                    </a:cubicBezTo>
                                    <a:cubicBezTo>
                                      <a:pt x="54" y="99"/>
                                      <a:pt x="54" y="99"/>
                                      <a:pt x="54" y="99"/>
                                    </a:cubicBezTo>
                                    <a:close/>
                                    <a:moveTo>
                                      <a:pt x="138" y="146"/>
                                    </a:moveTo>
                                    <a:cubicBezTo>
                                      <a:pt x="148" y="146"/>
                                      <a:pt x="155" y="155"/>
                                      <a:pt x="153" y="166"/>
                                    </a:cubicBezTo>
                                    <a:cubicBezTo>
                                      <a:pt x="151" y="175"/>
                                      <a:pt x="143" y="183"/>
                                      <a:pt x="134" y="183"/>
                                    </a:cubicBezTo>
                                    <a:cubicBezTo>
                                      <a:pt x="126" y="183"/>
                                      <a:pt x="119" y="175"/>
                                      <a:pt x="119" y="166"/>
                                    </a:cubicBezTo>
                                    <a:cubicBezTo>
                                      <a:pt x="119" y="155"/>
                                      <a:pt x="127" y="146"/>
                                      <a:pt x="138" y="146"/>
                                    </a:cubicBezTo>
                                    <a:close/>
                                    <a:moveTo>
                                      <a:pt x="138" y="146"/>
                                    </a:moveTo>
                                    <a:cubicBezTo>
                                      <a:pt x="138" y="146"/>
                                      <a:pt x="138" y="146"/>
                                      <a:pt x="138" y="146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/>
                          </wps:wsp>
                        </wpg:grpSp>
                        <wpg:grpSp>
                          <wpg:cNvPr id="93" name="组合 93"/>
                          <wpg:cNvGrpSpPr/>
                          <wpg:grpSpPr>
                            <a:xfrm>
                              <a:off x="5602" y="3595"/>
                              <a:ext cx="1474" cy="514"/>
                              <a:chOff x="1412" y="3595"/>
                              <a:chExt cx="1474" cy="514"/>
                            </a:xfrm>
                          </wpg:grpSpPr>
                          <wps:wsp>
                            <wps:cNvPr id="87" name="对角圆角矩形 5"/>
                            <wps:cNvSpPr/>
                            <wps:spPr>
                              <a:xfrm flipV="1">
                                <a:off x="1412" y="3597"/>
                                <a:ext cx="1474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90" name="文本框 20"/>
                            <wps:cNvSpPr txBox="1"/>
                            <wps:spPr>
                              <a:xfrm>
                                <a:off x="1412" y="3595"/>
                                <a:ext cx="1427" cy="5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center"/>
                                    <w:textAlignment w:val="auto"/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汉仪旗黑-60简" w:hAnsi="汉仪旗黑-60简" w:eastAsia="汉仪旗黑-60简" w:cs="汉仪旗黑-60简"/>
                                      <w:b w:val="0"/>
                                      <w:bCs w:val="0"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教育背景</w:t>
                                  </w:r>
                                  <w:r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spAutoFit/>
                            </wps:bodyPr>
                          </wps:wsp>
                        </wpg:grpSp>
                      </wpg:grpSp>
                      <wps:wsp>
                        <wps:cNvPr id="91" name="直接连接符 50"/>
                        <wps:cNvCnPr/>
                        <wps:spPr>
                          <a:xfrm>
                            <a:off x="5198" y="4109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8pt;margin-top:0pt;height:25.7pt;width:532.85pt;z-index:251668480;mso-width-relative:page;mso-height-relative:page;" coordorigin="3157,3595" coordsize="10657,514" o:gfxdata="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">
                <o:lock v:ext="edit" aspectratio="f"/>
                <v:group id="_x0000_s1026" o:spid="_x0000_s1026" o:spt="203" style="position:absolute;left:3157;top:3595;height:514;width:2053;" coordorigin="5023,3595" coordsize="2053,514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5" o:spid="_x0000_s1026" o:spt="203" style="position:absolute;left:5023;top:3595;height:510;width:510;" coordorigin="1434,4066" coordsize="510,510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对角圆角矩形 5" o:spid="_x0000_s1026" o:spt="1" style="position:absolute;left:1434;top:4066;flip:y;height:510;width:510;v-text-anchor:middle;" fillcolor="#203864 [1608]" filled="t" stroked="f" coordsize="21600,21600" o:gfxdata="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YWYLvQAA&#10;ANsAAAAPAAAAAAAAAAEAIAAAACIAAABkcnMvZG93bnJldi54bWxQSwECFAAUAAAACACHTuJAMy8F&#10;njsAAAA5AAAAEAAAAAAAAAABACAAAAAMAQAAZHJzL3NoYXBleG1sLnhtbFBLBQYAAAAABgAGAFsB&#10;AAC2Aw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Freeform 148" o:spid="_x0000_s1026" o:spt="100" style="position:absolute;left:1515;top:4180;height:283;width:349;" fillcolor="#FFFFFF [3212]" filled="t" stroked="f" coordsize="228,185" o:gfxdata="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hALe8AAAA&#10;3AAAAA8AAAAAAAAAAQAgAAAAIgAAAGRycy9kb3ducmV2LnhtbFBLAQIUABQAAAAIAIdO4kAzLwWe&#10;OwAAADkAAAAQAAAAAAAAAAEAIAAAAAsBAABkcnMvc2hhcGV4bWwueG1sUEsFBgAAAAAGAAYAWwEA&#10;ALUDAAAAAA==&#10;" path="m209,121c213,89,213,89,213,89c224,89,224,89,224,89c228,121,228,121,228,121c209,121,209,121,209,121xm213,72c216,72,216,72,216,72c216,33,216,33,216,33c124,47,124,47,124,47c27,32,27,32,27,32c27,12,27,12,27,12c119,0,119,0,119,0c219,15,219,15,219,15c221,15,221,15,221,15c221,72,221,72,221,72c224,72,224,72,224,72c224,84,224,84,224,84c213,84,213,84,213,84c213,72,213,72,213,72xm49,146c49,146,30,133,7,129c7,129,0,108,22,96c59,119,59,119,59,119c59,119,46,121,49,146xm64,156c44,166,44,166,44,166c44,156,44,156,44,156c34,156,34,156,34,156c47,148,47,148,47,148c64,156,64,156,64,156xm77,126c77,126,127,138,131,138c131,138,99,156,121,185c67,151,67,151,67,151c67,151,63,133,77,126xm54,99c54,44,54,44,54,44c119,57,119,57,119,57c194,44,194,44,194,44c194,111,194,111,194,111c129,129,129,129,129,129c54,99,54,99,54,99xm138,146c148,146,155,155,153,166c151,175,143,183,134,183c126,183,119,175,119,166c119,155,127,146,138,146xm138,146c138,146,138,146,138,146e">
                      <v:path textboxrect="0,0,228,185" o:connectlocs="319,185;326,136;342,136;349,185;319,185;326,110;330,110;330,50;189,71;41,48;41,18;182,0;335,22;338,22;338,110;342,110;342,128;326,128;326,110;75,223;10,197;33,146;90,182;75,223;97,238;67,253;67,238;52,238;71,226;97,238;117,192;200,211;185,283;102,230;117,192;82,151;82,67;182,87;296,67;296,169;197,197;82,151;211,223;234,253;205,279;182,253;211,223;211,223;211,223" o:connectangles="0,0,0,0,0,0,0,0,0,0,0,0,0,0,0,0,0,0,0,0,0,0,0,0,0,0,0,0,0,0,0,0,0,0,0,0,0,0,0,0,0,0,0,0,0,0,0,0,0"/>
                      <v:fill on="t" focussize="0,0"/>
                      <v:stroke on="f"/>
                      <v:imagedata o:title=""/>
                      <o:lock v:ext="edit" aspectratio="t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5602;top:3595;height:514;width:1474;" coordorigin="1412,3595" coordsize="1474,514" o:gfxdata="UEsDBAoAAAAAAIdO4kAAAAAAAAAAAAAAAAAEAAAAZHJzL1BLAwQUAAAACACHTuJAbw8MO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uk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bw8MO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对角圆角矩形 5" o:spid="_x0000_s1026" o:spt="1" style="position:absolute;left:1412;top:3597;flip:y;height:510;width:1474;v-text-anchor:middle;" fillcolor="#203864 [1608]" filled="t" stroked="f" coordsize="21600,21600" o:gfxdata="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7JX4r4A&#10;AADbAAAADwAAAAAAAAABACAAAAAiAAAAZHJzL2Rvd25yZXYueG1sUEsBAhQAFAAAAAgAh07iQDMv&#10;BZ47AAAAOQAAABAAAAAAAAAAAQAgAAAADQEAAGRycy9zaGFwZXhtbC54bWxQSwUGAAAAAAYABgBb&#10;AQAAtwM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20" o:spid="_x0000_s1026" o:spt="202" type="#_x0000_t202" style="position:absolute;left:1412;top:3595;height:514;width:1427;" filled="f" stroked="f" coordsize="21600,21600" o:gfxdata="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rj3wpbUAAADbAAAADwAA&#10;AAAAAAABACAAAAAiAAAAZHJzL2Rvd25yZXYueG1sUEsBAhQAFAAAAAgAh07iQDMvBZ47AAAAOQAA&#10;ABAAAAAAAAAAAQAgAAAABAEAAGRycy9zaGFwZXhtbC54bWxQSwUGAAAAAAYABgBbAQAArgMAAAAA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v:group>
                </v:group>
                <v:line id="直接连接符 50" o:spid="_x0000_s1026" o:spt="20" style="position:absolute;left:5198;top:4109;height:0;width:8617;" filled="f" stroked="t" coordsize="21600,21600" o:gfxdata="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2Upr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102870</wp:posOffset>
                </wp:positionV>
                <wp:extent cx="6767830" cy="1050290"/>
                <wp:effectExtent l="0" t="0" r="0" b="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6240" y="2607945"/>
                          <a:ext cx="6767830" cy="1050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2017.9-2020.6                           稻壳大学                             新闻学专业/本科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主修课程：新闻学概论、中国新闻事业史、外国新闻事业、新闻采访与写作、新闻编辑与评论、马列新闻论著选读、中国历代文学作品选读、大众传播学、新闻法规与新闻职业道德、新闻摄影、广播电视学、新闻事业管理、广告学与公共关系学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8pt;margin-top:8.1pt;height:82.7pt;width:532.9pt;z-index:251664384;mso-width-relative:page;mso-height-relative:page;" filled="f" stroked="f" coordsize="21600,21600" o:gfxdata="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uXqnwtYAAAALAQAADwAAAAAAAAAB&#10;ACAAAAAiAAAAZHJzL2Rvd25yZXYueG1sUEsBAhQAFAAAAAgAh07iQMUL9RhLAgAAdAQAAA4AAAAA&#10;AAAAAQAgAAAAJQ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2017.9-2020.6                           稻壳大学                             新闻学专业/本科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主修课程：新闻学概论、中国新闻事业史、外国新闻事业、新闻采访与写作、新闻编辑与评论、马列新闻论著选读、中国历代文学作品选读、大众传播学、新闻法规与新闻职业道德、新闻摄影、广播电视学、新闻事业管理、广告学与公共关系学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454660</wp:posOffset>
                </wp:positionV>
                <wp:extent cx="6767195" cy="326390"/>
                <wp:effectExtent l="0" t="0" r="14605" b="16510"/>
                <wp:wrapNone/>
                <wp:docPr id="105" name="组合 1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96240" y="3836670"/>
                          <a:ext cx="6767195" cy="326390"/>
                          <a:chOff x="3157" y="6218"/>
                          <a:chExt cx="10657" cy="514"/>
                        </a:xfrm>
                      </wpg:grpSpPr>
                      <wpg:grpSp>
                        <wpg:cNvPr id="101" name="组合 101"/>
                        <wpg:cNvGrpSpPr/>
                        <wpg:grpSpPr>
                          <a:xfrm>
                            <a:off x="3157" y="6218"/>
                            <a:ext cx="2053" cy="514"/>
                            <a:chOff x="5023" y="6218"/>
                            <a:chExt cx="2053" cy="514"/>
                          </a:xfrm>
                        </wpg:grpSpPr>
                        <wpg:grpSp>
                          <wpg:cNvPr id="13" name="组合 11"/>
                          <wpg:cNvGrpSpPr/>
                          <wpg:grpSpPr>
                            <a:xfrm rot="0">
                              <a:off x="5023" y="6220"/>
                              <a:ext cx="510" cy="510"/>
                              <a:chOff x="1491" y="6712"/>
                              <a:chExt cx="510" cy="510"/>
                            </a:xfrm>
                          </wpg:grpSpPr>
                          <wps:wsp>
                            <wps:cNvPr id="15" name="对角圆角矩形 5"/>
                            <wps:cNvSpPr/>
                            <wps:spPr>
                              <a:xfrm flipV="1">
                                <a:off x="1491" y="6712"/>
                                <a:ext cx="510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0" name="Freeform 126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1595" y="6825"/>
                                <a:ext cx="301" cy="283"/>
                              </a:xfrm>
                              <a:custGeom>
                                <a:avLst/>
                                <a:gdLst>
                                  <a:gd name="T0" fmla="*/ 115 w 125"/>
                                  <a:gd name="T1" fmla="*/ 86 h 117"/>
                                  <a:gd name="T2" fmla="*/ 10 w 125"/>
                                  <a:gd name="T3" fmla="*/ 86 h 117"/>
                                  <a:gd name="T4" fmla="*/ 0 w 125"/>
                                  <a:gd name="T5" fmla="*/ 75 h 117"/>
                                  <a:gd name="T6" fmla="*/ 0 w 125"/>
                                  <a:gd name="T7" fmla="*/ 11 h 117"/>
                                  <a:gd name="T8" fmla="*/ 10 w 125"/>
                                  <a:gd name="T9" fmla="*/ 0 h 117"/>
                                  <a:gd name="T10" fmla="*/ 115 w 125"/>
                                  <a:gd name="T11" fmla="*/ 0 h 117"/>
                                  <a:gd name="T12" fmla="*/ 125 w 125"/>
                                  <a:gd name="T13" fmla="*/ 11 h 117"/>
                                  <a:gd name="T14" fmla="*/ 125 w 125"/>
                                  <a:gd name="T15" fmla="*/ 75 h 117"/>
                                  <a:gd name="T16" fmla="*/ 115 w 125"/>
                                  <a:gd name="T17" fmla="*/ 86 h 117"/>
                                  <a:gd name="T18" fmla="*/ 115 w 125"/>
                                  <a:gd name="T19" fmla="*/ 22 h 117"/>
                                  <a:gd name="T20" fmla="*/ 104 w 125"/>
                                  <a:gd name="T21" fmla="*/ 11 h 117"/>
                                  <a:gd name="T22" fmla="*/ 20 w 125"/>
                                  <a:gd name="T23" fmla="*/ 11 h 117"/>
                                  <a:gd name="T24" fmla="*/ 10 w 125"/>
                                  <a:gd name="T25" fmla="*/ 22 h 117"/>
                                  <a:gd name="T26" fmla="*/ 10 w 125"/>
                                  <a:gd name="T27" fmla="*/ 64 h 117"/>
                                  <a:gd name="T28" fmla="*/ 20 w 125"/>
                                  <a:gd name="T29" fmla="*/ 75 h 117"/>
                                  <a:gd name="T30" fmla="*/ 104 w 125"/>
                                  <a:gd name="T31" fmla="*/ 75 h 117"/>
                                  <a:gd name="T32" fmla="*/ 115 w 125"/>
                                  <a:gd name="T33" fmla="*/ 64 h 117"/>
                                  <a:gd name="T34" fmla="*/ 115 w 125"/>
                                  <a:gd name="T35" fmla="*/ 22 h 117"/>
                                  <a:gd name="T36" fmla="*/ 41 w 125"/>
                                  <a:gd name="T37" fmla="*/ 96 h 117"/>
                                  <a:gd name="T38" fmla="*/ 83 w 125"/>
                                  <a:gd name="T39" fmla="*/ 96 h 117"/>
                                  <a:gd name="T40" fmla="*/ 83 w 125"/>
                                  <a:gd name="T41" fmla="*/ 107 h 117"/>
                                  <a:gd name="T42" fmla="*/ 104 w 125"/>
                                  <a:gd name="T43" fmla="*/ 107 h 117"/>
                                  <a:gd name="T44" fmla="*/ 104 w 125"/>
                                  <a:gd name="T45" fmla="*/ 117 h 117"/>
                                  <a:gd name="T46" fmla="*/ 20 w 125"/>
                                  <a:gd name="T47" fmla="*/ 117 h 117"/>
                                  <a:gd name="T48" fmla="*/ 20 w 125"/>
                                  <a:gd name="T49" fmla="*/ 107 h 117"/>
                                  <a:gd name="T50" fmla="*/ 41 w 125"/>
                                  <a:gd name="T51" fmla="*/ 107 h 117"/>
                                  <a:gd name="T52" fmla="*/ 41 w 125"/>
                                  <a:gd name="T53" fmla="*/ 96 h 117"/>
                                  <a:gd name="T54" fmla="*/ 41 w 125"/>
                                  <a:gd name="T55" fmla="*/ 96 h 117"/>
                                  <a:gd name="T56" fmla="*/ 41 w 125"/>
                                  <a:gd name="T57" fmla="*/ 96 h 1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</a:cxnLst>
                                <a:rect l="0" t="0" r="r" b="b"/>
                                <a:pathLst>
                                  <a:path w="125" h="117">
                                    <a:moveTo>
                                      <a:pt x="115" y="86"/>
                                    </a:moveTo>
                                    <a:cubicBezTo>
                                      <a:pt x="10" y="86"/>
                                      <a:pt x="10" y="86"/>
                                      <a:pt x="10" y="86"/>
                                    </a:cubicBezTo>
                                    <a:cubicBezTo>
                                      <a:pt x="4" y="86"/>
                                      <a:pt x="0" y="81"/>
                                      <a:pt x="0" y="75"/>
                                    </a:cubicBezTo>
                                    <a:cubicBezTo>
                                      <a:pt x="0" y="11"/>
                                      <a:pt x="0" y="11"/>
                                      <a:pt x="0" y="11"/>
                                    </a:cubicBezTo>
                                    <a:cubicBezTo>
                                      <a:pt x="0" y="5"/>
                                      <a:pt x="4" y="0"/>
                                      <a:pt x="10" y="0"/>
                                    </a:cubicBezTo>
                                    <a:cubicBezTo>
                                      <a:pt x="115" y="0"/>
                                      <a:pt x="115" y="0"/>
                                      <a:pt x="115" y="0"/>
                                    </a:cubicBezTo>
                                    <a:cubicBezTo>
                                      <a:pt x="120" y="0"/>
                                      <a:pt x="125" y="5"/>
                                      <a:pt x="125" y="11"/>
                                    </a:cubicBezTo>
                                    <a:cubicBezTo>
                                      <a:pt x="125" y="75"/>
                                      <a:pt x="125" y="75"/>
                                      <a:pt x="125" y="75"/>
                                    </a:cubicBezTo>
                                    <a:cubicBezTo>
                                      <a:pt x="125" y="81"/>
                                      <a:pt x="120" y="86"/>
                                      <a:pt x="115" y="86"/>
                                    </a:cubicBezTo>
                                    <a:close/>
                                    <a:moveTo>
                                      <a:pt x="115" y="22"/>
                                    </a:moveTo>
                                    <a:cubicBezTo>
                                      <a:pt x="115" y="16"/>
                                      <a:pt x="110" y="11"/>
                                      <a:pt x="104" y="11"/>
                                    </a:cubicBezTo>
                                    <a:cubicBezTo>
                                      <a:pt x="20" y="11"/>
                                      <a:pt x="20" y="11"/>
                                      <a:pt x="20" y="11"/>
                                    </a:cubicBezTo>
                                    <a:cubicBezTo>
                                      <a:pt x="15" y="11"/>
                                      <a:pt x="10" y="16"/>
                                      <a:pt x="10" y="22"/>
                                    </a:cubicBezTo>
                                    <a:cubicBezTo>
                                      <a:pt x="10" y="64"/>
                                      <a:pt x="10" y="64"/>
                                      <a:pt x="10" y="64"/>
                                    </a:cubicBezTo>
                                    <a:cubicBezTo>
                                      <a:pt x="10" y="70"/>
                                      <a:pt x="15" y="75"/>
                                      <a:pt x="20" y="75"/>
                                    </a:cubicBezTo>
                                    <a:cubicBezTo>
                                      <a:pt x="104" y="75"/>
                                      <a:pt x="104" y="75"/>
                                      <a:pt x="104" y="75"/>
                                    </a:cubicBezTo>
                                    <a:cubicBezTo>
                                      <a:pt x="110" y="75"/>
                                      <a:pt x="115" y="70"/>
                                      <a:pt x="115" y="64"/>
                                    </a:cubicBezTo>
                                    <a:cubicBezTo>
                                      <a:pt x="115" y="22"/>
                                      <a:pt x="115" y="22"/>
                                      <a:pt x="115" y="22"/>
                                    </a:cubicBezTo>
                                    <a:close/>
                                    <a:moveTo>
                                      <a:pt x="41" y="96"/>
                                    </a:moveTo>
                                    <a:cubicBezTo>
                                      <a:pt x="83" y="96"/>
                                      <a:pt x="83" y="96"/>
                                      <a:pt x="83" y="96"/>
                                    </a:cubicBezTo>
                                    <a:cubicBezTo>
                                      <a:pt x="83" y="107"/>
                                      <a:pt x="83" y="107"/>
                                      <a:pt x="83" y="107"/>
                                    </a:cubicBezTo>
                                    <a:cubicBezTo>
                                      <a:pt x="104" y="107"/>
                                      <a:pt x="104" y="107"/>
                                      <a:pt x="104" y="107"/>
                                    </a:cubicBezTo>
                                    <a:cubicBezTo>
                                      <a:pt x="104" y="117"/>
                                      <a:pt x="104" y="117"/>
                                      <a:pt x="104" y="117"/>
                                    </a:cubicBezTo>
                                    <a:cubicBezTo>
                                      <a:pt x="20" y="117"/>
                                      <a:pt x="20" y="117"/>
                                      <a:pt x="20" y="117"/>
                                    </a:cubicBezTo>
                                    <a:cubicBezTo>
                                      <a:pt x="20" y="107"/>
                                      <a:pt x="20" y="107"/>
                                      <a:pt x="20" y="107"/>
                                    </a:cubicBezTo>
                                    <a:cubicBezTo>
                                      <a:pt x="41" y="107"/>
                                      <a:pt x="41" y="107"/>
                                      <a:pt x="41" y="107"/>
                                    </a:cubicBezTo>
                                    <a:cubicBezTo>
                                      <a:pt x="41" y="96"/>
                                      <a:pt x="41" y="96"/>
                                      <a:pt x="41" y="96"/>
                                    </a:cubicBezTo>
                                    <a:close/>
                                    <a:moveTo>
                                      <a:pt x="41" y="96"/>
                                    </a:moveTo>
                                    <a:cubicBezTo>
                                      <a:pt x="41" y="96"/>
                                      <a:pt x="41" y="96"/>
                                      <a:pt x="41" y="96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/>
                          </wps:wsp>
                        </wpg:grpSp>
                        <wpg:grpSp>
                          <wpg:cNvPr id="94" name="组合 94"/>
                          <wpg:cNvGrpSpPr/>
                          <wpg:grpSpPr>
                            <a:xfrm>
                              <a:off x="5602" y="6218"/>
                              <a:ext cx="1474" cy="514"/>
                              <a:chOff x="1496" y="6218"/>
                              <a:chExt cx="1474" cy="514"/>
                            </a:xfrm>
                          </wpg:grpSpPr>
                          <wps:wsp>
                            <wps:cNvPr id="12" name="对角圆角矩形 5"/>
                            <wps:cNvSpPr/>
                            <wps:spPr>
                              <a:xfrm flipV="1">
                                <a:off x="1496" y="6220"/>
                                <a:ext cx="1474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31" name="文本框 20"/>
                            <wps:cNvSpPr txBox="1"/>
                            <wps:spPr>
                              <a:xfrm>
                                <a:off x="1496" y="6218"/>
                                <a:ext cx="1427" cy="5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center"/>
                                    <w:textAlignment w:val="auto"/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工作经历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spAutoFit/>
                            </wps:bodyPr>
                          </wps:wsp>
                        </wpg:grpSp>
                      </wpg:grpSp>
                      <wps:wsp>
                        <wps:cNvPr id="49" name="直接连接符 49"/>
                        <wps:cNvCnPr/>
                        <wps:spPr>
                          <a:xfrm>
                            <a:off x="5198" y="6732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8pt;margin-top:35.8pt;height:25.7pt;width:532.85pt;z-index:251667456;mso-width-relative:page;mso-height-relative:page;" coordorigin="3157,6218" coordsize="10657,514" o:gfxdata="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">
                <o:lock v:ext="edit" aspectratio="f"/>
                <v:group id="_x0000_s1026" o:spid="_x0000_s1026" o:spt="203" style="position:absolute;left:3157;top:6218;height:514;width:2053;" coordorigin="5023,6218" coordsize="2053,514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11" o:spid="_x0000_s1026" o:spt="203" style="position:absolute;left:5023;top:6220;height:510;width:510;" coordorigin="1491,6712" coordsize="510,510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对角圆角矩形 5" o:spid="_x0000_s1026" o:spt="1" style="position:absolute;left:1491;top:6712;flip:y;height:510;width:510;v-text-anchor:middle;" fillcolor="#203864 [1608]" filled="t" stroked="f" coordsize="21600,21600" o:gfxdata="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Am+Ym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Freeform 126" o:spid="_x0000_s1026" o:spt="100" style="position:absolute;left:1595;top:6825;height:283;width:301;" fillcolor="#FFFFFF [3212]" filled="t" stroked="f" coordsize="125,117" o:gfxdata="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Vxk+8AAAA&#10;3AAAAA8AAAAAAAAAAQAgAAAAIgAAAGRycy9kb3ducmV2LnhtbFBLAQIUABQAAAAIAIdO4kAzLwWe&#10;OwAAADkAAAAQAAAAAAAAAAEAIAAAAAsBAABkcnMvc2hhcGV4bWwueG1sUEsFBgAAAAAGAAYAWwEA&#10;ALUDAAAAAA==&#10;" path="m115,86c10,86,10,86,10,86c4,86,0,81,0,75c0,11,0,11,0,11c0,5,4,0,10,0c115,0,115,0,115,0c120,0,125,5,125,11c125,75,125,75,125,75c125,81,120,86,115,86xm115,22c115,16,110,11,104,11c20,11,20,11,20,11c15,11,10,16,10,22c10,64,10,64,10,64c10,70,15,75,20,75c104,75,104,75,104,75c110,75,115,70,115,64c115,22,115,22,115,22xm41,96c83,96,83,96,83,96c83,107,83,107,83,107c104,107,104,107,104,107c104,117,104,117,104,117c20,117,20,117,20,117c20,107,20,107,20,107c41,107,41,107,41,107c41,96,41,96,41,96xm41,96c41,96,41,96,41,96e">
                      <v:path textboxrect="0,0,125,117" o:connectlocs="276,208;24,208;0,181;0,26;24,0;276,0;301,26;301,181;276,208;276,53;250,26;48,26;24,53;24,154;48,181;250,181;276,154;276,53;98,232;199,232;199,258;250,258;250,283;48,283;48,258;98,258;98,232;98,232;98,232" o:connectangles="0,0,0,0,0,0,0,0,0,0,0,0,0,0,0,0,0,0,0,0,0,0,0,0,0,0,0,0,0"/>
                      <v:fill on="t" focussize="0,0"/>
                      <v:stroke on="f"/>
                      <v:imagedata o:title=""/>
                      <o:lock v:ext="edit" aspectratio="t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5602;top:6218;height:514;width:1474;" coordorigin="1496,6218" coordsize="1474,514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对角圆角矩形 5" o:spid="_x0000_s1026" o:spt="1" style="position:absolute;left:1496;top:6220;flip:y;height:510;width:1474;v-text-anchor:middle;" fillcolor="#203864 [1608]" filled="t" stroked="f" coordsize="21600,21600" o:gfxdata="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/PYf2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20" o:spid="_x0000_s1026" o:spt="202" type="#_x0000_t202" style="position:absolute;left:1496;top:6218;height:514;width:1427;" filled="f" stroked="f" coordsize="21600,21600" o:gfxdata="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nFwoEtwAAANsAAAAP&#10;AAAAAAAAAAEAIAAAACIAAABkcnMvZG93bnJldi54bWxQSwECFAAUAAAACACHTuJAMy8FnjsAAAA5&#10;AAAAEAAAAAAAAAABACAAAAAGAQAAZHJzL3NoYXBleG1sLnhtbFBLBQYAAAAABgAGAFsBAACwAwAA&#10;AAA=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工作经历 </w:t>
                            </w:r>
                          </w:p>
                        </w:txbxContent>
                      </v:textbox>
                    </v:shape>
                  </v:group>
                </v:group>
                <v:line id="_x0000_s1026" o:spid="_x0000_s1026" o:spt="20" style="position:absolute;left:5198;top:6732;height:0;width:8617;" filled="f" stroked="t" coordsize="21600,21600" o:gfxdata="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z2oq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/>
          <w:lang w:val="en-US" w:eastAsia="zh-CN"/>
        </w:rPr>
      </w:pPr>
      <w:bookmarkStart w:id="0" w:name="_GoBack"/>
      <w:r>
        <w:rPr>
          <w:sz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557530</wp:posOffset>
                </wp:positionV>
                <wp:extent cx="6767830" cy="2320290"/>
                <wp:effectExtent l="0" t="0" r="0" b="0"/>
                <wp:wrapNone/>
                <wp:docPr id="3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6240" y="4341495"/>
                          <a:ext cx="6767830" cy="2320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default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2020.3-至今                         XX网络科技有限公司                             文案策划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工作内容：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420" w:leftChars="0" w:hanging="420" w:firstLineChars="0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负责微信公众号、网站等媒体平台的文案编辑和发布；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420" w:leftChars="0" w:hanging="420" w:firstLineChars="0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配合活动负责人完成策划创意工作，制定执行方案；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420" w:leftChars="0" w:hanging="420" w:firstLineChars="0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活动执行期跟进沟通参与各方、辅助活动负责人执行阶段的各项工作；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420" w:leftChars="0" w:hanging="420" w:firstLineChars="0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负责传播效果的跟踪，收集客户反馈，并对客户行为进行数据分析总结；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left="420" w:leftChars="0" w:hanging="420" w:firstLineChars="0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负责行业热点新闻、信息的收集采编工作和进行整合分享。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-58.8pt;margin-top:43.9pt;height:182.7pt;width:532.9pt;z-index:251665408;mso-width-relative:page;mso-height-relative:page;" filled="f" stroked="f" coordsize="21600,21600" o:gfxdata="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FXLTe2AAAAAsBAAAP&#10;AAAAAAAAAAEAIAAAACIAAABkcnMvZG93bnJldi54bWxQSwECFAAUAAAACACHTuJArJGofVECAAB+&#10;BAAADgAAAAAAAAABACAAAAAnAQAAZHJzL2Uyb0RvYy54bWxQSwUGAAAAAAYABgBZAQAA6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default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2020.3-至今                         XX网络科技有限公司                             文案策划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工作内容：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420" w:leftChars="0" w:hanging="420" w:firstLineChars="0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负责微信公众号、网站等媒体平台的文案编辑和发布；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420" w:leftChars="0" w:hanging="420" w:firstLineChars="0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配合活动负责人完成策划创意工作，制定执行方案；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420" w:leftChars="0" w:hanging="420" w:firstLineChars="0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活动执行期跟进沟通参与各方、辅助活动负责人执行阶段的各项工作；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420" w:leftChars="0" w:hanging="420" w:firstLineChars="0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负责传播效果的跟踪，收集客户反馈，并对客户行为进行数据分析总结；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ind w:left="420" w:leftChars="0" w:hanging="420" w:firstLineChars="0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负责行业热点新闻、信息的收集采编工作和进行整合分享。</w:t>
                      </w:r>
                    </w:p>
                  </w:txbxContent>
                </v:textbox>
              </v:shape>
            </w:pict>
          </mc:Fallback>
        </mc:AlternateContent>
      </w:r>
    </w:p>
    <w:bookmarkEnd w:id="0"/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276860</wp:posOffset>
                </wp:positionV>
                <wp:extent cx="6767195" cy="326390"/>
                <wp:effectExtent l="0" t="0" r="14605" b="16510"/>
                <wp:wrapNone/>
                <wp:docPr id="107" name="组合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96240" y="7157720"/>
                          <a:ext cx="6767195" cy="326390"/>
                          <a:chOff x="3157" y="11366"/>
                          <a:chExt cx="10657" cy="514"/>
                        </a:xfrm>
                      </wpg:grpSpPr>
                      <wpg:grpSp>
                        <wpg:cNvPr id="102" name="组合 102"/>
                        <wpg:cNvGrpSpPr/>
                        <wpg:grpSpPr>
                          <a:xfrm>
                            <a:off x="3157" y="11366"/>
                            <a:ext cx="2053" cy="514"/>
                            <a:chOff x="5023" y="11366"/>
                            <a:chExt cx="2053" cy="514"/>
                          </a:xfrm>
                        </wpg:grpSpPr>
                        <wpg:grpSp>
                          <wpg:cNvPr id="35" name="组合 13"/>
                          <wpg:cNvGrpSpPr/>
                          <wpg:grpSpPr>
                            <a:xfrm rot="0">
                              <a:off x="5023" y="11368"/>
                              <a:ext cx="510" cy="510"/>
                              <a:chOff x="1491" y="11858"/>
                              <a:chExt cx="510" cy="510"/>
                            </a:xfrm>
                          </wpg:grpSpPr>
                          <wps:wsp>
                            <wps:cNvPr id="36" name="对角圆角矩形 5"/>
                            <wps:cNvSpPr/>
                            <wps:spPr>
                              <a:xfrm flipV="1">
                                <a:off x="1491" y="11858"/>
                                <a:ext cx="510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218" name="Freeform 324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1604" y="11971"/>
                                <a:ext cx="283" cy="283"/>
                              </a:xfrm>
                              <a:custGeom>
                                <a:avLst/>
                                <a:gdLst>
                                  <a:gd name="T0" fmla="*/ 2147483646 w 64"/>
                                  <a:gd name="T1" fmla="*/ 2147483646 h 64"/>
                                  <a:gd name="T2" fmla="*/ 2147483646 w 64"/>
                                  <a:gd name="T3" fmla="*/ 2147483646 h 64"/>
                                  <a:gd name="T4" fmla="*/ 2147483646 w 64"/>
                                  <a:gd name="T5" fmla="*/ 2147483646 h 64"/>
                                  <a:gd name="T6" fmla="*/ 2147483646 w 64"/>
                                  <a:gd name="T7" fmla="*/ 2147483646 h 64"/>
                                  <a:gd name="T8" fmla="*/ 2147483646 w 64"/>
                                  <a:gd name="T9" fmla="*/ 2147483646 h 64"/>
                                  <a:gd name="T10" fmla="*/ 2147483646 w 64"/>
                                  <a:gd name="T11" fmla="*/ 0 h 64"/>
                                  <a:gd name="T12" fmla="*/ 2147483646 w 64"/>
                                  <a:gd name="T13" fmla="*/ 0 h 64"/>
                                  <a:gd name="T14" fmla="*/ 2147483646 w 64"/>
                                  <a:gd name="T15" fmla="*/ 2147483646 h 64"/>
                                  <a:gd name="T16" fmla="*/ 2147483646 w 64"/>
                                  <a:gd name="T17" fmla="*/ 2147483646 h 64"/>
                                  <a:gd name="T18" fmla="*/ 2147483646 w 64"/>
                                  <a:gd name="T19" fmla="*/ 2147483646 h 64"/>
                                  <a:gd name="T20" fmla="*/ 2147483646 w 64"/>
                                  <a:gd name="T21" fmla="*/ 2147483646 h 64"/>
                                  <a:gd name="T22" fmla="*/ 2147483646 w 64"/>
                                  <a:gd name="T23" fmla="*/ 2147483646 h 64"/>
                                  <a:gd name="T24" fmla="*/ 2147483646 w 64"/>
                                  <a:gd name="T25" fmla="*/ 2147483646 h 64"/>
                                  <a:gd name="T26" fmla="*/ 2147483646 w 64"/>
                                  <a:gd name="T27" fmla="*/ 2147483646 h 64"/>
                                  <a:gd name="T28" fmla="*/ 2147483646 w 64"/>
                                  <a:gd name="T29" fmla="*/ 2147483646 h 64"/>
                                  <a:gd name="T30" fmla="*/ 2147483646 w 64"/>
                                  <a:gd name="T31" fmla="*/ 2147483646 h 64"/>
                                  <a:gd name="T32" fmla="*/ 2147483646 w 64"/>
                                  <a:gd name="T33" fmla="*/ 2147483646 h 64"/>
                                  <a:gd name="T34" fmla="*/ 2147483646 w 64"/>
                                  <a:gd name="T35" fmla="*/ 2147483646 h 64"/>
                                  <a:gd name="T36" fmla="*/ 2147483646 w 64"/>
                                  <a:gd name="T37" fmla="*/ 2147483646 h 64"/>
                                  <a:gd name="T38" fmla="*/ 2147483646 w 64"/>
                                  <a:gd name="T39" fmla="*/ 2147483646 h 64"/>
                                  <a:gd name="T40" fmla="*/ 2147483646 w 64"/>
                                  <a:gd name="T41" fmla="*/ 2147483646 h 64"/>
                                  <a:gd name="T42" fmla="*/ 2147483646 w 64"/>
                                  <a:gd name="T43" fmla="*/ 2147483646 h 64"/>
                                  <a:gd name="T44" fmla="*/ 0 60000 65536"/>
                                  <a:gd name="T45" fmla="*/ 0 60000 65536"/>
                                  <a:gd name="T46" fmla="*/ 0 60000 65536"/>
                                  <a:gd name="T47" fmla="*/ 0 60000 65536"/>
                                  <a:gd name="T48" fmla="*/ 0 60000 65536"/>
                                  <a:gd name="T49" fmla="*/ 0 60000 65536"/>
                                  <a:gd name="T50" fmla="*/ 0 60000 65536"/>
                                  <a:gd name="T51" fmla="*/ 0 60000 65536"/>
                                  <a:gd name="T52" fmla="*/ 0 60000 65536"/>
                                  <a:gd name="T53" fmla="*/ 0 60000 65536"/>
                                  <a:gd name="T54" fmla="*/ 0 60000 65536"/>
                                  <a:gd name="T55" fmla="*/ 0 60000 65536"/>
                                  <a:gd name="T56" fmla="*/ 0 60000 65536"/>
                                  <a:gd name="T57" fmla="*/ 0 60000 65536"/>
                                  <a:gd name="T58" fmla="*/ 0 60000 65536"/>
                                  <a:gd name="T59" fmla="*/ 0 60000 65536"/>
                                  <a:gd name="T60" fmla="*/ 0 60000 65536"/>
                                  <a:gd name="T61" fmla="*/ 0 60000 65536"/>
                                  <a:gd name="T62" fmla="*/ 0 60000 65536"/>
                                  <a:gd name="T63" fmla="*/ 0 60000 65536"/>
                                  <a:gd name="T64" fmla="*/ 0 60000 65536"/>
                                  <a:gd name="T65" fmla="*/ 0 60000 65536"/>
                                </a:gdLst>
                                <a:ahLst/>
                                <a:cxnLst>
                                  <a:cxn ang="T44">
                                    <a:pos x="T0" y="T1"/>
                                  </a:cxn>
                                  <a:cxn ang="T45">
                                    <a:pos x="T2" y="T3"/>
                                  </a:cxn>
                                  <a:cxn ang="T46">
                                    <a:pos x="T4" y="T5"/>
                                  </a:cxn>
                                  <a:cxn ang="T47">
                                    <a:pos x="T6" y="T7"/>
                                  </a:cxn>
                                  <a:cxn ang="T48">
                                    <a:pos x="T8" y="T9"/>
                                  </a:cxn>
                                  <a:cxn ang="T49">
                                    <a:pos x="T10" y="T11"/>
                                  </a:cxn>
                                  <a:cxn ang="T50">
                                    <a:pos x="T12" y="T13"/>
                                  </a:cxn>
                                  <a:cxn ang="T51">
                                    <a:pos x="T14" y="T15"/>
                                  </a:cxn>
                                  <a:cxn ang="T52">
                                    <a:pos x="T16" y="T17"/>
                                  </a:cxn>
                                  <a:cxn ang="T53">
                                    <a:pos x="T18" y="T19"/>
                                  </a:cxn>
                                  <a:cxn ang="T54">
                                    <a:pos x="T20" y="T21"/>
                                  </a:cxn>
                                  <a:cxn ang="T55">
                                    <a:pos x="T22" y="T23"/>
                                  </a:cxn>
                                  <a:cxn ang="T56">
                                    <a:pos x="T24" y="T25"/>
                                  </a:cxn>
                                  <a:cxn ang="T57">
                                    <a:pos x="T26" y="T27"/>
                                  </a:cxn>
                                  <a:cxn ang="T58">
                                    <a:pos x="T28" y="T29"/>
                                  </a:cxn>
                                  <a:cxn ang="T59">
                                    <a:pos x="T30" y="T31"/>
                                  </a:cxn>
                                  <a:cxn ang="T60">
                                    <a:pos x="T32" y="T33"/>
                                  </a:cxn>
                                  <a:cxn ang="T61">
                                    <a:pos x="T34" y="T35"/>
                                  </a:cxn>
                                  <a:cxn ang="T62">
                                    <a:pos x="T36" y="T37"/>
                                  </a:cxn>
                                  <a:cxn ang="T63">
                                    <a:pos x="T38" y="T39"/>
                                  </a:cxn>
                                  <a:cxn ang="T64">
                                    <a:pos x="T40" y="T41"/>
                                  </a:cxn>
                                  <a:cxn ang="T65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64" h="64">
                                    <a:moveTo>
                                      <a:pt x="60" y="50"/>
                                    </a:moveTo>
                                    <a:cubicBezTo>
                                      <a:pt x="40" y="17"/>
                                      <a:pt x="40" y="17"/>
                                      <a:pt x="40" y="17"/>
                                    </a:cubicBezTo>
                                    <a:cubicBezTo>
                                      <a:pt x="40" y="4"/>
                                      <a:pt x="40" y="4"/>
                                      <a:pt x="40" y="4"/>
                                    </a:cubicBezTo>
                                    <a:cubicBezTo>
                                      <a:pt x="42" y="4"/>
                                      <a:pt x="42" y="4"/>
                                      <a:pt x="42" y="4"/>
                                    </a:cubicBezTo>
                                    <a:cubicBezTo>
                                      <a:pt x="43" y="4"/>
                                      <a:pt x="44" y="3"/>
                                      <a:pt x="44" y="2"/>
                                    </a:cubicBezTo>
                                    <a:cubicBezTo>
                                      <a:pt x="44" y="1"/>
                                      <a:pt x="43" y="0"/>
                                      <a:pt x="42" y="0"/>
                                    </a:cubicBezTo>
                                    <a:cubicBezTo>
                                      <a:pt x="22" y="0"/>
                                      <a:pt x="22" y="0"/>
                                      <a:pt x="22" y="0"/>
                                    </a:cubicBezTo>
                                    <a:cubicBezTo>
                                      <a:pt x="21" y="0"/>
                                      <a:pt x="20" y="1"/>
                                      <a:pt x="20" y="2"/>
                                    </a:cubicBezTo>
                                    <a:cubicBezTo>
                                      <a:pt x="20" y="3"/>
                                      <a:pt x="21" y="4"/>
                                      <a:pt x="22" y="4"/>
                                    </a:cubicBezTo>
                                    <a:cubicBezTo>
                                      <a:pt x="24" y="4"/>
                                      <a:pt x="24" y="4"/>
                                      <a:pt x="24" y="4"/>
                                    </a:cubicBezTo>
                                    <a:cubicBezTo>
                                      <a:pt x="24" y="17"/>
                                      <a:pt x="24" y="17"/>
                                      <a:pt x="24" y="17"/>
                                    </a:cubicBezTo>
                                    <a:cubicBezTo>
                                      <a:pt x="4" y="50"/>
                                      <a:pt x="4" y="50"/>
                                      <a:pt x="4" y="50"/>
                                    </a:cubicBezTo>
                                    <a:cubicBezTo>
                                      <a:pt x="0" y="58"/>
                                      <a:pt x="3" y="64"/>
                                      <a:pt x="12" y="64"/>
                                    </a:cubicBezTo>
                                    <a:cubicBezTo>
                                      <a:pt x="52" y="64"/>
                                      <a:pt x="52" y="64"/>
                                      <a:pt x="52" y="64"/>
                                    </a:cubicBezTo>
                                    <a:cubicBezTo>
                                      <a:pt x="61" y="64"/>
                                      <a:pt x="64" y="58"/>
                                      <a:pt x="60" y="50"/>
                                    </a:cubicBezTo>
                                    <a:moveTo>
                                      <a:pt x="15" y="40"/>
                                    </a:moveTo>
                                    <a:cubicBezTo>
                                      <a:pt x="28" y="18"/>
                                      <a:pt x="28" y="18"/>
                                      <a:pt x="28" y="18"/>
                                    </a:cubicBezTo>
                                    <a:cubicBezTo>
                                      <a:pt x="28" y="4"/>
                                      <a:pt x="28" y="4"/>
                                      <a:pt x="28" y="4"/>
                                    </a:cubicBezTo>
                                    <a:cubicBezTo>
                                      <a:pt x="36" y="4"/>
                                      <a:pt x="36" y="4"/>
                                      <a:pt x="36" y="4"/>
                                    </a:cubicBezTo>
                                    <a:cubicBezTo>
                                      <a:pt x="36" y="18"/>
                                      <a:pt x="36" y="18"/>
                                      <a:pt x="36" y="18"/>
                                    </a:cubicBezTo>
                                    <a:cubicBezTo>
                                      <a:pt x="49" y="40"/>
                                      <a:pt x="49" y="40"/>
                                      <a:pt x="49" y="40"/>
                                    </a:cubicBezTo>
                                    <a:lnTo>
                                      <a:pt x="15" y="4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/>
                          </wps:wsp>
                        </wpg:grpSp>
                        <wpg:grpSp>
                          <wpg:cNvPr id="95" name="组合 95"/>
                          <wpg:cNvGrpSpPr/>
                          <wpg:grpSpPr>
                            <a:xfrm>
                              <a:off x="5602" y="11366"/>
                              <a:ext cx="1474" cy="514"/>
                              <a:chOff x="1496" y="11366"/>
                              <a:chExt cx="1474" cy="514"/>
                            </a:xfrm>
                          </wpg:grpSpPr>
                          <wps:wsp>
                            <wps:cNvPr id="38" name="对角圆角矩形 5"/>
                            <wps:cNvSpPr/>
                            <wps:spPr>
                              <a:xfrm flipV="1">
                                <a:off x="1496" y="11368"/>
                                <a:ext cx="1474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0" name="文本框 20"/>
                            <wps:cNvSpPr txBox="1"/>
                            <wps:spPr>
                              <a:xfrm>
                                <a:off x="1496" y="11366"/>
                                <a:ext cx="1427" cy="5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center"/>
                                    <w:textAlignment w:val="auto"/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专业技能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spAutoFit/>
                            </wps:bodyPr>
                          </wps:wsp>
                        </wpg:grpSp>
                      </wpg:grpSp>
                      <wps:wsp>
                        <wps:cNvPr id="51" name="直接连接符 51"/>
                        <wps:cNvCnPr/>
                        <wps:spPr>
                          <a:xfrm>
                            <a:off x="5198" y="11880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8pt;margin-top:21.8pt;height:25.7pt;width:532.85pt;z-index:251669504;mso-width-relative:page;mso-height-relative:page;" coordorigin="3157,11366" coordsize="10657,514" o:gfxdata="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">
                <o:lock v:ext="edit" aspectratio="f"/>
                <v:group id="_x0000_s1026" o:spid="_x0000_s1026" o:spt="203" style="position:absolute;left:3157;top:11366;height:514;width:2053;" coordorigin="5023,11366" coordsize="2053,514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13" o:spid="_x0000_s1026" o:spt="203" style="position:absolute;left:5023;top:11368;height:510;width:510;" coordorigin="1491,11858" coordsize="510,510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对角圆角矩形 5" o:spid="_x0000_s1026" o:spt="1" style="position:absolute;left:1491;top:11858;flip:y;height:510;width:510;v-text-anchor:middle;" fillcolor="#203864 [1608]" filled="t" stroked="f" coordsize="21600,21600" o:gfxdata="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0E7nr4A&#10;AADbAAAADwAAAAAAAAABACAAAAAiAAAAZHJzL2Rvd25yZXYueG1sUEsBAhQAFAAAAAgAh07iQDMv&#10;BZ47AAAAOQAAABAAAAAAAAAAAQAgAAAADQEAAGRycy9zaGFwZXhtbC54bWxQSwUGAAAAAAYABgBb&#10;AQAAtwM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Freeform 324" o:spid="_x0000_s1026" o:spt="100" style="position:absolute;left:1604;top:11971;height:283;width:283;" fillcolor="#FFFFFF [3212]" filled="t" stroked="f" coordsize="64,64" o:gfxdata="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U4x4C8AAAA&#10;3AAAAA8AAAAAAAAAAQAgAAAAIgAAAGRycy9kb3ducmV2LnhtbFBLAQIUABQAAAAIAIdO4kAzLwWe&#10;OwAAADkAAAAQAAAAAAAAAAEAIAAAAAsBAABkcnMvc2hhcGV4bWwueG1sUEsFBgAAAAAGAAYAWwEA&#10;ALUDAAAAAA==&#10;" path="m60,50c40,17,40,17,40,17c40,4,40,4,40,4c42,4,42,4,42,4c43,4,44,3,44,2c44,1,43,0,42,0c22,0,22,0,22,0c21,0,20,1,20,2c20,3,21,4,22,4c24,4,24,4,24,4c24,17,24,17,24,17c4,50,4,50,4,50c0,58,3,64,12,64c52,64,52,64,52,64c61,64,64,58,60,50m15,40c28,18,28,18,28,18c28,4,28,4,28,4c36,4,36,4,36,4c36,18,36,18,36,18c49,40,49,40,49,40l15,40xe">
                      <v:path textboxrect="0,0,64,64" o:connectlocs="@0,@0;@0,@0;@0,@0;@0,@0;@0,@0;@0,0;@0,0;@0,@0;@0,@0;@0,@0;@0,@0;@0,@0;@0,@0;@0,@0;@0,@0;@0,@0;@0,@0;@0,@0;@0,@0;@0,@0;@0,@0;@0,@0" o:connectangles="0,0,0,0,0,0,0,0,0,0,0,0,0,0,0,0,0,0,0,0,0,0"/>
                      <v:fill on="t" focussize="0,0"/>
                      <v:stroke on="f"/>
                      <v:imagedata o:title=""/>
                      <o:lock v:ext="edit" aspectratio="t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5602;top:11366;height:514;width:1474;" coordorigin="1496,11366" coordsize="1474,51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对角圆角矩形 5" o:spid="_x0000_s1026" o:spt="1" style="position:absolute;left:1496;top:11368;flip:y;height:510;width:1474;v-text-anchor:middle;" fillcolor="#203864 [1608]" filled="t" stroked="f" coordsize="21600,21600" o:gfxdata="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1kgp3ugAAANsA&#10;AAAPAAAAAAAAAAEAIAAAACIAAABkcnMvZG93bnJldi54bWxQSwECFAAUAAAACACHTuJAMy8FnjsA&#10;AAA5AAAAEAAAAAAAAAABACAAAAAJAQAAZHJzL3NoYXBleG1sLnhtbFBLBQYAAAAABgAGAFsBAACz&#10;Aw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20" o:spid="_x0000_s1026" o:spt="202" type="#_x0000_t202" style="position:absolute;left:1496;top:11366;height:514;width:1427;" filled="f" stroked="f" coordsize="21600,21600" o:gfxdata="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0F3c4rUAAADbAAAADwAA&#10;AAAAAAABACAAAAAiAAAAZHJzL2Rvd25yZXYueG1sUEsBAhQAFAAAAAgAh07iQDMvBZ47AAAAOQAA&#10;ABAAAAAAAAAAAQAgAAAABAEAAGRycy9zaGFwZXhtbC54bWxQSwUGAAAAAAYABgBbAQAArgMAAAAA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专业技能 </w:t>
                            </w:r>
                          </w:p>
                        </w:txbxContent>
                      </v:textbox>
                    </v:shape>
                  </v:group>
                </v:group>
                <v:line id="_x0000_s1026" o:spid="_x0000_s1026" o:spt="20" style="position:absolute;left:5198;top:11880;height:0;width:8617;" filled="f" stroked="t" coordsize="21600,21600" o:gfxdata="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xg8PG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E7E6E6 [321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-16510</wp:posOffset>
                </wp:positionV>
                <wp:extent cx="6767830" cy="732790"/>
                <wp:effectExtent l="0" t="0" r="0" b="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6240" y="7662545"/>
                          <a:ext cx="6767830" cy="732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jc w:val="both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办公技能：熟练使用Word、Excel、PPT等常用办公软件；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jc w:val="both"/>
                              <w:textAlignment w:val="auto"/>
                              <w:rPr>
                                <w:rFonts w:hint="default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专业技能：熟练PPT、PS，H5等软件。会短视频拍摄、懂剪辑。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8pt;margin-top:-1.3pt;height:57.7pt;width:532.9pt;z-index:251666432;mso-width-relative:page;mso-height-relative:page;" filled="f" stroked="f" coordsize="21600,21600" o:gfxdata="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0IC91QAAAAsBAAAPAAAAAAAAAAEAIAAA&#10;ACIAAABkcnMvZG93bnJldi54bWxQSwECFAAUAAAACACHTuJAEO7r70gCAABzBAAADgAAAAAAAAAB&#10;ACAAAAAkAQAAZHJzL2Uyb0RvYy54bWxQSwUGAAAAAAYABgBZAQAA3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jc w:val="both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办公技能：熟练使用Word、Excel、PPT等常用办公软件；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jc w:val="both"/>
                        <w:textAlignment w:val="auto"/>
                        <w:rPr>
                          <w:rFonts w:hint="default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专业技能：熟练PPT、PS，H5等软件。会短视频拍摄、懂剪辑。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96520</wp:posOffset>
                </wp:positionV>
                <wp:extent cx="6767195" cy="326390"/>
                <wp:effectExtent l="0" t="0" r="14605" b="16510"/>
                <wp:wrapNone/>
                <wp:docPr id="108" name="组合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396240" y="8573770"/>
                          <a:ext cx="6767195" cy="326390"/>
                          <a:chOff x="3157" y="13514"/>
                          <a:chExt cx="10657" cy="514"/>
                        </a:xfrm>
                      </wpg:grpSpPr>
                      <wps:wsp>
                        <wps:cNvPr id="52" name="直接连接符 52"/>
                        <wps:cNvCnPr/>
                        <wps:spPr>
                          <a:xfrm>
                            <a:off x="5198" y="14028"/>
                            <a:ext cx="8617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3" name="组合 103"/>
                        <wpg:cNvGrpSpPr/>
                        <wpg:grpSpPr>
                          <a:xfrm>
                            <a:off x="3157" y="13514"/>
                            <a:ext cx="2053" cy="514"/>
                            <a:chOff x="5023" y="13514"/>
                            <a:chExt cx="2053" cy="514"/>
                          </a:xfrm>
                        </wpg:grpSpPr>
                        <wpg:grpSp>
                          <wpg:cNvPr id="46" name="组合 14"/>
                          <wpg:cNvGrpSpPr/>
                          <wpg:grpSpPr>
                            <a:xfrm rot="0">
                              <a:off x="5023" y="13516"/>
                              <a:ext cx="510" cy="510"/>
                              <a:chOff x="1491" y="14004"/>
                              <a:chExt cx="510" cy="510"/>
                            </a:xfrm>
                          </wpg:grpSpPr>
                          <wps:wsp>
                            <wps:cNvPr id="47" name="对角圆角矩形 5"/>
                            <wps:cNvSpPr/>
                            <wps:spPr>
                              <a:xfrm flipV="1">
                                <a:off x="1491" y="14004"/>
                                <a:ext cx="510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106" name="Freeform 88"/>
                            <wps:cNvSpPr>
                              <a:spLocks noChangeAspect="1" noEditPoints="1"/>
                            </wps:cNvSpPr>
                            <wps:spPr bwMode="auto">
                              <a:xfrm>
                                <a:off x="1586" y="14117"/>
                                <a:ext cx="319" cy="283"/>
                              </a:xfrm>
                              <a:custGeom>
                                <a:avLst/>
                                <a:gdLst>
                                  <a:gd name="T0" fmla="*/ 33 w 126"/>
                                  <a:gd name="T1" fmla="*/ 24 h 112"/>
                                  <a:gd name="T2" fmla="*/ 26 w 126"/>
                                  <a:gd name="T3" fmla="*/ 30 h 112"/>
                                  <a:gd name="T4" fmla="*/ 34 w 126"/>
                                  <a:gd name="T5" fmla="*/ 9 h 112"/>
                                  <a:gd name="T6" fmla="*/ 18 w 126"/>
                                  <a:gd name="T7" fmla="*/ 9 h 112"/>
                                  <a:gd name="T8" fmla="*/ 26 w 126"/>
                                  <a:gd name="T9" fmla="*/ 30 h 112"/>
                                  <a:gd name="T10" fmla="*/ 118 w 126"/>
                                  <a:gd name="T11" fmla="*/ 11 h 112"/>
                                  <a:gd name="T12" fmla="*/ 113 w 126"/>
                                  <a:gd name="T13" fmla="*/ 11 h 112"/>
                                  <a:gd name="T14" fmla="*/ 113 w 126"/>
                                  <a:gd name="T15" fmla="*/ 26 h 112"/>
                                  <a:gd name="T16" fmla="*/ 105 w 126"/>
                                  <a:gd name="T17" fmla="*/ 33 h 112"/>
                                  <a:gd name="T18" fmla="*/ 94 w 126"/>
                                  <a:gd name="T19" fmla="*/ 33 h 112"/>
                                  <a:gd name="T20" fmla="*/ 88 w 126"/>
                                  <a:gd name="T21" fmla="*/ 11 h 112"/>
                                  <a:gd name="T22" fmla="*/ 39 w 126"/>
                                  <a:gd name="T23" fmla="*/ 11 h 112"/>
                                  <a:gd name="T24" fmla="*/ 39 w 126"/>
                                  <a:gd name="T25" fmla="*/ 26 h 112"/>
                                  <a:gd name="T26" fmla="*/ 31 w 126"/>
                                  <a:gd name="T27" fmla="*/ 33 h 112"/>
                                  <a:gd name="T28" fmla="*/ 20 w 126"/>
                                  <a:gd name="T29" fmla="*/ 33 h 112"/>
                                  <a:gd name="T30" fmla="*/ 13 w 126"/>
                                  <a:gd name="T31" fmla="*/ 11 h 112"/>
                                  <a:gd name="T32" fmla="*/ 9 w 126"/>
                                  <a:gd name="T33" fmla="*/ 11 h 112"/>
                                  <a:gd name="T34" fmla="*/ 0 w 126"/>
                                  <a:gd name="T35" fmla="*/ 19 h 112"/>
                                  <a:gd name="T36" fmla="*/ 0 w 126"/>
                                  <a:gd name="T37" fmla="*/ 104 h 112"/>
                                  <a:gd name="T38" fmla="*/ 117 w 126"/>
                                  <a:gd name="T39" fmla="*/ 112 h 112"/>
                                  <a:gd name="T40" fmla="*/ 126 w 126"/>
                                  <a:gd name="T41" fmla="*/ 20 h 112"/>
                                  <a:gd name="T42" fmla="*/ 63 w 126"/>
                                  <a:gd name="T43" fmla="*/ 95 h 112"/>
                                  <a:gd name="T44" fmla="*/ 14 w 126"/>
                                  <a:gd name="T45" fmla="*/ 95 h 112"/>
                                  <a:gd name="T46" fmla="*/ 30 w 126"/>
                                  <a:gd name="T47" fmla="*/ 80 h 112"/>
                                  <a:gd name="T48" fmla="*/ 26 w 126"/>
                                  <a:gd name="T49" fmla="*/ 59 h 112"/>
                                  <a:gd name="T50" fmla="*/ 52 w 126"/>
                                  <a:gd name="T51" fmla="*/ 59 h 112"/>
                                  <a:gd name="T52" fmla="*/ 46 w 126"/>
                                  <a:gd name="T53" fmla="*/ 75 h 112"/>
                                  <a:gd name="T54" fmla="*/ 63 w 126"/>
                                  <a:gd name="T55" fmla="*/ 93 h 112"/>
                                  <a:gd name="T56" fmla="*/ 107 w 126"/>
                                  <a:gd name="T57" fmla="*/ 92 h 112"/>
                                  <a:gd name="T58" fmla="*/ 73 w 126"/>
                                  <a:gd name="T59" fmla="*/ 86 h 112"/>
                                  <a:gd name="T60" fmla="*/ 107 w 126"/>
                                  <a:gd name="T61" fmla="*/ 80 h 112"/>
                                  <a:gd name="T62" fmla="*/ 107 w 126"/>
                                  <a:gd name="T63" fmla="*/ 92 h 112"/>
                                  <a:gd name="T64" fmla="*/ 79 w 126"/>
                                  <a:gd name="T65" fmla="*/ 68 h 112"/>
                                  <a:gd name="T66" fmla="*/ 79 w 126"/>
                                  <a:gd name="T67" fmla="*/ 56 h 112"/>
                                  <a:gd name="T68" fmla="*/ 112 w 126"/>
                                  <a:gd name="T69" fmla="*/ 62 h 112"/>
                                  <a:gd name="T70" fmla="*/ 101 w 126"/>
                                  <a:gd name="T71" fmla="*/ 30 h 112"/>
                                  <a:gd name="T72" fmla="*/ 108 w 126"/>
                                  <a:gd name="T73" fmla="*/ 9 h 112"/>
                                  <a:gd name="T74" fmla="*/ 93 w 126"/>
                                  <a:gd name="T75" fmla="*/ 9 h 112"/>
                                  <a:gd name="T76" fmla="*/ 101 w 126"/>
                                  <a:gd name="T77" fmla="*/ 30 h 112"/>
                                  <a:gd name="T78" fmla="*/ 101 w 126"/>
                                  <a:gd name="T79" fmla="*/ 30 h 1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</a:cxnLst>
                                <a:rect l="0" t="0" r="r" b="b"/>
                                <a:pathLst>
                                  <a:path w="126" h="112">
                                    <a:moveTo>
                                      <a:pt x="33" y="24"/>
                                    </a:moveTo>
                                    <a:cubicBezTo>
                                      <a:pt x="33" y="24"/>
                                      <a:pt x="33" y="24"/>
                                      <a:pt x="33" y="24"/>
                                    </a:cubicBezTo>
                                    <a:cubicBezTo>
                                      <a:pt x="33" y="24"/>
                                      <a:pt x="33" y="24"/>
                                      <a:pt x="33" y="24"/>
                                    </a:cubicBezTo>
                                    <a:close/>
                                    <a:moveTo>
                                      <a:pt x="26" y="30"/>
                                    </a:moveTo>
                                    <a:cubicBezTo>
                                      <a:pt x="30" y="30"/>
                                      <a:pt x="34" y="25"/>
                                      <a:pt x="34" y="20"/>
                                    </a:cubicBezTo>
                                    <a:cubicBezTo>
                                      <a:pt x="34" y="9"/>
                                      <a:pt x="34" y="9"/>
                                      <a:pt x="34" y="9"/>
                                    </a:cubicBezTo>
                                    <a:cubicBezTo>
                                      <a:pt x="34" y="4"/>
                                      <a:pt x="30" y="0"/>
                                      <a:pt x="26" y="0"/>
                                    </a:cubicBezTo>
                                    <a:cubicBezTo>
                                      <a:pt x="22" y="0"/>
                                      <a:pt x="18" y="4"/>
                                      <a:pt x="18" y="9"/>
                                    </a:cubicBezTo>
                                    <a:cubicBezTo>
                                      <a:pt x="18" y="20"/>
                                      <a:pt x="18" y="20"/>
                                      <a:pt x="18" y="20"/>
                                    </a:cubicBezTo>
                                    <a:cubicBezTo>
                                      <a:pt x="18" y="25"/>
                                      <a:pt x="22" y="30"/>
                                      <a:pt x="26" y="30"/>
                                    </a:cubicBezTo>
                                    <a:close/>
                                    <a:moveTo>
                                      <a:pt x="126" y="19"/>
                                    </a:moveTo>
                                    <a:cubicBezTo>
                                      <a:pt x="126" y="11"/>
                                      <a:pt x="118" y="11"/>
                                      <a:pt x="118" y="11"/>
                                    </a:cubicBezTo>
                                    <a:cubicBezTo>
                                      <a:pt x="117" y="11"/>
                                      <a:pt x="117" y="11"/>
                                      <a:pt x="117" y="11"/>
                                    </a:cubicBezTo>
                                    <a:cubicBezTo>
                                      <a:pt x="113" y="11"/>
                                      <a:pt x="113" y="11"/>
                                      <a:pt x="113" y="11"/>
                                    </a:cubicBezTo>
                                    <a:cubicBezTo>
                                      <a:pt x="113" y="11"/>
                                      <a:pt x="113" y="11"/>
                                      <a:pt x="113" y="11"/>
                                    </a:cubicBezTo>
                                    <a:cubicBezTo>
                                      <a:pt x="113" y="26"/>
                                      <a:pt x="113" y="26"/>
                                      <a:pt x="113" y="26"/>
                                    </a:cubicBezTo>
                                    <a:cubicBezTo>
                                      <a:pt x="113" y="26"/>
                                      <a:pt x="113" y="33"/>
                                      <a:pt x="107" y="33"/>
                                    </a:cubicBezTo>
                                    <a:cubicBezTo>
                                      <a:pt x="106" y="33"/>
                                      <a:pt x="106" y="33"/>
                                      <a:pt x="105" y="33"/>
                                    </a:cubicBezTo>
                                    <a:cubicBezTo>
                                      <a:pt x="103" y="33"/>
                                      <a:pt x="100" y="33"/>
                                      <a:pt x="95" y="33"/>
                                    </a:cubicBezTo>
                                    <a:cubicBezTo>
                                      <a:pt x="95" y="33"/>
                                      <a:pt x="94" y="33"/>
                                      <a:pt x="94" y="33"/>
                                    </a:cubicBezTo>
                                    <a:cubicBezTo>
                                      <a:pt x="87" y="33"/>
                                      <a:pt x="88" y="26"/>
                                      <a:pt x="88" y="26"/>
                                    </a:cubicBezTo>
                                    <a:cubicBezTo>
                                      <a:pt x="88" y="11"/>
                                      <a:pt x="88" y="11"/>
                                      <a:pt x="88" y="11"/>
                                    </a:cubicBezTo>
                                    <a:cubicBezTo>
                                      <a:pt x="87" y="11"/>
                                      <a:pt x="87" y="11"/>
                                      <a:pt x="87" y="11"/>
                                    </a:cubicBezTo>
                                    <a:cubicBezTo>
                                      <a:pt x="39" y="11"/>
                                      <a:pt x="39" y="11"/>
                                      <a:pt x="39" y="11"/>
                                    </a:cubicBezTo>
                                    <a:cubicBezTo>
                                      <a:pt x="39" y="11"/>
                                      <a:pt x="39" y="11"/>
                                      <a:pt x="39" y="11"/>
                                    </a:cubicBezTo>
                                    <a:cubicBezTo>
                                      <a:pt x="39" y="26"/>
                                      <a:pt x="39" y="26"/>
                                      <a:pt x="39" y="26"/>
                                    </a:cubicBezTo>
                                    <a:cubicBezTo>
                                      <a:pt x="39" y="26"/>
                                      <a:pt x="39" y="33"/>
                                      <a:pt x="33" y="33"/>
                                    </a:cubicBezTo>
                                    <a:cubicBezTo>
                                      <a:pt x="32" y="33"/>
                                      <a:pt x="32" y="33"/>
                                      <a:pt x="31" y="33"/>
                                    </a:cubicBezTo>
                                    <a:cubicBezTo>
                                      <a:pt x="27" y="33"/>
                                      <a:pt x="23" y="33"/>
                                      <a:pt x="21" y="33"/>
                                    </a:cubicBezTo>
                                    <a:cubicBezTo>
                                      <a:pt x="21" y="33"/>
                                      <a:pt x="20" y="33"/>
                                      <a:pt x="20" y="33"/>
                                    </a:cubicBezTo>
                                    <a:cubicBezTo>
                                      <a:pt x="13" y="33"/>
                                      <a:pt x="13" y="26"/>
                                      <a:pt x="13" y="26"/>
                                    </a:cubicBezTo>
                                    <a:cubicBezTo>
                                      <a:pt x="13" y="11"/>
                                      <a:pt x="13" y="11"/>
                                      <a:pt x="13" y="11"/>
                                    </a:cubicBezTo>
                                    <a:cubicBezTo>
                                      <a:pt x="13" y="11"/>
                                      <a:pt x="13" y="11"/>
                                      <a:pt x="13" y="11"/>
                                    </a:cubicBezTo>
                                    <a:cubicBezTo>
                                      <a:pt x="9" y="11"/>
                                      <a:pt x="9" y="11"/>
                                      <a:pt x="9" y="11"/>
                                    </a:cubicBezTo>
                                    <a:cubicBezTo>
                                      <a:pt x="9" y="11"/>
                                      <a:pt x="9" y="11"/>
                                      <a:pt x="9" y="11"/>
                                    </a:cubicBezTo>
                                    <a:cubicBezTo>
                                      <a:pt x="9" y="11"/>
                                      <a:pt x="1" y="11"/>
                                      <a:pt x="0" y="19"/>
                                    </a:cubicBezTo>
                                    <a:cubicBezTo>
                                      <a:pt x="0" y="20"/>
                                      <a:pt x="0" y="20"/>
                                      <a:pt x="0" y="20"/>
                                    </a:cubicBezTo>
                                    <a:cubicBezTo>
                                      <a:pt x="0" y="20"/>
                                      <a:pt x="0" y="100"/>
                                      <a:pt x="0" y="104"/>
                                    </a:cubicBezTo>
                                    <a:cubicBezTo>
                                      <a:pt x="0" y="112"/>
                                      <a:pt x="9" y="112"/>
                                      <a:pt x="9" y="112"/>
                                    </a:cubicBezTo>
                                    <a:cubicBezTo>
                                      <a:pt x="117" y="112"/>
                                      <a:pt x="117" y="112"/>
                                      <a:pt x="117" y="112"/>
                                    </a:cubicBezTo>
                                    <a:cubicBezTo>
                                      <a:pt x="117" y="112"/>
                                      <a:pt x="126" y="112"/>
                                      <a:pt x="126" y="104"/>
                                    </a:cubicBezTo>
                                    <a:cubicBezTo>
                                      <a:pt x="126" y="100"/>
                                      <a:pt x="126" y="20"/>
                                      <a:pt x="126" y="20"/>
                                    </a:cubicBezTo>
                                    <a:cubicBezTo>
                                      <a:pt x="126" y="20"/>
                                      <a:pt x="126" y="20"/>
                                      <a:pt x="126" y="19"/>
                                    </a:cubicBezTo>
                                    <a:close/>
                                    <a:moveTo>
                                      <a:pt x="63" y="95"/>
                                    </a:moveTo>
                                    <a:cubicBezTo>
                                      <a:pt x="63" y="101"/>
                                      <a:pt x="51" y="103"/>
                                      <a:pt x="39" y="103"/>
                                    </a:cubicBezTo>
                                    <a:cubicBezTo>
                                      <a:pt x="27" y="103"/>
                                      <a:pt x="14" y="101"/>
                                      <a:pt x="14" y="95"/>
                                    </a:cubicBezTo>
                                    <a:cubicBezTo>
                                      <a:pt x="14" y="93"/>
                                      <a:pt x="14" y="93"/>
                                      <a:pt x="14" y="93"/>
                                    </a:cubicBezTo>
                                    <a:cubicBezTo>
                                      <a:pt x="14" y="88"/>
                                      <a:pt x="23" y="83"/>
                                      <a:pt x="30" y="80"/>
                                    </a:cubicBezTo>
                                    <a:cubicBezTo>
                                      <a:pt x="31" y="80"/>
                                      <a:pt x="34" y="79"/>
                                      <a:pt x="32" y="75"/>
                                    </a:cubicBezTo>
                                    <a:cubicBezTo>
                                      <a:pt x="28" y="71"/>
                                      <a:pt x="26" y="65"/>
                                      <a:pt x="26" y="59"/>
                                    </a:cubicBezTo>
                                    <a:cubicBezTo>
                                      <a:pt x="26" y="50"/>
                                      <a:pt x="32" y="45"/>
                                      <a:pt x="39" y="45"/>
                                    </a:cubicBezTo>
                                    <a:cubicBezTo>
                                      <a:pt x="46" y="45"/>
                                      <a:pt x="52" y="50"/>
                                      <a:pt x="52" y="59"/>
                                    </a:cubicBezTo>
                                    <a:cubicBezTo>
                                      <a:pt x="52" y="65"/>
                                      <a:pt x="49" y="71"/>
                                      <a:pt x="46" y="75"/>
                                    </a:cubicBezTo>
                                    <a:cubicBezTo>
                                      <a:pt x="46" y="75"/>
                                      <a:pt x="46" y="75"/>
                                      <a:pt x="46" y="75"/>
                                    </a:cubicBezTo>
                                    <a:cubicBezTo>
                                      <a:pt x="44" y="79"/>
                                      <a:pt x="46" y="80"/>
                                      <a:pt x="47" y="80"/>
                                    </a:cubicBezTo>
                                    <a:cubicBezTo>
                                      <a:pt x="55" y="83"/>
                                      <a:pt x="63" y="88"/>
                                      <a:pt x="63" y="93"/>
                                    </a:cubicBezTo>
                                    <a:cubicBezTo>
                                      <a:pt x="63" y="95"/>
                                      <a:pt x="63" y="95"/>
                                      <a:pt x="63" y="95"/>
                                    </a:cubicBezTo>
                                    <a:close/>
                                    <a:moveTo>
                                      <a:pt x="107" y="92"/>
                                    </a:moveTo>
                                    <a:cubicBezTo>
                                      <a:pt x="79" y="92"/>
                                      <a:pt x="79" y="92"/>
                                      <a:pt x="79" y="92"/>
                                    </a:cubicBezTo>
                                    <a:cubicBezTo>
                                      <a:pt x="76" y="92"/>
                                      <a:pt x="73" y="89"/>
                                      <a:pt x="73" y="86"/>
                                    </a:cubicBezTo>
                                    <a:cubicBezTo>
                                      <a:pt x="73" y="82"/>
                                      <a:pt x="76" y="80"/>
                                      <a:pt x="79" y="80"/>
                                    </a:cubicBezTo>
                                    <a:cubicBezTo>
                                      <a:pt x="107" y="80"/>
                                      <a:pt x="107" y="80"/>
                                      <a:pt x="107" y="80"/>
                                    </a:cubicBezTo>
                                    <a:cubicBezTo>
                                      <a:pt x="110" y="80"/>
                                      <a:pt x="112" y="82"/>
                                      <a:pt x="112" y="86"/>
                                    </a:cubicBezTo>
                                    <a:cubicBezTo>
                                      <a:pt x="112" y="89"/>
                                      <a:pt x="110" y="92"/>
                                      <a:pt x="107" y="92"/>
                                    </a:cubicBezTo>
                                    <a:close/>
                                    <a:moveTo>
                                      <a:pt x="107" y="68"/>
                                    </a:moveTo>
                                    <a:cubicBezTo>
                                      <a:pt x="79" y="68"/>
                                      <a:pt x="79" y="68"/>
                                      <a:pt x="79" y="68"/>
                                    </a:cubicBezTo>
                                    <a:cubicBezTo>
                                      <a:pt x="76" y="68"/>
                                      <a:pt x="73" y="66"/>
                                      <a:pt x="73" y="62"/>
                                    </a:cubicBezTo>
                                    <a:cubicBezTo>
                                      <a:pt x="73" y="59"/>
                                      <a:pt x="76" y="56"/>
                                      <a:pt x="79" y="56"/>
                                    </a:cubicBezTo>
                                    <a:cubicBezTo>
                                      <a:pt x="107" y="56"/>
                                      <a:pt x="107" y="56"/>
                                      <a:pt x="107" y="56"/>
                                    </a:cubicBezTo>
                                    <a:cubicBezTo>
                                      <a:pt x="110" y="56"/>
                                      <a:pt x="112" y="59"/>
                                      <a:pt x="112" y="62"/>
                                    </a:cubicBezTo>
                                    <a:cubicBezTo>
                                      <a:pt x="112" y="66"/>
                                      <a:pt x="110" y="68"/>
                                      <a:pt x="107" y="68"/>
                                    </a:cubicBezTo>
                                    <a:close/>
                                    <a:moveTo>
                                      <a:pt x="101" y="30"/>
                                    </a:moveTo>
                                    <a:cubicBezTo>
                                      <a:pt x="105" y="30"/>
                                      <a:pt x="108" y="25"/>
                                      <a:pt x="108" y="20"/>
                                    </a:cubicBezTo>
                                    <a:cubicBezTo>
                                      <a:pt x="108" y="9"/>
                                      <a:pt x="108" y="9"/>
                                      <a:pt x="108" y="9"/>
                                    </a:cubicBezTo>
                                    <a:cubicBezTo>
                                      <a:pt x="108" y="4"/>
                                      <a:pt x="104" y="0"/>
                                      <a:pt x="100" y="0"/>
                                    </a:cubicBezTo>
                                    <a:cubicBezTo>
                                      <a:pt x="96" y="0"/>
                                      <a:pt x="93" y="4"/>
                                      <a:pt x="93" y="9"/>
                                    </a:cubicBezTo>
                                    <a:cubicBezTo>
                                      <a:pt x="93" y="20"/>
                                      <a:pt x="93" y="20"/>
                                      <a:pt x="93" y="20"/>
                                    </a:cubicBezTo>
                                    <a:cubicBezTo>
                                      <a:pt x="93" y="25"/>
                                      <a:pt x="96" y="30"/>
                                      <a:pt x="101" y="30"/>
                                    </a:cubicBezTo>
                                    <a:close/>
                                    <a:moveTo>
                                      <a:pt x="101" y="30"/>
                                    </a:moveTo>
                                    <a:cubicBezTo>
                                      <a:pt x="101" y="30"/>
                                      <a:pt x="101" y="30"/>
                                      <a:pt x="101" y="30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numCol="1" anchor="t" anchorCtr="0" compatLnSpc="1"/>
                          </wps:wsp>
                        </wpg:grpSp>
                        <wpg:grpSp>
                          <wpg:cNvPr id="97" name="组合 97"/>
                          <wpg:cNvGrpSpPr/>
                          <wpg:grpSpPr>
                            <a:xfrm>
                              <a:off x="5602" y="13514"/>
                              <a:ext cx="1474" cy="514"/>
                              <a:chOff x="1310" y="13514"/>
                              <a:chExt cx="1474" cy="514"/>
                            </a:xfrm>
                          </wpg:grpSpPr>
                          <wps:wsp>
                            <wps:cNvPr id="45" name="对角圆角矩形 5"/>
                            <wps:cNvSpPr/>
                            <wps:spPr>
                              <a:xfrm flipV="1">
                                <a:off x="1310" y="13516"/>
                                <a:ext cx="1474" cy="5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8" name="文本框 20"/>
                            <wps:cNvSpPr txBox="1"/>
                            <wps:spPr>
                              <a:xfrm>
                                <a:off x="1310" y="13514"/>
                                <a:ext cx="1427" cy="5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60" w:lineRule="exact"/>
                                    <w:jc w:val="center"/>
                                    <w:textAlignment w:val="auto"/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 w:ascii="汉仪旗黑-60简" w:hAnsi="汉仪旗黑-60简" w:eastAsia="汉仪旗黑-60简" w:cs="汉仪旗黑-60简"/>
                                      <w:b/>
                                      <w:bCs/>
                                      <w:color w:val="FFFFFF" w:themeColor="background1"/>
                                      <w:sz w:val="26"/>
                                      <w:szCs w:val="26"/>
                                      <w:lang w:val="en-US" w:eastAsia="zh-CN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 xml:space="preserve">自我评价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      <a:sp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8.8pt;margin-top:7.6pt;height:25.7pt;width:532.85pt;z-index:251670528;mso-width-relative:page;mso-height-relative:page;" coordorigin="3157,13514" coordsize="10657,514" o:gfxdata="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">
                <o:lock v:ext="edit" aspectratio="f"/>
                <v:line id="_x0000_s1026" o:spid="_x0000_s1026" o:spt="20" style="position:absolute;left:5198;top:14028;height:0;width:8617;" filled="f" stroked="t" coordsize="21600,21600" o:gfxdata="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yyboa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E7E6E6 [3214]" miterlimit="8" joinstyle="miter"/>
                  <v:imagedata o:title=""/>
                  <o:lock v:ext="edit" aspectratio="f"/>
                </v:line>
                <v:group id="_x0000_s1026" o:spid="_x0000_s1026" o:spt="203" style="position:absolute;left:3157;top:13514;height:514;width:2053;" coordorigin="5023,13514" coordsize="2053,514" o:gfxdata="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1IA6a7AAAA3AAAAA8AAAAAAAAAAQAgAAAAIgAAAGRycy9kb3ducmV2LnhtbFBL&#10;AQIUABQAAAAIAIdO4kAzLwWeOwAAADkAAAAVAAAAAAAAAAEAIAAAAAoBAABkcnMvZ3JvdXBzaGFw&#10;ZXhtbC54bWxQSwUGAAAAAAYABgBgAQAAxwMAAAAA&#10;">
                  <o:lock v:ext="edit" aspectratio="f"/>
                  <v:group id="组合 14" o:spid="_x0000_s1026" o:spt="203" style="position:absolute;left:5023;top:13516;height:510;width:510;" coordorigin="1491,14004" coordsize="510,510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对角圆角矩形 5" o:spid="_x0000_s1026" o:spt="1" style="position:absolute;left:1491;top:14004;flip:y;height:510;width:510;v-text-anchor:middle;" fillcolor="#203864 [1608]" filled="t" stroked="f" coordsize="21600,21600" o:gfxdata="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wL7Xi/&#10;AAAA2wAAAA8AAAAAAAAAAQAgAAAAIgAAAGRycy9kb3ducmV2LnhtbFBLAQIUABQAAAAIAIdO4kAz&#10;LwWeOwAAADkAAAAQAAAAAAAAAAEAIAAAAA4BAABkcnMvc2hhcGV4bWwueG1sUEsFBgAAAAAGAAYA&#10;WwEAALgD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Freeform 88" o:spid="_x0000_s1026" o:spt="100" style="position:absolute;left:1586;top:14117;height:283;width:319;" fillcolor="#FFFFFF [3212]" filled="t" stroked="f" coordsize="126,112" o:gfxdata="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HuzvugAAANwA&#10;AAAPAAAAAAAAAAEAIAAAACIAAABkcnMvZG93bnJldi54bWxQSwECFAAUAAAACACHTuJAMy8FnjsA&#10;AAA5AAAAEAAAAAAAAAABACAAAAAJAQAAZHJzL3NoYXBleG1sLnhtbFBLBQYAAAAABgAGAFsBAACz&#10;AwAAAAA=&#10;" path="m33,24c33,24,33,24,33,24c33,24,33,24,33,24xm26,30c30,30,34,25,34,20c34,9,34,9,34,9c34,4,30,0,26,0c22,0,18,4,18,9c18,20,18,20,18,20c18,25,22,30,26,30xm126,19c126,11,118,11,118,11c117,11,117,11,117,11c113,11,113,11,113,11c113,11,113,11,113,11c113,26,113,26,113,26c113,26,113,33,107,33c106,33,106,33,105,33c103,33,100,33,95,33c95,33,94,33,94,33c87,33,88,26,88,26c88,11,88,11,88,11c87,11,87,11,87,11c39,11,39,11,39,11c39,11,39,11,39,11c39,26,39,26,39,26c39,26,39,33,33,33c32,33,32,33,31,33c27,33,23,33,21,33c21,33,20,33,20,33c13,33,13,26,13,26c13,11,13,11,13,11c13,11,13,11,13,11c9,11,9,11,9,11c9,11,9,11,9,11c9,11,1,11,0,19c0,20,0,20,0,20c0,20,0,100,0,104c0,112,9,112,9,112c117,112,117,112,117,112c117,112,126,112,126,104c126,100,126,20,126,20c126,20,126,20,126,19xm63,95c63,101,51,103,39,103c27,103,14,101,14,95c14,93,14,93,14,93c14,88,23,83,30,80c31,80,34,79,32,75c28,71,26,65,26,59c26,50,32,45,39,45c46,45,52,50,52,59c52,65,49,71,46,75c46,75,46,75,46,75c44,79,46,80,47,80c55,83,63,88,63,93c63,95,63,95,63,95xm107,92c79,92,79,92,79,92c76,92,73,89,73,86c73,82,76,80,79,80c107,80,107,80,107,80c110,80,112,82,112,86c112,89,110,92,107,92xm107,68c79,68,79,68,79,68c76,68,73,66,73,62c73,59,76,56,79,56c107,56,107,56,107,56c110,56,112,59,112,62c112,66,110,68,107,68xm101,30c105,30,108,25,108,20c108,9,108,9,108,9c108,4,104,0,100,0c96,0,93,4,93,9c93,20,93,20,93,20c93,25,96,30,101,30xm101,30c101,30,101,30,101,30e">
                      <v:path textboxrect="0,0,126,112" o:connectlocs="83,60;65,75;86,22;45,22;65,75;298,27;286,27;286,65;265,83;237,83;222,27;98,27;98,65;78,83;50,83;32,27;22,27;0,48;0,262;296,283;319,50;159,240;35,240;75,202;65,149;131,149;116,189;159,234;270,232;184,217;270,202;270,232;200,171;200,141;283,156;255,75;273,22;235,22;255,75;255,75" o:connectangles="0,0,0,0,0,0,0,0,0,0,0,0,0,0,0,0,0,0,0,0,0,0,0,0,0,0,0,0,0,0,0,0,0,0,0,0,0,0,0,0"/>
                      <v:fill on="t" focussize="0,0"/>
                      <v:stroke on="f"/>
                      <v:imagedata o:title=""/>
                      <o:lock v:ext="edit" aspectratio="t"/>
                      <v:textbo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v:group>
                  <v:group id="_x0000_s1026" o:spid="_x0000_s1026" o:spt="203" style="position:absolute;left:5602;top:13514;height:514;width:1474;" coordorigin="1310,13514" coordsize="1474,514" o:gfxdata="UEsDBAoAAAAAAIdO4kAAAAAAAAAAAAAAAAAEAAAAZHJzL1BLAwQUAAAACACHTuJAEDQKO7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Yb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QNAo7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对角圆角矩形 5" o:spid="_x0000_s1026" o:spt="1" style="position:absolute;left:1310;top:13516;flip:y;height:510;width:1474;v-text-anchor:middle;" fillcolor="#203864 [1608]" filled="t" stroked="f" coordsize="21600,21600" o:gfxdata="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5XWlL4A&#10;AADbAAAADwAAAAAAAAABACAAAAAiAAAAZHJzL2Rvd25yZXYueG1sUEsBAhQAFAAAAAgAh07iQDMv&#10;BZ47AAAAOQAAABAAAAAAAAAAAQAgAAAADQEAAGRycy9zaGFwZXhtbC54bWxQSwUGAAAAAAYABgBb&#10;AQAAtwM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  <v:shape id="文本框 20" o:spid="_x0000_s1026" o:spt="202" type="#_x0000_t202" style="position:absolute;left:1310;top:13514;height:514;width:1427;" filled="f" stroked="f" coordsize="21600,21600" o:gfxdata="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LivQ5LUAAADbAAAADwAA&#10;AAAAAAABACAAAAAiAAAAZHJzL2Rvd25yZXYueG1sUEsBAhQAFAAAAAgAh07iQDMvBZ47AAAAOQAA&#10;ABAAAAAAAAAAAQAgAAAABAEAAGRycy9zaGFwZXhtbC54bWxQSwUGAAAAAAYABgBbAQAArgMAAAAA&#10;">
                      <v:fill on="f" focussize="0,0"/>
                      <v:stroke on="f" weight="0.5pt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exact"/>
                              <w:jc w:val="center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/>
                                <w:bCs/>
                                <w:color w:val="FFFFFF" w:themeColor="background1"/>
                                <w:sz w:val="26"/>
                                <w:szCs w:val="26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自我评价  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</w:p>
    <w:p>
      <w:pPr>
        <w:rPr>
          <w:rFonts w:hint="eastAsia"/>
          <w:lang w:val="en-US" w:eastAsia="zh-CN"/>
        </w:rPr>
      </w:pPr>
      <w:r>
        <w:rPr>
          <w:sz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-746760</wp:posOffset>
                </wp:positionH>
                <wp:positionV relativeFrom="paragraph">
                  <wp:posOffset>199390</wp:posOffset>
                </wp:positionV>
                <wp:extent cx="6767830" cy="1050290"/>
                <wp:effectExtent l="0" t="0" r="0" b="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6240" y="9078595"/>
                          <a:ext cx="6767830" cy="1050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textAlignment w:val="auto"/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汉仪旗黑-60简" w:hAnsi="汉仪旗黑-60简" w:eastAsia="汉仪旗黑-60简" w:cs="汉仪旗黑-60简"/>
                                <w:b w:val="0"/>
                                <w:bCs w:val="0"/>
                                <w:color w:val="000000" w:themeColor="text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年文案策划工作经验；熟悉微信平台功能及操作流程；文案撰写有创意、文笔好、逻辑强，抓得住热点；热爱互联网，具备互联网思维。对热点事件高度敏感，能紧跟最新创意动向；良好的沟通能力，责任心强，拥有良好的职业素养和团队精神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8.8pt;margin-top:15.7pt;height:82.7pt;width:532.9pt;z-index:251663360;mso-width-relative:page;mso-height-relative:page;" filled="f" stroked="f" coordsize="21600,21600" o:gfxdata="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zdzBfXAAAACwEAAA8A&#10;AAAAAAAAAQAgAAAAIgAAAGRycy9kb3ducmV2LnhtbFBLAQIUABQAAAAIAIdO4kDOcMTmUQIAAIAE&#10;AAAOAAAAAAAAAAEAIAAAACYBAABkcnMvZTJvRG9jLnhtbFBLBQYAAAAABgAGAFkBAADpBQAAAAA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00" w:lineRule="exact"/>
                        <w:textAlignment w:val="auto"/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汉仪旗黑-60简" w:hAnsi="汉仪旗黑-60简" w:eastAsia="汉仪旗黑-60简" w:cs="汉仪旗黑-60简"/>
                          <w:b w:val="0"/>
                          <w:bCs w:val="0"/>
                          <w:color w:val="000000" w:themeColor="text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年文案策划工作经验；熟悉微信平台功能及操作流程；文案撰写有创意、文笔好、逻辑强，抓得住热点；热爱互联网，具备互联网思维。对热点事件高度敏感，能紧跟最新创意动向；良好的沟通能力，责任心强，拥有良好的职业素养和团队精神；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EBAC510-EBE7-44C5-8F18-D0D570C5CB1D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汉仪旗黑-60简">
    <w:panose1 w:val="00020600040101010101"/>
    <w:charset w:val="86"/>
    <w:family w:val="auto"/>
    <w:pitch w:val="default"/>
    <w:sig w:usb0="A00002BF" w:usb1="1ACF7CFA" w:usb2="00000016" w:usb3="00000000" w:csb0="0004009F" w:csb1="DFD70000"/>
    <w:embedRegular r:id="rId2" w:fontKey="{0F81234E-405B-4111-89C9-7D2D01AB96B1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A35BB"/>
    <w:multiLevelType w:val="singleLevel"/>
    <w:tmpl w:val="DA4A35B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0F0A13"/>
    <w:rsid w:val="12CA7198"/>
    <w:rsid w:val="2F6E75EB"/>
    <w:rsid w:val="3223317B"/>
    <w:rsid w:val="433657CA"/>
    <w:rsid w:val="48863E9F"/>
    <w:rsid w:val="517310B7"/>
    <w:rsid w:val="53123F32"/>
    <w:rsid w:val="570F0A13"/>
    <w:rsid w:val="7AB81E2B"/>
    <w:rsid w:val="7D17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微软雅黑" w:asciiTheme="minorHAnsi" w:hAnsiTheme="minorHAnsi" w:eastAsiaTheme="minorEastAsia"/>
      <w:kern w:val="2"/>
      <w:sz w:val="26"/>
      <w:szCs w:val="26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c15bd489-51ba-4976-89f9-23f874adec7e\&#25991;&#26696;&#31574;&#21010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文案策划求职简历.docx</Template>
  <Company>巴南区委办</Company>
  <Pages>2</Pages>
  <Words>0</Words>
  <Characters>0</Characters>
  <Lines>0</Lines>
  <Paragraphs>0</Paragraphs>
  <TotalTime>63</TotalTime>
  <ScaleCrop>false</ScaleCrop>
  <LinksUpToDate>false</LinksUpToDate>
  <CharactersWithSpaces>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2022-01-18T08:57:00Z</dcterms:created>
  <dc:creator>铭</dc:creator>
  <cp:lastModifiedBy>铭</cp:lastModifiedBy>
  <dcterms:modified xsi:type="dcterms:W3CDTF">2022-01-18T09:06:02Z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4DA01F0DFC2940EEBF774539AEB61F52</vt:lpwstr>
  </property>
  <property fmtid="{D5CDD505-2E9C-101B-9397-08002B2CF9AE}" pid="4" name="KSOTemplateUUID">
    <vt:lpwstr>v1.0_mb_0rfBKECSGeSDMyBnI2tYow==</vt:lpwstr>
  </property>
</Properties>
</file>