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维修宝典9.0升级说明</w:t>
      </w:r>
    </w:p>
    <w:p>
      <w:pPr>
        <w:ind w:firstLine="480" w:firstLineChars="2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增加了点位图的双开图功能，更换了PDF的阅读器，提高了PDF的清晰度以及使用起来更加方便，功能更加强大，详情如下：</w:t>
      </w:r>
    </w:p>
    <w:p>
      <w:p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打开点位图后会同时打开对应的原理图</w:t>
      </w:r>
    </w:p>
    <w:p/>
    <w:p>
      <w:r>
        <w:drawing>
          <wp:inline distT="0" distB="0" distL="114300" distR="114300">
            <wp:extent cx="6040755" cy="4252595"/>
            <wp:effectExtent l="0" t="0" r="7620" b="5080"/>
            <wp:docPr id="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0755" cy="4252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双击点位图里面零件黄色的点，除了显示相连的点之外，还会在原理图上面自动找到该零件，比如双击下图中的L5100,自动的复制L5100到原理图上面的搜索框里面并且查到到L5100如下图</w:t>
      </w:r>
    </w:p>
    <w:p>
      <w:r>
        <w:drawing>
          <wp:inline distT="0" distB="0" distL="114300" distR="114300">
            <wp:extent cx="6097270" cy="4641850"/>
            <wp:effectExtent l="0" t="0" r="825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464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941695" cy="3871595"/>
            <wp:effectExtent l="0" t="0" r="190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1695" cy="3871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反过来 如果双击原理图上面的零件编号，就会在点位图上面找到该零件(显示蓝色的点),比如商家原理图的C1351,就会在点位图搜索到C1351并且移动到前面(蓝色的点)</w:t>
      </w:r>
    </w:p>
    <w:p>
      <w:pPr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892800" cy="3884930"/>
            <wp:effectExtent l="0" t="0" r="317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92800" cy="3884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541645" cy="4114165"/>
            <wp:effectExtent l="0" t="0" r="190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1645" cy="4114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还可以通过双击原理图上面数据编号，从点位图上面找到全部相连的点(显示蓝色),比如双击主供电PP_VDD_MAIN.</w:t>
      </w:r>
    </w:p>
    <w:p>
      <w:r>
        <w:drawing>
          <wp:inline distT="0" distB="0" distL="114300" distR="114300">
            <wp:extent cx="6137275" cy="3952240"/>
            <wp:effectExtent l="0" t="0" r="635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7275" cy="395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012180" cy="4304665"/>
            <wp:effectExtent l="0" t="0" r="762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4304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200"/>
        <w:rPr>
          <w:rFonts w:hint="eastAsia"/>
          <w:b/>
          <w:bCs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/>
          <w:b/>
          <w:bCs/>
          <w:color w:val="0550F9"/>
          <w:sz w:val="28"/>
          <w:szCs w:val="28"/>
          <w:lang w:val="en-US" w:eastAsia="zh-CN"/>
        </w:rPr>
        <w:t>PDF几个小改动如下，复制功能，双击原理图上面零件编号或者数据编号就直接会复制到搜索框里面，可以直接点“向下查找”。</w:t>
      </w:r>
      <w:r>
        <w:rPr>
          <w:rFonts w:hint="eastAsia"/>
          <w:b/>
          <w:bCs/>
          <w:color w:val="0D0D0D" w:themeColor="text1" w:themeTint="F2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另外如果不想用点位图，也可以用按鼠标右键复制，然后粘贴到搜索框，鼠标移动到移动到零件编号或者数据编号的时候会由箭头变成光标，然后按住鼠标左键往左移动或者往右移动选中要复制的内容，选中后对准选中的内容按鼠标右键，会出来一个小菜单，选复制即可。然后把鼠标移动到搜索框，按鼠标右键，选粘贴。</w:t>
      </w:r>
    </w:p>
    <w:p>
      <w:pPr>
        <w:ind w:firstLine="562" w:firstLineChars="200"/>
        <w:rPr>
          <w:rFonts w:hint="eastAsia"/>
          <w:b/>
          <w:bCs/>
          <w:color w:val="0550F9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550F9"/>
          <w:sz w:val="28"/>
          <w:szCs w:val="28"/>
          <w:lang w:val="en-US" w:eastAsia="zh-CN"/>
        </w:rPr>
        <w:t>鼠标在空白的地方，按住鼠标左键可拖动，按滚轮可上下翻页，按住CTRL+滚轮可放大缩小。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4528F9"/>
    <w:rsid w:val="3B4A4F10"/>
    <w:rsid w:val="4D4528F9"/>
    <w:rsid w:val="6D535020"/>
    <w:rsid w:val="721B4303"/>
    <w:rsid w:val="7ADB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3529;&#26524;&#32769;&#24072;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2018-06-15T18:12:00Z</dcterms:created>
  <dc:creator>苹果老师</dc:creator>
  <cp:lastModifiedBy>苹果老师</cp:lastModifiedBy>
  <dcterms:modified xsi:type="dcterms:W3CDTF">2019-08-18T09:34:23Z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