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spacing w:line="440" w:lineRule="atLeas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我运动我快乐演讲稿</w:t>
      </w:r>
    </w:p>
    <w:p>
      <w:pPr>
        <w:spacing w:line="440" w:lineRule="atLeast"/>
        <w:jc w:val="center"/>
        <w:rPr>
          <w:rFonts w:hint="eastAsia" w:ascii="黑体" w:hAnsi="黑体" w:eastAsia="黑体"/>
          <w:b/>
          <w:sz w:val="32"/>
          <w:szCs w:val="32"/>
        </w:rPr>
      </w:pPr>
    </w:p>
    <w:p>
      <w:pPr>
        <w:spacing w:line="440" w:lineRule="atLeas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尊敬的各位老师，亲爱的同学们：</w:t>
      </w:r>
    </w:p>
    <w:p>
      <w:pPr>
        <w:spacing w:line="440" w:lineRule="atLeast"/>
        <w:ind w:left="480"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大家早上好！我是五年级三班的xx同学，今天我国旗下演讲的题目是《我运动，我健康，我快乐》。</w:t>
      </w:r>
    </w:p>
    <w:p>
      <w:pPr>
        <w:spacing w:line="440" w:lineRule="atLeast"/>
        <w:ind w:left="48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"生命在于运动",这是法国著名思想家伏尔泰的一句名言。“运动是目的，理想是标准。”这是法国文学家雨果的一生追求；“只有运动，生活才会不断进步。”这是莎士比亚的信仰。还有毛主席也说过，身体是革命的本钱，没有了身体健康，一切都等于零。同学们</w:t>
      </w:r>
      <w:r>
        <w:rPr>
          <w:rFonts w:ascii="宋体" w:hAnsi="宋体" w:cs="宋体"/>
          <w:kern w:val="0"/>
          <w:sz w:val="28"/>
          <w:szCs w:val="28"/>
        </w:rPr>
        <w:t>有了强健的体魄我们才能完成各种学习任务，才能精神百倍、意气</w:t>
      </w:r>
      <w:r>
        <w:rPr>
          <w:rFonts w:hint="eastAsia" w:ascii="宋体" w:hAnsi="宋体" w:cs="宋体"/>
          <w:kern w:val="0"/>
          <w:sz w:val="28"/>
          <w:szCs w:val="28"/>
        </w:rPr>
        <w:t>奋</w:t>
      </w:r>
      <w:r>
        <w:rPr>
          <w:rFonts w:ascii="宋体" w:hAnsi="宋体" w:cs="宋体"/>
          <w:kern w:val="0"/>
          <w:sz w:val="28"/>
          <w:szCs w:val="28"/>
        </w:rPr>
        <w:t>发地去迎接生活中的种种挑战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  <w:r>
        <w:rPr>
          <w:rFonts w:ascii="宋体" w:hAnsi="宋体" w:cs="宋体"/>
          <w:kern w:val="0"/>
          <w:sz w:val="28"/>
          <w:szCs w:val="28"/>
        </w:rPr>
        <w:t>只有身体健康了，我们才可以体会到学习的快乐，才会真正享受到生活的幸福和生命的美丽！锻炼身体从小处说是为自己，为家庭，从大处说是为国家，为人民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  <w:r>
        <w:rPr>
          <w:rFonts w:ascii="宋体" w:hAnsi="宋体" w:cs="宋体"/>
          <w:kern w:val="0"/>
          <w:sz w:val="28"/>
          <w:szCs w:val="28"/>
        </w:rPr>
        <w:t>全民族身体素质的提高，需要我们每一个</w:t>
      </w:r>
      <w:bookmarkStart w:id="0" w:name="_GoBack"/>
      <w:r>
        <w:rPr>
          <w:rFonts w:ascii="宋体" w:hAnsi="宋体" w:cs="宋体"/>
          <w:kern w:val="0"/>
          <w:sz w:val="28"/>
          <w:szCs w:val="28"/>
        </w:rPr>
        <w:t>人的努力！“如果你要健康，那就运动吧！如果你要快乐，那就运动吧！”</w:t>
      </w:r>
    </w:p>
    <w:bookmarkEnd w:id="0"/>
    <w:p>
      <w:pPr>
        <w:spacing w:line="440" w:lineRule="atLeast"/>
        <w:ind w:left="315" w:leftChars="15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如果没有跳高，就不可能体会到跨越艰险所需要的勇气，也无法品尝到超越的快感。</w:t>
      </w:r>
    </w:p>
    <w:p>
      <w:pPr>
        <w:spacing w:line="440" w:lineRule="atLeast"/>
        <w:ind w:left="315" w:leftChars="15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如果没有投铅球，就不可能感受到力量之美，也无缘体会投掷瞬间的洒脱。</w:t>
      </w:r>
    </w:p>
    <w:p>
      <w:pPr>
        <w:spacing w:line="440" w:lineRule="atLeast"/>
        <w:ind w:left="315" w:leftChars="15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如果没有团队的接力赛，就不能深深地懂得集体的力量，也无法感受终点前众人急切的眼神和无法抑制的呐喊。</w:t>
      </w:r>
    </w:p>
    <w:p>
      <w:pPr>
        <w:spacing w:line="440" w:lineRule="atLeast"/>
        <w:ind w:left="48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更快、更高、更强，是人类永不放弃的追求！</w:t>
      </w:r>
    </w:p>
    <w:p>
      <w:pPr>
        <w:spacing w:line="440" w:lineRule="atLeast"/>
        <w:ind w:left="48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运动，是身体的语言，是生命的呐喊！</w:t>
      </w:r>
    </w:p>
    <w:p>
      <w:pPr>
        <w:spacing w:line="440" w:lineRule="atLeast"/>
        <w:ind w:left="48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运动，有许多个理由使我们爱上它。</w:t>
      </w:r>
    </w:p>
    <w:p>
      <w:pPr>
        <w:spacing w:line="440" w:lineRule="atLeast"/>
        <w:ind w:left="48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运动，可以放飞心情。</w:t>
      </w:r>
    </w:p>
    <w:p>
      <w:pPr>
        <w:spacing w:line="440" w:lineRule="atLeast"/>
        <w:ind w:left="48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运动，可以缓解压力。</w:t>
      </w:r>
    </w:p>
    <w:p>
      <w:pPr>
        <w:spacing w:line="440" w:lineRule="atLeast"/>
        <w:ind w:left="48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运动，挑战自己的开始。</w:t>
      </w:r>
    </w:p>
    <w:p>
      <w:pPr>
        <w:spacing w:line="440" w:lineRule="atLeast"/>
        <w:ind w:left="48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运动，超越极限的体验。</w:t>
      </w:r>
    </w:p>
    <w:p>
      <w:pPr>
        <w:spacing w:line="440" w:lineRule="atLeast"/>
        <w:ind w:left="48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运动不止，奋斗不息，生命才会健康精彩！</w:t>
      </w:r>
    </w:p>
    <w:p>
      <w:pPr>
        <w:spacing w:line="440" w:lineRule="atLeast"/>
        <w:ind w:left="480"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来吧，亲爱的同学们！让我们走向运动场，走进大自然，走到阳光下，在运动中增强体质，在操场上磨练意志，让运动——成为我们终生的兴趣爱好！让健康——成为我们全面发展的不懈追求！让快乐——成为我们成长过程的伴奏音符！同学们，让我们用运动实现自己的梦想，用运动创造我们的人生，让“我运动，我健康，我快乐”陪伴我们走过难忘的小学生活！</w:t>
      </w:r>
    </w:p>
    <w:p>
      <w:pPr>
        <w:spacing w:line="440" w:lineRule="atLeast"/>
        <w:ind w:left="480" w:firstLine="560" w:firstLineChars="2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我的发言完毕，谢谢大家！</w:t>
      </w:r>
    </w:p>
    <w:sectPr>
      <w:headerReference r:id="rId3" w:type="default"/>
      <w:pgSz w:w="11906" w:h="16838"/>
      <w:pgMar w:top="1474" w:right="1361" w:bottom="147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5F326F"/>
    <w:rsid w:val="00002BF8"/>
    <w:rsid w:val="001A5208"/>
    <w:rsid w:val="003177B4"/>
    <w:rsid w:val="004D4F4C"/>
    <w:rsid w:val="004E7A67"/>
    <w:rsid w:val="005B1642"/>
    <w:rsid w:val="00640320"/>
    <w:rsid w:val="007219CF"/>
    <w:rsid w:val="00774B71"/>
    <w:rsid w:val="00A97A41"/>
    <w:rsid w:val="00AE52CD"/>
    <w:rsid w:val="055F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d505eef4-2250-4770-a4cf-4f738780ccb5\&#25105;&#36816;&#21160;&#25105;&#24555;&#20048;&#28436;&#35762;&#31295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我运动我快乐演讲稿.docx</Template>
  <Pages>2</Pages>
  <Words>757</Words>
  <Characters>759</Characters>
  <Lines>5</Lines>
  <Paragraphs>1</Paragraphs>
  <TotalTime>2</TotalTime>
  <ScaleCrop>false</ScaleCrop>
  <LinksUpToDate>false</LinksUpToDate>
  <CharactersWithSpaces>760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2022-03-04T08:23:00Z</dcterms:created>
  <dcterms:modified xsi:type="dcterms:W3CDTF">2022-03-04T08:25:58Z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v1.0_library_R04Qm6clzWNoCYYZU/gtSg==</vt:lpwstr>
  </property>
  <property fmtid="{D5CDD505-2E9C-101B-9397-08002B2CF9AE}" pid="4" name="ICV">
    <vt:lpwstr>8DB1AEB6D692491A8CE45529BD5E8056</vt:lpwstr>
  </property>
</Properties>
</file>