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物业职工演讲稿</w:t>
      </w:r>
    </w:p>
    <w:p>
      <w:pPr>
        <w:jc w:val="center"/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尊敬的各位领导、各位评委、亲爱的职工朋友们：</w:t>
      </w:r>
    </w:p>
    <w:p>
      <w:pPr>
        <w:ind w:firstLine="55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大家下午好！很高兴再次站在这个演讲台上，今天我演讲的题目是《Hitch your wagon to a star》，这是一句英文谚语，字面的意思是“把你的马车栓到星星上”，这是鼓励人要胸怀大志，充满激情，心之所愿，无所不成。首先，我想问大家一个问题：“你为后勤服务事业的飞速发展，有所准备吗？”也许你会说，我只是一个普通的员工，在平凡的岗位上工作，我能做什么呢，哪些啊都是领导的事。在这里，我要大声地说：“你错了。在后勤服务事业中，我们虽然只是普通的员工，只能坚守在平凡的岗位上，只要我们胸怀大志，充满激情，即使坚守平凡，也能创造不凡，为公司的发展壮大，贡献一份力量。</w:t>
      </w:r>
    </w:p>
    <w:p>
      <w:pPr>
        <w:ind w:firstLine="55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寒来暑往，春去秋来。虽然我来到单位的时间还不满两年，但我做为一名后勤服务人员，却深深感受到后勤服务工作的喜悦和自豪，用心体会着后勤服务事业的奋斗与拼搏，我感激，因为这平凡的工作教会了我许多东西，我快乐，因为我生活在***物业这样一个优秀的集体。在我们集体中，有这样一群人，不论刮风下雨，还是严寒酷暑，她们手拿扫帚，在机关大院、住宅小区里不停地工作着，你可知道她们是谁？她们就是辛勤的保洁人员，是她们为大院小区装扮出一片片崭新的天地。在我们的身边，还有这么一群人，大门站岗，屹立如松，夜间巡逻，尽心尽责，这是我们的保安人员，是他们一步一个脚印，维系着小区大院的祥和安稳。一个电话，维修人员紧急出动；无数个电话，客服人员一一回访。有人说，后勤服务工作就是管好吃喝拉撒，没有技术含量，不存在政治色彩，更不会给社会带来巨大的社会效益和经济效益。然而，我却想说，绚丽之极归于平淡，真正的伟大来自于平凡。</w:t>
      </w:r>
    </w:p>
    <w:p>
      <w:pPr>
        <w:ind w:firstLine="55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“兵马未动，粮草先行”有人这样贴切地形容后勤服务工作，诚然，要想更好地服务，就必须要有超前意识，创新思维，凡事多思考一点，凡事多行动一步。一个挂钩，一些标识，这是我们在用心服务；雨</w:t>
      </w:r>
      <w:r>
        <w:rPr>
          <w:rFonts w:hint="eastAsia" w:ascii="宋体" w:hAnsi="宋体" w:cs="宋体"/>
          <w:sz w:val="28"/>
          <w:szCs w:val="28"/>
        </w:rPr>
        <w:t>箆</w:t>
      </w:r>
      <w:r>
        <w:rPr>
          <w:rFonts w:hint="eastAsia" w:ascii="宋体" w:hAnsi="宋体"/>
          <w:sz w:val="28"/>
          <w:szCs w:val="28"/>
        </w:rPr>
        <w:t>的改造，水池的清理，这是我们用智慧行动；错时上下班，增加的不只是我们的服务时间；十多年来，大院门厅的男保安换成了青春靓丽的女服务员来接待，这让机关的工作人员和外来访客都耳目一新，顿觉我们的服务充满活力。自局里开展创新工作以来，公司上下全体员工都积极行动起来，满怀激情，献言献策，在各自的岗位上创造着属于自己的不凡。</w:t>
      </w:r>
    </w:p>
    <w:p>
      <w:pPr>
        <w:ind w:firstLine="55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前苏联著名作家奥斯特洛夫斯基在《钢铁是怎样炼成的》中写道：“人最宝贵的是生命，生命对于我们来说只有一次，一个人的生命应当这样度过：每当回忆往事的时候，不会因为虚度年华而悔恨，也不会因为碌碌无为而羞愧。”太阳燃烧，因为它选择辉煌；大海深邃，因为它选择包容；高山伟岸，因为它选择坚毅。选择后勤服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务事业，因为它寄托着我的期望和梦想，生命有限，服务无限，让我们把有限的生命投入到无限的服务事业中去，让我们的生命在平凡的岗位上闪光。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942296"/>
    <w:rsid w:val="000E3AB3"/>
    <w:rsid w:val="001976E8"/>
    <w:rsid w:val="002F73A6"/>
    <w:rsid w:val="00352314"/>
    <w:rsid w:val="00363A87"/>
    <w:rsid w:val="00464AF3"/>
    <w:rsid w:val="006B1612"/>
    <w:rsid w:val="006D6D9F"/>
    <w:rsid w:val="00782071"/>
    <w:rsid w:val="00797061"/>
    <w:rsid w:val="008F39D9"/>
    <w:rsid w:val="00974FCF"/>
    <w:rsid w:val="00AC201F"/>
    <w:rsid w:val="00B744A8"/>
    <w:rsid w:val="00C472F1"/>
    <w:rsid w:val="00C70CDF"/>
    <w:rsid w:val="00CC7EE3"/>
    <w:rsid w:val="00CE74C5"/>
    <w:rsid w:val="00DC739E"/>
    <w:rsid w:val="00E04DA9"/>
    <w:rsid w:val="00EA2B5B"/>
    <w:rsid w:val="00F77D22"/>
    <w:rsid w:val="13DE21DC"/>
    <w:rsid w:val="639422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ff3e9e11-1c6f-4e8f-8eed-3c9c789c3e29\&#29289;&#19994;&#32844;&#24037;&#28436;&#35762;&#31295;.doc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物业职工演讲稿.doc.docx</Template>
  <Pages>2</Pages>
  <Words>1146</Words>
  <Characters>1163</Characters>
  <Lines>8</Lines>
  <Paragraphs>2</Paragraphs>
  <TotalTime>22</TotalTime>
  <ScaleCrop>false</ScaleCrop>
  <LinksUpToDate>false</LinksUpToDate>
  <CharactersWithSpaces>1168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2022-03-10T08:41:00Z</dcterms:created>
  <dc:creator>铭</dc:creator>
  <cp:lastModifiedBy>铭</cp:lastModifiedBy>
  <dcterms:modified xsi:type="dcterms:W3CDTF">2022-03-10T09:04:47Z</dcterms:modified>
  <dc:title>Hitch  your  wagon  to  a  star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KSOTemplateUUID">
    <vt:lpwstr>v1.0_library_uHTMtvBy/DLNZEtOmnH+2Q==</vt:lpwstr>
  </property>
  <property fmtid="{D5CDD505-2E9C-101B-9397-08002B2CF9AE}" pid="4" name="ICV">
    <vt:lpwstr>007F46AC492B463CBA6E43674B48ED14</vt:lpwstr>
  </property>
</Properties>
</file>