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8430895</wp:posOffset>
                </wp:positionV>
                <wp:extent cx="6988175" cy="931545"/>
                <wp:effectExtent l="0" t="0" r="0" b="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817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  <w:t>3年以上销售行业工作经验，具备业务开拓能力、组织能力、协调能力、沟通能力、抗压能力、危机处理能力；思维灵活且有逻辑性，主动性强；良好的沟通能力、谈判能力；诚实正直，细致认真，责任心强，具有较强的团队合作精神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85pt;margin-top:663.85pt;height:73.35pt;width:550.25pt;z-index:251665408;mso-width-relative:page;mso-height-relative:page;" filled="f" stroked="f" coordsize="21600,21600" o:gfxdata="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bnY/F2QAAAA4BAAAPAAAAAAAAAAEAIAAAACIAAABk&#10;cnMvZG93bnJldi54bWxQSwECFAAUAAAACACHTuJAIj9igT4CAABoBAAADgAAAAAAAAABACAAAAAo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  <w:t>3年以上销售行业工作经验，具备业务开拓能力、组织能力、协调能力、沟通能力、抗压能力、危机处理能力；思维灵活且有逻辑性，主动性强；良好的沟通能力、谈判能力；诚实正直，细致认真，责任心强，具有较强的团队合作精神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1452245</wp:posOffset>
                </wp:positionV>
                <wp:extent cx="6987540" cy="467360"/>
                <wp:effectExtent l="6350" t="6350" r="3810" b="889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540" cy="467360"/>
                          <a:chOff x="3462" y="4010"/>
                          <a:chExt cx="11004" cy="736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 rot="0">
                            <a:off x="3462" y="4010"/>
                            <a:ext cx="11005" cy="736"/>
                            <a:chOff x="2461" y="4010"/>
                            <a:chExt cx="11005" cy="736"/>
                          </a:xfrm>
                        </wpg:grpSpPr>
                        <wpg:grpSp>
                          <wpg:cNvPr id="8" name="组合 8"/>
                          <wpg:cNvGrpSpPr/>
                          <wpg:grpSpPr>
                            <a:xfrm>
                              <a:off x="2461" y="4010"/>
                              <a:ext cx="2840" cy="736"/>
                              <a:chOff x="2344" y="4010"/>
                              <a:chExt cx="2840" cy="736"/>
                            </a:xfrm>
                          </wpg:grpSpPr>
                          <wpg:grpSp>
                            <wpg:cNvPr id="7" name="组合 7"/>
                            <wpg:cNvGrpSpPr/>
                            <wpg:grpSpPr>
                              <a:xfrm>
                                <a:off x="2344" y="4010"/>
                                <a:ext cx="2840" cy="736"/>
                                <a:chOff x="2344" y="4010"/>
                                <a:chExt cx="2840" cy="736"/>
                              </a:xfrm>
                            </wpg:grpSpPr>
                            <wps:wsp>
                              <wps:cNvPr id="5" name="五边形 5"/>
                              <wps:cNvSpPr/>
                              <wps:spPr>
                                <a:xfrm>
                                  <a:off x="2578" y="4066"/>
                                  <a:ext cx="2606" cy="624"/>
                                </a:xfrm>
                                <a:prstGeom prst="homePlate">
                                  <a:avLst>
                                    <a:gd name="adj" fmla="val 46955"/>
                                  </a:avLst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6" name="椭圆 6"/>
                              <wps:cNvSpPr/>
                              <wps:spPr>
                                <a:xfrm>
                                  <a:off x="2344" y="4010"/>
                                  <a:ext cx="737" cy="73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44" name="文本框 13"/>
                            <wps:cNvSpPr txBox="1"/>
                            <wps:spPr>
                              <a:xfrm>
                                <a:off x="3173" y="4141"/>
                                <a:ext cx="1591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distribute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教育背景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20" w:lineRule="exact"/>
                                    <w:jc w:val="distribute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noAutofit/>
                            </wps:bodyPr>
                          </wps:wsp>
                        </wpg:grpSp>
                        <wps:wsp>
                          <wps:cNvPr id="10" name="直接连接符 10"/>
                          <wps:cNvCnPr/>
                          <wps:spPr>
                            <a:xfrm>
                              <a:off x="5312" y="4378"/>
                              <a:ext cx="8154" cy="0"/>
                            </a:xfrm>
                            <a:prstGeom prst="line">
                              <a:avLst/>
                            </a:prstGeom>
                            <a:ln w="22225" cmpd="sng">
                              <a:solidFill>
                                <a:schemeClr val="bg2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" name="Freeform 1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3688" y="4209"/>
                            <a:ext cx="286" cy="338"/>
                          </a:xfrm>
                          <a:custGeom>
                            <a:avLst/>
                            <a:gdLst>
                              <a:gd name="T0" fmla="*/ 1553 w 3297"/>
                              <a:gd name="T1" fmla="*/ 189 h 3609"/>
                              <a:gd name="T2" fmla="*/ 740 w 3297"/>
                              <a:gd name="T3" fmla="*/ 154 h 3609"/>
                              <a:gd name="T4" fmla="*/ 155 w 3297"/>
                              <a:gd name="T5" fmla="*/ 3326 h 3609"/>
                              <a:gd name="T6" fmla="*/ 969 w 3297"/>
                              <a:gd name="T7" fmla="*/ 3359 h 3609"/>
                              <a:gd name="T8" fmla="*/ 1615 w 3297"/>
                              <a:gd name="T9" fmla="*/ 213 h 3609"/>
                              <a:gd name="T10" fmla="*/ 1282 w 3297"/>
                              <a:gd name="T11" fmla="*/ 1309 h 3609"/>
                              <a:gd name="T12" fmla="*/ 1224 w 3297"/>
                              <a:gd name="T13" fmla="*/ 1325 h 3609"/>
                              <a:gd name="T14" fmla="*/ 1219 w 3297"/>
                              <a:gd name="T15" fmla="*/ 1325 h 3609"/>
                              <a:gd name="T16" fmla="*/ 634 w 3297"/>
                              <a:gd name="T17" fmla="*/ 1134 h 3609"/>
                              <a:gd name="T18" fmla="*/ 630 w 3297"/>
                              <a:gd name="T19" fmla="*/ 1056 h 3609"/>
                              <a:gd name="T20" fmla="*/ 734 w 3297"/>
                              <a:gd name="T21" fmla="*/ 972 h 3609"/>
                              <a:gd name="T22" fmla="*/ 1278 w 3297"/>
                              <a:gd name="T23" fmla="*/ 1119 h 3609"/>
                              <a:gd name="T24" fmla="*/ 1320 w 3297"/>
                              <a:gd name="T25" fmla="*/ 1164 h 3609"/>
                              <a:gd name="T26" fmla="*/ 1325 w 3297"/>
                              <a:gd name="T27" fmla="*/ 1241 h 3609"/>
                              <a:gd name="T28" fmla="*/ 1413 w 3297"/>
                              <a:gd name="T29" fmla="*/ 907 h 3609"/>
                              <a:gd name="T30" fmla="*/ 1370 w 3297"/>
                              <a:gd name="T31" fmla="*/ 972 h 3609"/>
                              <a:gd name="T32" fmla="*/ 1313 w 3297"/>
                              <a:gd name="T33" fmla="*/ 991 h 3609"/>
                              <a:gd name="T34" fmla="*/ 769 w 3297"/>
                              <a:gd name="T35" fmla="*/ 846 h 3609"/>
                              <a:gd name="T36" fmla="*/ 716 w 3297"/>
                              <a:gd name="T37" fmla="*/ 745 h 3609"/>
                              <a:gd name="T38" fmla="*/ 729 w 3297"/>
                              <a:gd name="T39" fmla="*/ 700 h 3609"/>
                              <a:gd name="T40" fmla="*/ 824 w 3297"/>
                              <a:gd name="T41" fmla="*/ 640 h 3609"/>
                              <a:gd name="T42" fmla="*/ 1369 w 3297"/>
                              <a:gd name="T43" fmla="*/ 785 h 3609"/>
                              <a:gd name="T44" fmla="*/ 1410 w 3297"/>
                              <a:gd name="T45" fmla="*/ 829 h 3609"/>
                              <a:gd name="T46" fmla="*/ 1416 w 3297"/>
                              <a:gd name="T47" fmla="*/ 884 h 3609"/>
                              <a:gd name="T48" fmla="*/ 2408 w 3297"/>
                              <a:gd name="T49" fmla="*/ 413 h 3609"/>
                              <a:gd name="T50" fmla="*/ 2425 w 3297"/>
                              <a:gd name="T51" fmla="*/ 3571 h 3609"/>
                              <a:gd name="T52" fmla="*/ 2517 w 3297"/>
                              <a:gd name="T53" fmla="*/ 3571 h 3609"/>
                              <a:gd name="T54" fmla="*/ 2537 w 3297"/>
                              <a:gd name="T55" fmla="*/ 413 h 3609"/>
                              <a:gd name="T56" fmla="*/ 2472 w 3297"/>
                              <a:gd name="T57" fmla="*/ 281 h 3609"/>
                              <a:gd name="T58" fmla="*/ 2347 w 3297"/>
                              <a:gd name="T59" fmla="*/ 413 h 3609"/>
                              <a:gd name="T60" fmla="*/ 2281 w 3297"/>
                              <a:gd name="T61" fmla="*/ 281 h 3609"/>
                              <a:gd name="T62" fmla="*/ 2216 w 3297"/>
                              <a:gd name="T63" fmla="*/ 413 h 3609"/>
                              <a:gd name="T64" fmla="*/ 2236 w 3297"/>
                              <a:gd name="T65" fmla="*/ 3570 h 3609"/>
                              <a:gd name="T66" fmla="*/ 2330 w 3297"/>
                              <a:gd name="T67" fmla="*/ 3570 h 3609"/>
                              <a:gd name="T68" fmla="*/ 2347 w 3297"/>
                              <a:gd name="T69" fmla="*/ 413 h 3609"/>
                              <a:gd name="T70" fmla="*/ 3168 w 3297"/>
                              <a:gd name="T71" fmla="*/ 413 h 3609"/>
                              <a:gd name="T72" fmla="*/ 3185 w 3297"/>
                              <a:gd name="T73" fmla="*/ 3571 h 3609"/>
                              <a:gd name="T74" fmla="*/ 3278 w 3297"/>
                              <a:gd name="T75" fmla="*/ 3571 h 3609"/>
                              <a:gd name="T76" fmla="*/ 3297 w 3297"/>
                              <a:gd name="T77" fmla="*/ 413 h 3609"/>
                              <a:gd name="T78" fmla="*/ 3232 w 3297"/>
                              <a:gd name="T79" fmla="*/ 281 h 3609"/>
                              <a:gd name="T80" fmla="*/ 3107 w 3297"/>
                              <a:gd name="T81" fmla="*/ 413 h 3609"/>
                              <a:gd name="T82" fmla="*/ 3042 w 3297"/>
                              <a:gd name="T83" fmla="*/ 281 h 3609"/>
                              <a:gd name="T84" fmla="*/ 2976 w 3297"/>
                              <a:gd name="T85" fmla="*/ 413 h 3609"/>
                              <a:gd name="T86" fmla="*/ 2996 w 3297"/>
                              <a:gd name="T87" fmla="*/ 3570 h 3609"/>
                              <a:gd name="T88" fmla="*/ 3090 w 3297"/>
                              <a:gd name="T89" fmla="*/ 3570 h 3609"/>
                              <a:gd name="T90" fmla="*/ 3107 w 3297"/>
                              <a:gd name="T91" fmla="*/ 413 h 3609"/>
                              <a:gd name="T92" fmla="*/ 1972 w 3297"/>
                              <a:gd name="T93" fmla="*/ 258 h 3609"/>
                              <a:gd name="T94" fmla="*/ 1838 w 3297"/>
                              <a:gd name="T95" fmla="*/ 391 h 3609"/>
                              <a:gd name="T96" fmla="*/ 1877 w 3297"/>
                              <a:gd name="T97" fmla="*/ 3569 h 3609"/>
                              <a:gd name="T98" fmla="*/ 2066 w 3297"/>
                              <a:gd name="T99" fmla="*/ 3569 h 3609"/>
                              <a:gd name="T100" fmla="*/ 2104 w 3297"/>
                              <a:gd name="T101" fmla="*/ 391 h 3609"/>
                              <a:gd name="T102" fmla="*/ 2665 w 3297"/>
                              <a:gd name="T103" fmla="*/ 297 h 3609"/>
                              <a:gd name="T104" fmla="*/ 2627 w 3297"/>
                              <a:gd name="T105" fmla="*/ 3475 h 3609"/>
                              <a:gd name="T106" fmla="*/ 2759 w 3297"/>
                              <a:gd name="T107" fmla="*/ 3609 h 3609"/>
                              <a:gd name="T108" fmla="*/ 2893 w 3297"/>
                              <a:gd name="T109" fmla="*/ 3475 h 3609"/>
                              <a:gd name="T110" fmla="*/ 2854 w 3297"/>
                              <a:gd name="T111" fmla="*/ 297 h 3609"/>
                              <a:gd name="T112" fmla="*/ 2665 w 3297"/>
                              <a:gd name="T113" fmla="*/ 297 h 36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297" h="3609">
                                <a:moveTo>
                                  <a:pt x="1615" y="213"/>
                                </a:moveTo>
                                <a:cubicBezTo>
                                  <a:pt x="1553" y="189"/>
                                  <a:pt x="1553" y="189"/>
                                  <a:pt x="1553" y="189"/>
                                </a:cubicBezTo>
                                <a:cubicBezTo>
                                  <a:pt x="956" y="30"/>
                                  <a:pt x="956" y="30"/>
                                  <a:pt x="956" y="30"/>
                                </a:cubicBezTo>
                                <a:cubicBezTo>
                                  <a:pt x="843" y="0"/>
                                  <a:pt x="770" y="41"/>
                                  <a:pt x="740" y="154"/>
                                </a:cubicBezTo>
                                <a:cubicBezTo>
                                  <a:pt x="30" y="3107"/>
                                  <a:pt x="30" y="3107"/>
                                  <a:pt x="30" y="3107"/>
                                </a:cubicBezTo>
                                <a:cubicBezTo>
                                  <a:pt x="0" y="3223"/>
                                  <a:pt x="41" y="3295"/>
                                  <a:pt x="155" y="3326"/>
                                </a:cubicBezTo>
                                <a:cubicBezTo>
                                  <a:pt x="752" y="3485"/>
                                  <a:pt x="752" y="3485"/>
                                  <a:pt x="752" y="3485"/>
                                </a:cubicBezTo>
                                <a:cubicBezTo>
                                  <a:pt x="867" y="3517"/>
                                  <a:pt x="939" y="3474"/>
                                  <a:pt x="969" y="3359"/>
                                </a:cubicBezTo>
                                <a:cubicBezTo>
                                  <a:pt x="1680" y="407"/>
                                  <a:pt x="1680" y="407"/>
                                  <a:pt x="1680" y="407"/>
                                </a:cubicBezTo>
                                <a:cubicBezTo>
                                  <a:pt x="1704" y="316"/>
                                  <a:pt x="1683" y="252"/>
                                  <a:pt x="1615" y="213"/>
                                </a:cubicBezTo>
                                <a:close/>
                                <a:moveTo>
                                  <a:pt x="1325" y="1241"/>
                                </a:moveTo>
                                <a:cubicBezTo>
                                  <a:pt x="1318" y="1268"/>
                                  <a:pt x="1303" y="1291"/>
                                  <a:pt x="1282" y="1309"/>
                                </a:cubicBezTo>
                                <a:cubicBezTo>
                                  <a:pt x="1262" y="1325"/>
                                  <a:pt x="1243" y="1329"/>
                                  <a:pt x="1224" y="1325"/>
                                </a:cubicBezTo>
                                <a:cubicBezTo>
                                  <a:pt x="1224" y="1325"/>
                                  <a:pt x="1224" y="1325"/>
                                  <a:pt x="1224" y="1325"/>
                                </a:cubicBezTo>
                                <a:cubicBezTo>
                                  <a:pt x="1219" y="1325"/>
                                  <a:pt x="1219" y="1325"/>
                                  <a:pt x="1219" y="1325"/>
                                </a:cubicBezTo>
                                <a:cubicBezTo>
                                  <a:pt x="1219" y="1325"/>
                                  <a:pt x="1219" y="1325"/>
                                  <a:pt x="1219" y="1325"/>
                                </a:cubicBezTo>
                                <a:cubicBezTo>
                                  <a:pt x="678" y="1178"/>
                                  <a:pt x="678" y="1178"/>
                                  <a:pt x="678" y="1178"/>
                                </a:cubicBezTo>
                                <a:cubicBezTo>
                                  <a:pt x="657" y="1173"/>
                                  <a:pt x="642" y="1159"/>
                                  <a:pt x="634" y="1134"/>
                                </a:cubicBezTo>
                                <a:cubicBezTo>
                                  <a:pt x="629" y="1122"/>
                                  <a:pt x="626" y="1109"/>
                                  <a:pt x="626" y="1096"/>
                                </a:cubicBezTo>
                                <a:cubicBezTo>
                                  <a:pt x="625" y="1083"/>
                                  <a:pt x="626" y="1070"/>
                                  <a:pt x="630" y="1056"/>
                                </a:cubicBezTo>
                                <a:cubicBezTo>
                                  <a:pt x="637" y="1028"/>
                                  <a:pt x="651" y="1006"/>
                                  <a:pt x="672" y="991"/>
                                </a:cubicBezTo>
                                <a:cubicBezTo>
                                  <a:pt x="691" y="972"/>
                                  <a:pt x="712" y="967"/>
                                  <a:pt x="734" y="972"/>
                                </a:cubicBezTo>
                                <a:cubicBezTo>
                                  <a:pt x="1275" y="1119"/>
                                  <a:pt x="1275" y="1119"/>
                                  <a:pt x="1275" y="1119"/>
                                </a:cubicBezTo>
                                <a:cubicBezTo>
                                  <a:pt x="1278" y="1119"/>
                                  <a:pt x="1278" y="1119"/>
                                  <a:pt x="1278" y="1119"/>
                                </a:cubicBezTo>
                                <a:cubicBezTo>
                                  <a:pt x="1281" y="1120"/>
                                  <a:pt x="1284" y="1123"/>
                                  <a:pt x="1287" y="1125"/>
                                </a:cubicBezTo>
                                <a:cubicBezTo>
                                  <a:pt x="1301" y="1133"/>
                                  <a:pt x="1312" y="1145"/>
                                  <a:pt x="1320" y="1164"/>
                                </a:cubicBezTo>
                                <a:cubicBezTo>
                                  <a:pt x="1326" y="1176"/>
                                  <a:pt x="1328" y="1188"/>
                                  <a:pt x="1329" y="1200"/>
                                </a:cubicBezTo>
                                <a:cubicBezTo>
                                  <a:pt x="1330" y="1213"/>
                                  <a:pt x="1328" y="1227"/>
                                  <a:pt x="1325" y="1241"/>
                                </a:cubicBezTo>
                                <a:close/>
                                <a:moveTo>
                                  <a:pt x="1416" y="884"/>
                                </a:moveTo>
                                <a:cubicBezTo>
                                  <a:pt x="1415" y="891"/>
                                  <a:pt x="1415" y="899"/>
                                  <a:pt x="1413" y="907"/>
                                </a:cubicBezTo>
                                <a:cubicBezTo>
                                  <a:pt x="1408" y="926"/>
                                  <a:pt x="1397" y="943"/>
                                  <a:pt x="1385" y="956"/>
                                </a:cubicBezTo>
                                <a:cubicBezTo>
                                  <a:pt x="1380" y="962"/>
                                  <a:pt x="1376" y="968"/>
                                  <a:pt x="1370" y="972"/>
                                </a:cubicBezTo>
                                <a:cubicBezTo>
                                  <a:pt x="1364" y="978"/>
                                  <a:pt x="1358" y="980"/>
                                  <a:pt x="1353" y="983"/>
                                </a:cubicBezTo>
                                <a:cubicBezTo>
                                  <a:pt x="1339" y="990"/>
                                  <a:pt x="1326" y="994"/>
                                  <a:pt x="1313" y="991"/>
                                </a:cubicBezTo>
                                <a:cubicBezTo>
                                  <a:pt x="1310" y="991"/>
                                  <a:pt x="1310" y="991"/>
                                  <a:pt x="1310" y="991"/>
                                </a:cubicBezTo>
                                <a:cubicBezTo>
                                  <a:pt x="769" y="846"/>
                                  <a:pt x="769" y="846"/>
                                  <a:pt x="769" y="846"/>
                                </a:cubicBezTo>
                                <a:cubicBezTo>
                                  <a:pt x="748" y="839"/>
                                  <a:pt x="732" y="823"/>
                                  <a:pt x="722" y="799"/>
                                </a:cubicBezTo>
                                <a:cubicBezTo>
                                  <a:pt x="715" y="782"/>
                                  <a:pt x="714" y="763"/>
                                  <a:pt x="716" y="745"/>
                                </a:cubicBezTo>
                                <a:cubicBezTo>
                                  <a:pt x="717" y="737"/>
                                  <a:pt x="717" y="730"/>
                                  <a:pt x="719" y="722"/>
                                </a:cubicBezTo>
                                <a:cubicBezTo>
                                  <a:pt x="722" y="714"/>
                                  <a:pt x="726" y="707"/>
                                  <a:pt x="729" y="700"/>
                                </a:cubicBezTo>
                                <a:cubicBezTo>
                                  <a:pt x="737" y="682"/>
                                  <a:pt x="748" y="666"/>
                                  <a:pt x="762" y="655"/>
                                </a:cubicBezTo>
                                <a:cubicBezTo>
                                  <a:pt x="782" y="638"/>
                                  <a:pt x="803" y="632"/>
                                  <a:pt x="824" y="640"/>
                                </a:cubicBezTo>
                                <a:cubicBezTo>
                                  <a:pt x="1366" y="785"/>
                                  <a:pt x="1366" y="785"/>
                                  <a:pt x="1366" y="785"/>
                                </a:cubicBezTo>
                                <a:cubicBezTo>
                                  <a:pt x="1369" y="785"/>
                                  <a:pt x="1369" y="785"/>
                                  <a:pt x="1369" y="785"/>
                                </a:cubicBezTo>
                                <a:cubicBezTo>
                                  <a:pt x="1381" y="789"/>
                                  <a:pt x="1390" y="799"/>
                                  <a:pt x="1398" y="810"/>
                                </a:cubicBezTo>
                                <a:cubicBezTo>
                                  <a:pt x="1402" y="816"/>
                                  <a:pt x="1407" y="821"/>
                                  <a:pt x="1410" y="829"/>
                                </a:cubicBezTo>
                                <a:cubicBezTo>
                                  <a:pt x="1415" y="841"/>
                                  <a:pt x="1418" y="853"/>
                                  <a:pt x="1418" y="866"/>
                                </a:cubicBezTo>
                                <a:cubicBezTo>
                                  <a:pt x="1419" y="872"/>
                                  <a:pt x="1417" y="878"/>
                                  <a:pt x="1416" y="884"/>
                                </a:cubicBezTo>
                                <a:close/>
                                <a:moveTo>
                                  <a:pt x="2425" y="319"/>
                                </a:moveTo>
                                <a:cubicBezTo>
                                  <a:pt x="2414" y="346"/>
                                  <a:pt x="2408" y="378"/>
                                  <a:pt x="2408" y="413"/>
                                </a:cubicBezTo>
                                <a:cubicBezTo>
                                  <a:pt x="2408" y="3477"/>
                                  <a:pt x="2408" y="3477"/>
                                  <a:pt x="2408" y="3477"/>
                                </a:cubicBezTo>
                                <a:cubicBezTo>
                                  <a:pt x="2408" y="3514"/>
                                  <a:pt x="2414" y="3545"/>
                                  <a:pt x="2425" y="3571"/>
                                </a:cubicBezTo>
                                <a:cubicBezTo>
                                  <a:pt x="2438" y="3596"/>
                                  <a:pt x="2454" y="3609"/>
                                  <a:pt x="2472" y="3609"/>
                                </a:cubicBezTo>
                                <a:cubicBezTo>
                                  <a:pt x="2491" y="3609"/>
                                  <a:pt x="2505" y="3596"/>
                                  <a:pt x="2517" y="3571"/>
                                </a:cubicBezTo>
                                <a:cubicBezTo>
                                  <a:pt x="2530" y="3545"/>
                                  <a:pt x="2537" y="3514"/>
                                  <a:pt x="2537" y="3477"/>
                                </a:cubicBezTo>
                                <a:cubicBezTo>
                                  <a:pt x="2537" y="413"/>
                                  <a:pt x="2537" y="413"/>
                                  <a:pt x="2537" y="413"/>
                                </a:cubicBezTo>
                                <a:cubicBezTo>
                                  <a:pt x="2537" y="378"/>
                                  <a:pt x="2530" y="346"/>
                                  <a:pt x="2517" y="319"/>
                                </a:cubicBezTo>
                                <a:cubicBezTo>
                                  <a:pt x="2505" y="294"/>
                                  <a:pt x="2491" y="281"/>
                                  <a:pt x="2472" y="281"/>
                                </a:cubicBezTo>
                                <a:cubicBezTo>
                                  <a:pt x="2454" y="281"/>
                                  <a:pt x="2438" y="294"/>
                                  <a:pt x="2425" y="319"/>
                                </a:cubicBezTo>
                                <a:close/>
                                <a:moveTo>
                                  <a:pt x="2347" y="413"/>
                                </a:moveTo>
                                <a:cubicBezTo>
                                  <a:pt x="2347" y="378"/>
                                  <a:pt x="2341" y="347"/>
                                  <a:pt x="2330" y="319"/>
                                </a:cubicBezTo>
                                <a:cubicBezTo>
                                  <a:pt x="2316" y="294"/>
                                  <a:pt x="2300" y="281"/>
                                  <a:pt x="2281" y="281"/>
                                </a:cubicBezTo>
                                <a:cubicBezTo>
                                  <a:pt x="2263" y="281"/>
                                  <a:pt x="2249" y="294"/>
                                  <a:pt x="2236" y="319"/>
                                </a:cubicBezTo>
                                <a:cubicBezTo>
                                  <a:pt x="2223" y="347"/>
                                  <a:pt x="2216" y="378"/>
                                  <a:pt x="2216" y="413"/>
                                </a:cubicBezTo>
                                <a:cubicBezTo>
                                  <a:pt x="2216" y="3477"/>
                                  <a:pt x="2216" y="3477"/>
                                  <a:pt x="2216" y="3477"/>
                                </a:cubicBezTo>
                                <a:cubicBezTo>
                                  <a:pt x="2216" y="3513"/>
                                  <a:pt x="2223" y="3545"/>
                                  <a:pt x="2236" y="3570"/>
                                </a:cubicBezTo>
                                <a:cubicBezTo>
                                  <a:pt x="2249" y="3596"/>
                                  <a:pt x="2263" y="3609"/>
                                  <a:pt x="2281" y="3609"/>
                                </a:cubicBezTo>
                                <a:cubicBezTo>
                                  <a:pt x="2300" y="3609"/>
                                  <a:pt x="2316" y="3596"/>
                                  <a:pt x="2330" y="3570"/>
                                </a:cubicBezTo>
                                <a:cubicBezTo>
                                  <a:pt x="2341" y="3545"/>
                                  <a:pt x="2347" y="3513"/>
                                  <a:pt x="2347" y="3477"/>
                                </a:cubicBezTo>
                                <a:lnTo>
                                  <a:pt x="2347" y="413"/>
                                </a:lnTo>
                                <a:close/>
                                <a:moveTo>
                                  <a:pt x="3185" y="319"/>
                                </a:moveTo>
                                <a:cubicBezTo>
                                  <a:pt x="3174" y="346"/>
                                  <a:pt x="3168" y="378"/>
                                  <a:pt x="3168" y="413"/>
                                </a:cubicBezTo>
                                <a:cubicBezTo>
                                  <a:pt x="3168" y="3477"/>
                                  <a:pt x="3168" y="3477"/>
                                  <a:pt x="3168" y="3477"/>
                                </a:cubicBezTo>
                                <a:cubicBezTo>
                                  <a:pt x="3168" y="3514"/>
                                  <a:pt x="3174" y="3545"/>
                                  <a:pt x="3185" y="3571"/>
                                </a:cubicBezTo>
                                <a:cubicBezTo>
                                  <a:pt x="3198" y="3596"/>
                                  <a:pt x="3214" y="3609"/>
                                  <a:pt x="3232" y="3609"/>
                                </a:cubicBezTo>
                                <a:cubicBezTo>
                                  <a:pt x="3251" y="3609"/>
                                  <a:pt x="3265" y="3596"/>
                                  <a:pt x="3278" y="3571"/>
                                </a:cubicBezTo>
                                <a:cubicBezTo>
                                  <a:pt x="3290" y="3545"/>
                                  <a:pt x="3297" y="3514"/>
                                  <a:pt x="3297" y="3477"/>
                                </a:cubicBezTo>
                                <a:cubicBezTo>
                                  <a:pt x="3297" y="413"/>
                                  <a:pt x="3297" y="413"/>
                                  <a:pt x="3297" y="413"/>
                                </a:cubicBezTo>
                                <a:cubicBezTo>
                                  <a:pt x="3297" y="378"/>
                                  <a:pt x="3290" y="346"/>
                                  <a:pt x="3278" y="319"/>
                                </a:cubicBezTo>
                                <a:cubicBezTo>
                                  <a:pt x="3265" y="294"/>
                                  <a:pt x="3251" y="281"/>
                                  <a:pt x="3232" y="281"/>
                                </a:cubicBezTo>
                                <a:cubicBezTo>
                                  <a:pt x="3214" y="281"/>
                                  <a:pt x="3198" y="294"/>
                                  <a:pt x="3185" y="319"/>
                                </a:cubicBezTo>
                                <a:close/>
                                <a:moveTo>
                                  <a:pt x="3107" y="413"/>
                                </a:moveTo>
                                <a:cubicBezTo>
                                  <a:pt x="3107" y="378"/>
                                  <a:pt x="3102" y="347"/>
                                  <a:pt x="3090" y="319"/>
                                </a:cubicBezTo>
                                <a:cubicBezTo>
                                  <a:pt x="3076" y="294"/>
                                  <a:pt x="3060" y="281"/>
                                  <a:pt x="3042" y="281"/>
                                </a:cubicBezTo>
                                <a:cubicBezTo>
                                  <a:pt x="3023" y="281"/>
                                  <a:pt x="3009" y="294"/>
                                  <a:pt x="2996" y="319"/>
                                </a:cubicBezTo>
                                <a:cubicBezTo>
                                  <a:pt x="2984" y="347"/>
                                  <a:pt x="2976" y="378"/>
                                  <a:pt x="2976" y="413"/>
                                </a:cubicBezTo>
                                <a:cubicBezTo>
                                  <a:pt x="2976" y="3477"/>
                                  <a:pt x="2976" y="3477"/>
                                  <a:pt x="2976" y="3477"/>
                                </a:cubicBezTo>
                                <a:cubicBezTo>
                                  <a:pt x="2976" y="3513"/>
                                  <a:pt x="2984" y="3545"/>
                                  <a:pt x="2996" y="3570"/>
                                </a:cubicBezTo>
                                <a:cubicBezTo>
                                  <a:pt x="3009" y="3596"/>
                                  <a:pt x="3023" y="3609"/>
                                  <a:pt x="3042" y="3609"/>
                                </a:cubicBezTo>
                                <a:cubicBezTo>
                                  <a:pt x="3060" y="3609"/>
                                  <a:pt x="3076" y="3596"/>
                                  <a:pt x="3090" y="3570"/>
                                </a:cubicBezTo>
                                <a:cubicBezTo>
                                  <a:pt x="3102" y="3545"/>
                                  <a:pt x="3107" y="3513"/>
                                  <a:pt x="3107" y="3477"/>
                                </a:cubicBezTo>
                                <a:lnTo>
                                  <a:pt x="3107" y="413"/>
                                </a:lnTo>
                                <a:close/>
                                <a:moveTo>
                                  <a:pt x="2066" y="297"/>
                                </a:moveTo>
                                <a:cubicBezTo>
                                  <a:pt x="2039" y="271"/>
                                  <a:pt x="2007" y="258"/>
                                  <a:pt x="1972" y="258"/>
                                </a:cubicBezTo>
                                <a:cubicBezTo>
                                  <a:pt x="1935" y="258"/>
                                  <a:pt x="1903" y="271"/>
                                  <a:pt x="1877" y="297"/>
                                </a:cubicBezTo>
                                <a:cubicBezTo>
                                  <a:pt x="1851" y="322"/>
                                  <a:pt x="1838" y="354"/>
                                  <a:pt x="1838" y="391"/>
                                </a:cubicBezTo>
                                <a:cubicBezTo>
                                  <a:pt x="1838" y="3475"/>
                                  <a:pt x="1838" y="3475"/>
                                  <a:pt x="1838" y="3475"/>
                                </a:cubicBezTo>
                                <a:cubicBezTo>
                                  <a:pt x="1838" y="3512"/>
                                  <a:pt x="1851" y="3543"/>
                                  <a:pt x="1877" y="3569"/>
                                </a:cubicBezTo>
                                <a:cubicBezTo>
                                  <a:pt x="1903" y="3596"/>
                                  <a:pt x="1935" y="3609"/>
                                  <a:pt x="1972" y="3609"/>
                                </a:cubicBezTo>
                                <a:cubicBezTo>
                                  <a:pt x="2007" y="3609"/>
                                  <a:pt x="2039" y="3596"/>
                                  <a:pt x="2066" y="3569"/>
                                </a:cubicBezTo>
                                <a:cubicBezTo>
                                  <a:pt x="2091" y="3543"/>
                                  <a:pt x="2104" y="3512"/>
                                  <a:pt x="2104" y="3475"/>
                                </a:cubicBezTo>
                                <a:cubicBezTo>
                                  <a:pt x="2104" y="391"/>
                                  <a:pt x="2104" y="391"/>
                                  <a:pt x="2104" y="391"/>
                                </a:cubicBezTo>
                                <a:cubicBezTo>
                                  <a:pt x="2104" y="354"/>
                                  <a:pt x="2091" y="322"/>
                                  <a:pt x="2066" y="297"/>
                                </a:cubicBezTo>
                                <a:close/>
                                <a:moveTo>
                                  <a:pt x="2665" y="297"/>
                                </a:moveTo>
                                <a:cubicBezTo>
                                  <a:pt x="2640" y="322"/>
                                  <a:pt x="2627" y="354"/>
                                  <a:pt x="2627" y="391"/>
                                </a:cubicBezTo>
                                <a:cubicBezTo>
                                  <a:pt x="2627" y="3475"/>
                                  <a:pt x="2627" y="3475"/>
                                  <a:pt x="2627" y="3475"/>
                                </a:cubicBezTo>
                                <a:cubicBezTo>
                                  <a:pt x="2627" y="3512"/>
                                  <a:pt x="2640" y="3543"/>
                                  <a:pt x="2665" y="3569"/>
                                </a:cubicBezTo>
                                <a:cubicBezTo>
                                  <a:pt x="2692" y="3596"/>
                                  <a:pt x="2723" y="3609"/>
                                  <a:pt x="2759" y="3609"/>
                                </a:cubicBezTo>
                                <a:cubicBezTo>
                                  <a:pt x="2796" y="3609"/>
                                  <a:pt x="2827" y="3596"/>
                                  <a:pt x="2854" y="3569"/>
                                </a:cubicBezTo>
                                <a:cubicBezTo>
                                  <a:pt x="2880" y="3543"/>
                                  <a:pt x="2893" y="3512"/>
                                  <a:pt x="2893" y="3475"/>
                                </a:cubicBezTo>
                                <a:cubicBezTo>
                                  <a:pt x="2893" y="391"/>
                                  <a:pt x="2893" y="391"/>
                                  <a:pt x="2893" y="391"/>
                                </a:cubicBezTo>
                                <a:cubicBezTo>
                                  <a:pt x="2893" y="354"/>
                                  <a:pt x="2880" y="322"/>
                                  <a:pt x="2854" y="297"/>
                                </a:cubicBezTo>
                                <a:cubicBezTo>
                                  <a:pt x="2827" y="271"/>
                                  <a:pt x="2796" y="258"/>
                                  <a:pt x="2759" y="258"/>
                                </a:cubicBezTo>
                                <a:cubicBezTo>
                                  <a:pt x="2723" y="258"/>
                                  <a:pt x="2692" y="271"/>
                                  <a:pt x="2665" y="29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9.85pt;margin-top:114.35pt;height:36.8pt;width:550.2pt;z-index:251660288;mso-width-relative:page;mso-height-relative:page;" coordorigin="3462,4010" coordsize="11004,736" o:gfxdata="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">
                <o:lock v:ext="edit" aspectratio="f"/>
                <v:group id="_x0000_s1026" o:spid="_x0000_s1026" o:spt="203" style="position:absolute;left:3462;top:4010;height:736;width:11005;" coordorigin="2461,4010" coordsize="11005,736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2461;top:4010;height:736;width:2840;" coordorigin="2344,4010" coordsize="2840,736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group id="_x0000_s1026" o:spid="_x0000_s1026" o:spt="203" style="position:absolute;left:2344;top:4010;height:736;width:2840;" coordorigin="2344,4010" coordsize="2840,736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_x0000_s1026" o:spid="_x0000_s1026" o:spt="15" type="#_x0000_t15" style="position:absolute;left:2578;top:4066;height:624;width:2606;v-text-anchor:middle;" fillcolor="#2E75B6 [2404]" filled="t" stroked="f" coordsize="21600,21600" o:gfxdata="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i3E674A&#10;AADaAAAADwAAAAAAAAABACAAAAAiAAAAZHJzL2Rvd25yZXYueG1sUEsBAhQAFAAAAAgAh07iQDMv&#10;BZ47AAAAOQAAABAAAAAAAAAAAQAgAAAADQEAAGRycy9zaGFwZXhtbC54bWxQSwUGAAAAAAYABgBb&#10;AQAAtwMAAAAA&#10;" adj="19172"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2344;top:4010;height:737;width:737;v-text-anchor:middle;" fillcolor="#2E75B6 [2404]" filled="t" stroked="t" coordsize="21600,21600" o:gfxdata="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eafHrsAAADa&#10;AAAADwAAAAAAAAABACAAAAAiAAAAZHJzL2Rvd25yZXYueG1sUEsBAhQAFAAAAAgAh07iQDMvBZ47&#10;AAAAOQAAABAAAAAAAAAAAQAgAAAACgEAAGRycy9zaGFwZXhtbC54bWxQSwUGAAAAAAYABgBbAQAA&#10;tAMAAAAA&#10;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</v:group>
                    <v:shape id="文本框 13" o:spid="_x0000_s1026" o:spt="202" type="#_x0000_t202" style="position:absolute;left:3173;top:4141;height:474;width:1591;" filled="f" stroked="f" coordsize="21600,21600" o:gfxdata="UEsDBAoAAAAAAIdO4kAAAAAAAAAAAAAAAAAEAAAAZHJzL1BLAwQUAAAACACHTuJAp6xgnr0AAADb&#10;AAAADwAAAGRycy9kb3ducmV2LnhtbEWPS6vCMBSE94L/IRzBnaaK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GCe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distribute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distribute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v:group>
                  <v:line id="_x0000_s1026" o:spid="_x0000_s1026" o:spt="20" style="position:absolute;left:5312;top:4378;height:0;width:8154;" filled="f" stroked="t" coordsize="21600,21600" o:gfxdata="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ioJf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.75pt" color="#E7E6E6 [3214]" miterlimit="8" joinstyle="miter"/>
                    <v:imagedata o:title=""/>
                    <o:lock v:ext="edit" aspectratio="f"/>
                  </v:line>
                </v:group>
                <v:shape id="Freeform 131" o:spid="_x0000_s1026" o:spt="100" style="position:absolute;left:3688;top:4209;height:338;width:286;" fillcolor="#FFFFFF [3212]" filled="t" stroked="f" coordsize="3297,3609" o:gfxdata="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bgLSugAAANwA&#10;AAAPAAAAAAAAAAEAIAAAACIAAABkcnMvZG93bnJldi54bWxQSwECFAAUAAAACACHTuJAMy8FnjsA&#10;AAA5AAAAEAAAAAAAAAABACAAAAAJAQAAZHJzL3NoYXBleG1sLnhtbFBLBQYAAAAABgAGAFsBAACz&#10;AwAAAAA=&#10;" path="m1615,213c1553,189,1553,189,1553,189c956,30,956,30,956,30c843,0,770,41,740,154c30,3107,30,3107,30,3107c0,3223,41,3295,155,3326c752,3485,752,3485,752,3485c867,3517,939,3474,969,3359c1680,407,1680,407,1680,407c1704,316,1683,252,1615,213xm1325,1241c1318,1268,1303,1291,1282,1309c1262,1325,1243,1329,1224,1325c1224,1325,1224,1325,1224,1325c1219,1325,1219,1325,1219,1325c1219,1325,1219,1325,1219,1325c678,1178,678,1178,678,1178c657,1173,642,1159,634,1134c629,1122,626,1109,626,1096c625,1083,626,1070,630,1056c637,1028,651,1006,672,991c691,972,712,967,734,972c1275,1119,1275,1119,1275,1119c1278,1119,1278,1119,1278,1119c1281,1120,1284,1123,1287,1125c1301,1133,1312,1145,1320,1164c1326,1176,1328,1188,1329,1200c1330,1213,1328,1227,1325,1241xm1416,884c1415,891,1415,899,1413,907c1408,926,1397,943,1385,956c1380,962,1376,968,1370,972c1364,978,1358,980,1353,983c1339,990,1326,994,1313,991c1310,991,1310,991,1310,991c769,846,769,846,769,846c748,839,732,823,722,799c715,782,714,763,716,745c717,737,717,730,719,722c722,714,726,707,729,700c737,682,748,666,762,655c782,638,803,632,824,640c1366,785,1366,785,1366,785c1369,785,1369,785,1369,785c1381,789,1390,799,1398,810c1402,816,1407,821,1410,829c1415,841,1418,853,1418,866c1419,872,1417,878,1416,884xm2425,319c2414,346,2408,378,2408,413c2408,3477,2408,3477,2408,3477c2408,3514,2414,3545,2425,3571c2438,3596,2454,3609,2472,3609c2491,3609,2505,3596,2517,3571c2530,3545,2537,3514,2537,3477c2537,413,2537,413,2537,413c2537,378,2530,346,2517,319c2505,294,2491,281,2472,281c2454,281,2438,294,2425,319xm2347,413c2347,378,2341,347,2330,319c2316,294,2300,281,2281,281c2263,281,2249,294,2236,319c2223,347,2216,378,2216,413c2216,3477,2216,3477,2216,3477c2216,3513,2223,3545,2236,3570c2249,3596,2263,3609,2281,3609c2300,3609,2316,3596,2330,3570c2341,3545,2347,3513,2347,3477l2347,413xm3185,319c3174,346,3168,378,3168,413c3168,3477,3168,3477,3168,3477c3168,3514,3174,3545,3185,3571c3198,3596,3214,3609,3232,3609c3251,3609,3265,3596,3278,3571c3290,3545,3297,3514,3297,3477c3297,413,3297,413,3297,413c3297,378,3290,346,3278,319c3265,294,3251,281,3232,281c3214,281,3198,294,3185,319xm3107,413c3107,378,3102,347,3090,319c3076,294,3060,281,3042,281c3023,281,3009,294,2996,319c2984,347,2976,378,2976,413c2976,3477,2976,3477,2976,3477c2976,3513,2984,3545,2996,3570c3009,3596,3023,3609,3042,3609c3060,3609,3076,3596,3090,3570c3102,3545,3107,3513,3107,3477l3107,413xm2066,297c2039,271,2007,258,1972,258c1935,258,1903,271,1877,297c1851,322,1838,354,1838,391c1838,3475,1838,3475,1838,3475c1838,3512,1851,3543,1877,3569c1903,3596,1935,3609,1972,3609c2007,3609,2039,3596,2066,3569c2091,3543,2104,3512,2104,3475c2104,391,2104,391,2104,391c2104,354,2091,322,2066,297xm2665,297c2640,322,2627,354,2627,391c2627,3475,2627,3475,2627,3475c2627,3512,2640,3543,2665,3569c2692,3596,2723,3609,2759,3609c2796,3609,2827,3596,2854,3569c2880,3543,2893,3512,2893,3475c2893,391,2893,391,2893,391c2893,354,2880,322,2854,297c2827,271,2796,258,2759,258c2723,258,2692,271,2665,297xe">
                  <v:path o:connectlocs="134,17;64,14;13,311;84,314;140,19;111,122;106,124;105,124;54,106;54,98;63,91;110,104;114,109;114,116;122,84;118,91;113,92;66,79;62,69;63,65;71,59;118,73;122,77;122,82;208,38;210,334;218,334;220,38;214,26;203,38;197,26;192,38;193,334;202,334;203,38;274,38;276,334;284,334;286,38;280,26;269,38;263,26;258,38;259,334;268,334;269,38;171,24;159,36;162,334;179,334;182,36;231,27;227,325;239,338;250,325;247,27;231,27" o:connectangles="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6141085</wp:posOffset>
                </wp:positionV>
                <wp:extent cx="6987540" cy="467360"/>
                <wp:effectExtent l="6350" t="6350" r="3810" b="8890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540" cy="467360"/>
                          <a:chOff x="3462" y="11174"/>
                          <a:chExt cx="11004" cy="736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3462" y="11174"/>
                            <a:ext cx="11005" cy="736"/>
                            <a:chOff x="2461" y="4010"/>
                            <a:chExt cx="11005" cy="736"/>
                          </a:xfrm>
                        </wpg:grpSpPr>
                        <wpg:grpSp>
                          <wpg:cNvPr id="27" name="组合 8"/>
                          <wpg:cNvGrpSpPr/>
                          <wpg:grpSpPr>
                            <a:xfrm>
                              <a:off x="2461" y="4010"/>
                              <a:ext cx="2840" cy="736"/>
                              <a:chOff x="2344" y="4010"/>
                              <a:chExt cx="2840" cy="736"/>
                            </a:xfrm>
                          </wpg:grpSpPr>
                          <wpg:grpSp>
                            <wpg:cNvPr id="28" name="组合 7"/>
                            <wpg:cNvGrpSpPr/>
                            <wpg:grpSpPr>
                              <a:xfrm>
                                <a:off x="2344" y="4010"/>
                                <a:ext cx="2840" cy="736"/>
                                <a:chOff x="2344" y="4010"/>
                                <a:chExt cx="2840" cy="736"/>
                              </a:xfrm>
                            </wpg:grpSpPr>
                            <wps:wsp>
                              <wps:cNvPr id="29" name="五边形 5"/>
                              <wps:cNvSpPr/>
                              <wps:spPr>
                                <a:xfrm>
                                  <a:off x="2578" y="4066"/>
                                  <a:ext cx="2606" cy="624"/>
                                </a:xfrm>
                                <a:prstGeom prst="homePlate">
                                  <a:avLst>
                                    <a:gd name="adj" fmla="val 46955"/>
                                  </a:avLst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1" name="椭圆 6"/>
                              <wps:cNvSpPr/>
                              <wps:spPr>
                                <a:xfrm>
                                  <a:off x="2344" y="4010"/>
                                  <a:ext cx="737" cy="73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32" name="文本框 13"/>
                            <wps:cNvSpPr txBox="1"/>
                            <wps:spPr>
                              <a:xfrm>
                                <a:off x="3173" y="4141"/>
                                <a:ext cx="1591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distribute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专业技能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20" w:lineRule="exact"/>
                                    <w:jc w:val="distribute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noAutofit/>
                            </wps:bodyPr>
                          </wps:wsp>
                        </wpg:grpSp>
                        <wps:wsp>
                          <wps:cNvPr id="34" name="直接连接符 10"/>
                          <wps:cNvCnPr/>
                          <wps:spPr>
                            <a:xfrm>
                              <a:off x="5312" y="4378"/>
                              <a:ext cx="8154" cy="0"/>
                            </a:xfrm>
                            <a:prstGeom prst="line">
                              <a:avLst/>
                            </a:prstGeom>
                            <a:ln w="22225" cmpd="sng">
                              <a:solidFill>
                                <a:schemeClr val="bg2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9" name="Freeform 110"/>
                        <wps:cNvSpPr>
                          <a:spLocks noChangeAspect="1" noEditPoints="1"/>
                        </wps:cNvSpPr>
                        <wps:spPr bwMode="auto">
                          <a:xfrm>
                            <a:off x="3669" y="11387"/>
                            <a:ext cx="325" cy="310"/>
                          </a:xfrm>
                          <a:custGeom>
                            <a:avLst/>
                            <a:gdLst>
                              <a:gd name="T0" fmla="*/ 2915 w 3588"/>
                              <a:gd name="T1" fmla="*/ 448 h 3139"/>
                              <a:gd name="T2" fmla="*/ 2915 w 3588"/>
                              <a:gd name="T3" fmla="*/ 0 h 3139"/>
                              <a:gd name="T4" fmla="*/ 673 w 3588"/>
                              <a:gd name="T5" fmla="*/ 0 h 3139"/>
                              <a:gd name="T6" fmla="*/ 673 w 3588"/>
                              <a:gd name="T7" fmla="*/ 448 h 3139"/>
                              <a:gd name="T8" fmla="*/ 0 w 3588"/>
                              <a:gd name="T9" fmla="*/ 448 h 3139"/>
                              <a:gd name="T10" fmla="*/ 0 w 3588"/>
                              <a:gd name="T11" fmla="*/ 673 h 3139"/>
                              <a:gd name="T12" fmla="*/ 0 w 3588"/>
                              <a:gd name="T13" fmla="*/ 897 h 3139"/>
                              <a:gd name="T14" fmla="*/ 673 w 3588"/>
                              <a:gd name="T15" fmla="*/ 1570 h 3139"/>
                              <a:gd name="T16" fmla="*/ 875 w 3588"/>
                              <a:gd name="T17" fmla="*/ 1539 h 3139"/>
                              <a:gd name="T18" fmla="*/ 1570 w 3588"/>
                              <a:gd name="T19" fmla="*/ 1996 h 3139"/>
                              <a:gd name="T20" fmla="*/ 1570 w 3588"/>
                              <a:gd name="T21" fmla="*/ 2691 h 3139"/>
                              <a:gd name="T22" fmla="*/ 1345 w 3588"/>
                              <a:gd name="T23" fmla="*/ 2691 h 3139"/>
                              <a:gd name="T24" fmla="*/ 897 w 3588"/>
                              <a:gd name="T25" fmla="*/ 3139 h 3139"/>
                              <a:gd name="T26" fmla="*/ 2691 w 3588"/>
                              <a:gd name="T27" fmla="*/ 3139 h 3139"/>
                              <a:gd name="T28" fmla="*/ 2243 w 3588"/>
                              <a:gd name="T29" fmla="*/ 2691 h 3139"/>
                              <a:gd name="T30" fmla="*/ 2018 w 3588"/>
                              <a:gd name="T31" fmla="*/ 2691 h 3139"/>
                              <a:gd name="T32" fmla="*/ 2018 w 3588"/>
                              <a:gd name="T33" fmla="*/ 1996 h 3139"/>
                              <a:gd name="T34" fmla="*/ 2713 w 3588"/>
                              <a:gd name="T35" fmla="*/ 1539 h 3139"/>
                              <a:gd name="T36" fmla="*/ 2915 w 3588"/>
                              <a:gd name="T37" fmla="*/ 1570 h 3139"/>
                              <a:gd name="T38" fmla="*/ 3588 w 3588"/>
                              <a:gd name="T39" fmla="*/ 897 h 3139"/>
                              <a:gd name="T40" fmla="*/ 3588 w 3588"/>
                              <a:gd name="T41" fmla="*/ 673 h 3139"/>
                              <a:gd name="T42" fmla="*/ 3588 w 3588"/>
                              <a:gd name="T43" fmla="*/ 448 h 3139"/>
                              <a:gd name="T44" fmla="*/ 2915 w 3588"/>
                              <a:gd name="T45" fmla="*/ 448 h 3139"/>
                              <a:gd name="T46" fmla="*/ 673 w 3588"/>
                              <a:gd name="T47" fmla="*/ 1303 h 3139"/>
                              <a:gd name="T48" fmla="*/ 266 w 3588"/>
                              <a:gd name="T49" fmla="*/ 897 h 3139"/>
                              <a:gd name="T50" fmla="*/ 266 w 3588"/>
                              <a:gd name="T51" fmla="*/ 673 h 3139"/>
                              <a:gd name="T52" fmla="*/ 673 w 3588"/>
                              <a:gd name="T53" fmla="*/ 673 h 3139"/>
                              <a:gd name="T54" fmla="*/ 673 w 3588"/>
                              <a:gd name="T55" fmla="*/ 897 h 3139"/>
                              <a:gd name="T56" fmla="*/ 746 w 3588"/>
                              <a:gd name="T57" fmla="*/ 1297 h 3139"/>
                              <a:gd name="T58" fmla="*/ 673 w 3588"/>
                              <a:gd name="T59" fmla="*/ 1303 h 3139"/>
                              <a:gd name="T60" fmla="*/ 3322 w 3588"/>
                              <a:gd name="T61" fmla="*/ 897 h 3139"/>
                              <a:gd name="T62" fmla="*/ 2915 w 3588"/>
                              <a:gd name="T63" fmla="*/ 1303 h 3139"/>
                              <a:gd name="T64" fmla="*/ 2842 w 3588"/>
                              <a:gd name="T65" fmla="*/ 1297 h 3139"/>
                              <a:gd name="T66" fmla="*/ 2915 w 3588"/>
                              <a:gd name="T67" fmla="*/ 897 h 3139"/>
                              <a:gd name="T68" fmla="*/ 2915 w 3588"/>
                              <a:gd name="T69" fmla="*/ 673 h 3139"/>
                              <a:gd name="T70" fmla="*/ 3322 w 3588"/>
                              <a:gd name="T71" fmla="*/ 673 h 3139"/>
                              <a:gd name="T72" fmla="*/ 3322 w 3588"/>
                              <a:gd name="T73" fmla="*/ 897 h 3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3588" h="3139">
                                <a:moveTo>
                                  <a:pt x="2915" y="448"/>
                                </a:moveTo>
                                <a:cubicBezTo>
                                  <a:pt x="2915" y="0"/>
                                  <a:pt x="2915" y="0"/>
                                  <a:pt x="2915" y="0"/>
                                </a:cubicBezTo>
                                <a:cubicBezTo>
                                  <a:pt x="673" y="0"/>
                                  <a:pt x="673" y="0"/>
                                  <a:pt x="673" y="0"/>
                                </a:cubicBezTo>
                                <a:cubicBezTo>
                                  <a:pt x="673" y="448"/>
                                  <a:pt x="673" y="448"/>
                                  <a:pt x="673" y="448"/>
                                </a:cubicBezTo>
                                <a:cubicBezTo>
                                  <a:pt x="0" y="448"/>
                                  <a:pt x="0" y="448"/>
                                  <a:pt x="0" y="448"/>
                                </a:cubicBezTo>
                                <a:cubicBezTo>
                                  <a:pt x="0" y="673"/>
                                  <a:pt x="0" y="673"/>
                                  <a:pt x="0" y="673"/>
                                </a:cubicBezTo>
                                <a:cubicBezTo>
                                  <a:pt x="0" y="897"/>
                                  <a:pt x="0" y="897"/>
                                  <a:pt x="0" y="897"/>
                                </a:cubicBezTo>
                                <a:cubicBezTo>
                                  <a:pt x="0" y="1268"/>
                                  <a:pt x="301" y="1570"/>
                                  <a:pt x="673" y="1570"/>
                                </a:cubicBezTo>
                                <a:cubicBezTo>
                                  <a:pt x="743" y="1570"/>
                                  <a:pt x="811" y="1559"/>
                                  <a:pt x="875" y="1539"/>
                                </a:cubicBezTo>
                                <a:cubicBezTo>
                                  <a:pt x="1036" y="1770"/>
                                  <a:pt x="1283" y="1938"/>
                                  <a:pt x="1570" y="1996"/>
                                </a:cubicBezTo>
                                <a:cubicBezTo>
                                  <a:pt x="1570" y="2691"/>
                                  <a:pt x="1570" y="2691"/>
                                  <a:pt x="1570" y="2691"/>
                                </a:cubicBezTo>
                                <a:cubicBezTo>
                                  <a:pt x="1345" y="2691"/>
                                  <a:pt x="1345" y="2691"/>
                                  <a:pt x="1345" y="2691"/>
                                </a:cubicBezTo>
                                <a:cubicBezTo>
                                  <a:pt x="1098" y="2691"/>
                                  <a:pt x="897" y="2892"/>
                                  <a:pt x="897" y="3139"/>
                                </a:cubicBezTo>
                                <a:cubicBezTo>
                                  <a:pt x="2691" y="3139"/>
                                  <a:pt x="2691" y="3139"/>
                                  <a:pt x="2691" y="3139"/>
                                </a:cubicBezTo>
                                <a:cubicBezTo>
                                  <a:pt x="2691" y="2892"/>
                                  <a:pt x="2490" y="2691"/>
                                  <a:pt x="2243" y="2691"/>
                                </a:cubicBezTo>
                                <a:cubicBezTo>
                                  <a:pt x="2018" y="2691"/>
                                  <a:pt x="2018" y="2691"/>
                                  <a:pt x="2018" y="2691"/>
                                </a:cubicBezTo>
                                <a:cubicBezTo>
                                  <a:pt x="2018" y="1996"/>
                                  <a:pt x="2018" y="1996"/>
                                  <a:pt x="2018" y="1996"/>
                                </a:cubicBezTo>
                                <a:cubicBezTo>
                                  <a:pt x="2305" y="1938"/>
                                  <a:pt x="2552" y="1770"/>
                                  <a:pt x="2713" y="1539"/>
                                </a:cubicBezTo>
                                <a:cubicBezTo>
                                  <a:pt x="2777" y="1559"/>
                                  <a:pt x="2845" y="1570"/>
                                  <a:pt x="2915" y="1570"/>
                                </a:cubicBezTo>
                                <a:cubicBezTo>
                                  <a:pt x="3287" y="1570"/>
                                  <a:pt x="3588" y="1268"/>
                                  <a:pt x="3588" y="897"/>
                                </a:cubicBezTo>
                                <a:cubicBezTo>
                                  <a:pt x="3588" y="673"/>
                                  <a:pt x="3588" y="673"/>
                                  <a:pt x="3588" y="673"/>
                                </a:cubicBezTo>
                                <a:cubicBezTo>
                                  <a:pt x="3588" y="448"/>
                                  <a:pt x="3588" y="448"/>
                                  <a:pt x="3588" y="448"/>
                                </a:cubicBezTo>
                                <a:lnTo>
                                  <a:pt x="2915" y="448"/>
                                </a:lnTo>
                                <a:close/>
                                <a:moveTo>
                                  <a:pt x="673" y="1303"/>
                                </a:moveTo>
                                <a:cubicBezTo>
                                  <a:pt x="449" y="1303"/>
                                  <a:pt x="266" y="1121"/>
                                  <a:pt x="266" y="897"/>
                                </a:cubicBezTo>
                                <a:cubicBezTo>
                                  <a:pt x="266" y="673"/>
                                  <a:pt x="266" y="673"/>
                                  <a:pt x="266" y="673"/>
                                </a:cubicBezTo>
                                <a:cubicBezTo>
                                  <a:pt x="673" y="673"/>
                                  <a:pt x="673" y="673"/>
                                  <a:pt x="673" y="673"/>
                                </a:cubicBezTo>
                                <a:cubicBezTo>
                                  <a:pt x="673" y="897"/>
                                  <a:pt x="673" y="897"/>
                                  <a:pt x="673" y="897"/>
                                </a:cubicBezTo>
                                <a:cubicBezTo>
                                  <a:pt x="673" y="1038"/>
                                  <a:pt x="699" y="1172"/>
                                  <a:pt x="746" y="1297"/>
                                </a:cubicBezTo>
                                <a:cubicBezTo>
                                  <a:pt x="722" y="1301"/>
                                  <a:pt x="698" y="1303"/>
                                  <a:pt x="673" y="1303"/>
                                </a:cubicBezTo>
                                <a:moveTo>
                                  <a:pt x="3322" y="897"/>
                                </a:moveTo>
                                <a:cubicBezTo>
                                  <a:pt x="3322" y="1121"/>
                                  <a:pt x="3139" y="1303"/>
                                  <a:pt x="2915" y="1303"/>
                                </a:cubicBezTo>
                                <a:cubicBezTo>
                                  <a:pt x="2890" y="1303"/>
                                  <a:pt x="2866" y="1301"/>
                                  <a:pt x="2842" y="1297"/>
                                </a:cubicBezTo>
                                <a:cubicBezTo>
                                  <a:pt x="2889" y="1172"/>
                                  <a:pt x="2915" y="1038"/>
                                  <a:pt x="2915" y="897"/>
                                </a:cubicBezTo>
                                <a:cubicBezTo>
                                  <a:pt x="2915" y="673"/>
                                  <a:pt x="2915" y="673"/>
                                  <a:pt x="2915" y="673"/>
                                </a:cubicBezTo>
                                <a:cubicBezTo>
                                  <a:pt x="3322" y="673"/>
                                  <a:pt x="3322" y="673"/>
                                  <a:pt x="3322" y="673"/>
                                </a:cubicBezTo>
                                <a:lnTo>
                                  <a:pt x="3322" y="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9.85pt;margin-top:483.55pt;height:36.8pt;width:550.2pt;z-index:251662336;mso-width-relative:page;mso-height-relative:page;" coordorigin="3462,11174" coordsize="11004,736" o:gfxdata="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">
                <o:lock v:ext="edit" aspectratio="f"/>
                <v:group id="_x0000_s1026" o:spid="_x0000_s1026" o:spt="203" style="position:absolute;left:3462;top:11174;height:736;width:11005;" coordorigin="2461,4010" coordsize="11005,736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" o:spid="_x0000_s1026" o:spt="203" style="position:absolute;left:2461;top:4010;height:736;width:2840;" coordorigin="2344,4010" coordsize="2840,736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7" o:spid="_x0000_s1026" o:spt="203" style="position:absolute;left:2344;top:4010;height:736;width:2840;" coordorigin="2344,4010" coordsize="2840,736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<o:lock v:ext="edit" aspectratio="f"/>
                      <v:shape id="五边形 5" o:spid="_x0000_s1026" o:spt="15" type="#_x0000_t15" style="position:absolute;left:2578;top:4066;height:624;width:2606;v-text-anchor:middle;" fillcolor="#2E75B6 [2404]" filled="t" stroked="t" coordsize="21600,21600" o:gfxdata="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UnsK8AAAA&#10;2wAAAA8AAAAAAAAAAQAgAAAAIgAAAGRycy9kb3ducmV2LnhtbFBLAQIUABQAAAAIAIdO4kAzLwWe&#10;OwAAADkAAAAQAAAAAAAAAAEAIAAAAAsBAABkcnMvc2hhcGV4bWwueG1sUEsFBgAAAAAGAAYAWwEA&#10;ALUDAAAAAA==&#10;" adj="19172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  <v:shape id="椭圆 6" o:spid="_x0000_s1026" o:spt="3" type="#_x0000_t3" style="position:absolute;left:2344;top:4010;height:737;width:737;v-text-anchor:middle;" fillcolor="#2E75B6 [2404]" filled="t" stroked="t" coordsize="21600,21600" o:gfxdata="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+eMm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</v:group>
                    <v:shape id="文本框 13" o:spid="_x0000_s1026" o:spt="202" type="#_x0000_t202" style="position:absolute;left:3173;top:4141;height:474;width:1591;" filled="f" stroked="f" coordsize="21600,21600" o:gfxdata="UEsDBAoAAAAAAIdO4kAAAAAAAAAAAAAAAAAEAAAAZHJzL1BLAwQUAAAACACHTuJAHw8uDL4AAADb&#10;AAAADwAAAGRycy9kb3ducmV2LnhtbEWPS4vCQBCE74L/YWjBm06M7C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8uDL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distribute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专业技能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distribute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v:group>
                  <v:line id="直接连接符 10" o:spid="_x0000_s1026" o:spt="20" style="position:absolute;left:5312;top:4378;height:0;width:8154;" filled="f" stroked="t" coordsize="21600,21600" o:gfxdata="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6kUx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75pt" color="#E7E6E6 [3214]" miterlimit="8" joinstyle="miter"/>
                    <v:imagedata o:title=""/>
                    <o:lock v:ext="edit" aspectratio="f"/>
                  </v:line>
                </v:group>
                <v:shape id="Freeform 110" o:spid="_x0000_s1026" o:spt="100" style="position:absolute;left:3669;top:11387;height:310;width:325;" fillcolor="#FFFFFF [3212]" filled="t" stroked="f" coordsize="3588,3139" o:gfxdata="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6X5WJ&#10;wAAAANwAAAAPAAAAAAAAAAEAIAAAACIAAABkcnMvZG93bnJldi54bWxQSwECFAAUAAAACACHTuJA&#10;My8FnjsAAAA5AAAAEAAAAAAAAAABACAAAAAPAQAAZHJzL3NoYXBleG1sLnhtbFBLBQYAAAAABgAG&#10;AFsBAAC5AwAAAAA=&#10;" path="m2915,448c2915,0,2915,0,2915,0c673,0,673,0,673,0c673,448,673,448,673,448c0,448,0,448,0,448c0,673,0,673,0,673c0,897,0,897,0,897c0,1268,301,1570,673,1570c743,1570,811,1559,875,1539c1036,1770,1283,1938,1570,1996c1570,2691,1570,2691,1570,2691c1345,2691,1345,2691,1345,2691c1098,2691,897,2892,897,3139c2691,3139,2691,3139,2691,3139c2691,2892,2490,2691,2243,2691c2018,2691,2018,2691,2018,2691c2018,1996,2018,1996,2018,1996c2305,1938,2552,1770,2713,1539c2777,1559,2845,1570,2915,1570c3287,1570,3588,1268,3588,897c3588,673,3588,673,3588,673c3588,448,3588,448,3588,448l2915,448xm673,1303c449,1303,266,1121,266,897c266,673,266,673,266,673c673,673,673,673,673,673c673,897,673,897,673,897c673,1038,699,1172,746,1297c722,1301,698,1303,673,1303m3322,897c3322,1121,3139,1303,2915,1303c2890,1303,2866,1301,2842,1297c2889,1172,2915,1038,2915,897c2915,673,2915,673,2915,673c3322,673,3322,673,3322,673l3322,897xe">
                  <v:path o:connectlocs="264,44;264,0;60,0;60,44;0,44;0,66;0,88;60,155;79,151;142,197;142,265;121,265;81,310;243,310;203,265;182,265;182,197;245,151;264,155;325,88;325,66;325,44;264,44;60,128;24,88;24,66;60,66;60,88;67,128;60,128;300,88;264,128;257,128;264,88;264,66;300,66;300,88" o:connectangles="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7742555</wp:posOffset>
                </wp:positionV>
                <wp:extent cx="6987540" cy="467360"/>
                <wp:effectExtent l="6350" t="6350" r="3810" b="889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540" cy="467360"/>
                          <a:chOff x="3462" y="13586"/>
                          <a:chExt cx="11004" cy="736"/>
                        </a:xfrm>
                      </wpg:grpSpPr>
                      <wpg:grpSp>
                        <wpg:cNvPr id="35" name="组合 35"/>
                        <wpg:cNvGrpSpPr/>
                        <wpg:grpSpPr>
                          <a:xfrm>
                            <a:off x="3462" y="13586"/>
                            <a:ext cx="11005" cy="736"/>
                            <a:chOff x="2461" y="4010"/>
                            <a:chExt cx="11005" cy="736"/>
                          </a:xfrm>
                        </wpg:grpSpPr>
                        <wpg:grpSp>
                          <wpg:cNvPr id="36" name="组合 8"/>
                          <wpg:cNvGrpSpPr/>
                          <wpg:grpSpPr>
                            <a:xfrm>
                              <a:off x="2461" y="4010"/>
                              <a:ext cx="2840" cy="736"/>
                              <a:chOff x="2344" y="4010"/>
                              <a:chExt cx="2840" cy="736"/>
                            </a:xfrm>
                          </wpg:grpSpPr>
                          <wpg:grpSp>
                            <wpg:cNvPr id="37" name="组合 7"/>
                            <wpg:cNvGrpSpPr/>
                            <wpg:grpSpPr>
                              <a:xfrm>
                                <a:off x="2344" y="4010"/>
                                <a:ext cx="2840" cy="736"/>
                                <a:chOff x="2344" y="4010"/>
                                <a:chExt cx="2840" cy="736"/>
                              </a:xfrm>
                            </wpg:grpSpPr>
                            <wps:wsp>
                              <wps:cNvPr id="38" name="五边形 5"/>
                              <wps:cNvSpPr/>
                              <wps:spPr>
                                <a:xfrm>
                                  <a:off x="2578" y="4066"/>
                                  <a:ext cx="2606" cy="624"/>
                                </a:xfrm>
                                <a:prstGeom prst="homePlate">
                                  <a:avLst>
                                    <a:gd name="adj" fmla="val 46955"/>
                                  </a:avLst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9" name="椭圆 6"/>
                              <wps:cNvSpPr/>
                              <wps:spPr>
                                <a:xfrm>
                                  <a:off x="2344" y="4010"/>
                                  <a:ext cx="737" cy="73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40" name="文本框 13"/>
                            <wps:cNvSpPr txBox="1"/>
                            <wps:spPr>
                              <a:xfrm>
                                <a:off x="3173" y="4141"/>
                                <a:ext cx="1591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distribute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20" w:lineRule="exact"/>
                                    <w:jc w:val="distribute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noAutofit/>
                            </wps:bodyPr>
                          </wps:wsp>
                        </wpg:grpSp>
                        <wps:wsp>
                          <wps:cNvPr id="41" name="直接连接符 10"/>
                          <wps:cNvCnPr/>
                          <wps:spPr>
                            <a:xfrm>
                              <a:off x="5312" y="4378"/>
                              <a:ext cx="8154" cy="0"/>
                            </a:xfrm>
                            <a:prstGeom prst="line">
                              <a:avLst/>
                            </a:prstGeom>
                            <a:ln w="22225" cmpd="sng">
                              <a:solidFill>
                                <a:schemeClr val="bg2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6" name="Group 146"/>
                        <wpg:cNvGrpSpPr>
                          <a:grpSpLocks noChangeAspect="1"/>
                        </wpg:cNvGrpSpPr>
                        <wpg:grpSpPr>
                          <a:xfrm rot="0">
                            <a:off x="3704" y="13825"/>
                            <a:ext cx="255" cy="258"/>
                            <a:chOff x="438473" y="71150"/>
                            <a:chExt cx="172" cy="161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47" name="Freeform 147"/>
                          <wps:cNvSpPr/>
                          <wps:spPr bwMode="auto">
                            <a:xfrm>
                              <a:off x="438473" y="71237"/>
                              <a:ext cx="172" cy="74"/>
                            </a:xfrm>
                            <a:custGeom>
                              <a:avLst/>
                              <a:gdLst>
                                <a:gd name="T0" fmla="*/ 4072 w 4072"/>
                                <a:gd name="T1" fmla="*/ 1748 h 1748"/>
                                <a:gd name="T2" fmla="*/ 0 w 4072"/>
                                <a:gd name="T3" fmla="*/ 1748 h 1748"/>
                                <a:gd name="T4" fmla="*/ 0 w 4072"/>
                                <a:gd name="T5" fmla="*/ 1748 h 1748"/>
                                <a:gd name="T6" fmla="*/ 581 w 4072"/>
                                <a:gd name="T7" fmla="*/ 436 h 1748"/>
                                <a:gd name="T8" fmla="*/ 2036 w 4072"/>
                                <a:gd name="T9" fmla="*/ 0 h 1748"/>
                                <a:gd name="T10" fmla="*/ 3490 w 4072"/>
                                <a:gd name="T11" fmla="*/ 436 h 1748"/>
                                <a:gd name="T12" fmla="*/ 4072 w 4072"/>
                                <a:gd name="T13" fmla="*/ 1748 h 17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72" h="1748">
                                  <a:moveTo>
                                    <a:pt x="4072" y="1748"/>
                                  </a:moveTo>
                                  <a:cubicBezTo>
                                    <a:pt x="0" y="1748"/>
                                    <a:pt x="0" y="1748"/>
                                    <a:pt x="0" y="1748"/>
                                  </a:cubicBezTo>
                                  <a:cubicBezTo>
                                    <a:pt x="0" y="1748"/>
                                    <a:pt x="0" y="1748"/>
                                    <a:pt x="0" y="1748"/>
                                  </a:cubicBezTo>
                                  <a:cubicBezTo>
                                    <a:pt x="581" y="436"/>
                                    <a:pt x="581" y="436"/>
                                    <a:pt x="581" y="436"/>
                                  </a:cubicBezTo>
                                  <a:cubicBezTo>
                                    <a:pt x="581" y="436"/>
                                    <a:pt x="1334" y="0"/>
                                    <a:pt x="2036" y="0"/>
                                  </a:cubicBezTo>
                                  <a:cubicBezTo>
                                    <a:pt x="2792" y="0"/>
                                    <a:pt x="3490" y="436"/>
                                    <a:pt x="3490" y="436"/>
                                  </a:cubicBezTo>
                                  <a:cubicBezTo>
                                    <a:pt x="4072" y="1748"/>
                                    <a:pt x="4072" y="1748"/>
                                    <a:pt x="4072" y="1748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117" name="Oval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18" y="71150"/>
                              <a:ext cx="82" cy="81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9.85pt;margin-top:609.65pt;height:36.8pt;width:550.2pt;z-index:251662336;mso-width-relative:page;mso-height-relative:page;" coordorigin="3462,13586" coordsize="11004,736" o:gfxdata="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">
                <o:lock v:ext="edit" aspectratio="f"/>
                <v:group id="_x0000_s1026" o:spid="_x0000_s1026" o:spt="203" style="position:absolute;left:3462;top:13586;height:736;width:11005;" coordorigin="2461,4010" coordsize="11005,736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8" o:spid="_x0000_s1026" o:spt="203" style="position:absolute;left:2461;top:4010;height:736;width:2840;" coordorigin="2344,4010" coordsize="2840,736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7" o:spid="_x0000_s1026" o:spt="203" style="position:absolute;left:2344;top:4010;height:736;width:2840;" coordorigin="2344,4010" coordsize="2840,736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五边形 5" o:spid="_x0000_s1026" o:spt="15" type="#_x0000_t15" style="position:absolute;left:2578;top:4066;height:624;width:2606;v-text-anchor:middle;" fillcolor="#2E75B6 [2404]" filled="t" stroked="t" coordsize="21600,21600" o:gfxdata="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oBrYS5AAAA2wAA&#10;AA8AAAAAAAAAAQAgAAAAIgAAAGRycy9kb3ducmV2LnhtbFBLAQIUABQAAAAIAIdO4kAzLwWeOwAA&#10;ADkAAAAQAAAAAAAAAAEAIAAAAAgBAABkcnMvc2hhcGV4bWwueG1sUEsFBgAAAAAGAAYAWwEAALID&#10;AAAAAA==&#10;" adj="19172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  <v:shape id="椭圆 6" o:spid="_x0000_s1026" o:spt="3" type="#_x0000_t3" style="position:absolute;left:2344;top:4010;height:737;width:737;v-text-anchor:middle;" fillcolor="#2E75B6 [2404]" filled="t" stroked="t" coordsize="21600,21600" o:gfxdata="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iHTP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</v:group>
                    <v:shape id="文本框 13" o:spid="_x0000_s1026" o:spt="202" type="#_x0000_t202" style="position:absolute;left:3173;top:4141;height:474;width:1591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distribute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distribute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v:group>
                  <v:line id="直接连接符 10" o:spid="_x0000_s1026" o:spt="20" style="position:absolute;left:5312;top:4378;height:0;width:8154;" filled="f" stroked="t" coordsize="21600,21600" o:gfxdata="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Vg/i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.75pt" color="#E7E6E6 [3214]" miterlimit="8" joinstyle="miter"/>
                    <v:imagedata o:title=""/>
                    <o:lock v:ext="edit" aspectratio="f"/>
                  </v:line>
                </v:group>
                <v:group id="Group 146" o:spid="_x0000_s1026" o:spt="203" style="position:absolute;left:3704;top:13825;height:258;width:255;" coordorigin="438473,71150" coordsize="172,161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t"/>
                  <v:shape id="Freeform 147" o:spid="_x0000_s1026" o:spt="100" style="position:absolute;left:438473;top:71237;height:74;width:172;" filled="t" stroked="f" coordsize="4072,1748" o:gfxdata="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nipgvQAA&#10;ANsAAAAPAAAAAAAAAAEAIAAAACIAAABkcnMvZG93bnJldi54bWxQSwECFAAUAAAACACHTuJAMy8F&#10;njsAAAA5AAAAEAAAAAAAAAABACAAAAAMAQAAZHJzL3NoYXBleG1sLnhtbFBLBQYAAAAABgAGAFsB&#10;AAC2AwAAAAA=&#10;" path="m4072,1748c0,1748,0,1748,0,1748c0,1748,0,1748,0,1748c581,436,581,436,581,436c581,436,1334,0,2036,0c2792,0,3490,436,3490,436c4072,1748,4072,1748,4072,1748e">
                    <v:path o:connectlocs="172,74;0,74;0,74;24,18;86,0;147,18;172,74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Oval 148" o:spid="_x0000_s1026" o:spt="3" type="#_x0000_t3" style="position:absolute;left:438518;top:71150;height:81;width:82;" filled="t" stroked="f" coordsize="21600,21600" o:gfxdata="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1iRR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2756535</wp:posOffset>
                </wp:positionV>
                <wp:extent cx="6987540" cy="467360"/>
                <wp:effectExtent l="6350" t="6350" r="3810" b="889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540" cy="467360"/>
                          <a:chOff x="3462" y="5954"/>
                          <a:chExt cx="11004" cy="736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3462" y="5954"/>
                            <a:ext cx="11005" cy="736"/>
                            <a:chOff x="2461" y="4010"/>
                            <a:chExt cx="11005" cy="736"/>
                          </a:xfrm>
                        </wpg:grpSpPr>
                        <wpg:grpSp>
                          <wpg:cNvPr id="14" name="组合 8"/>
                          <wpg:cNvGrpSpPr/>
                          <wpg:grpSpPr>
                            <a:xfrm>
                              <a:off x="2461" y="4010"/>
                              <a:ext cx="2840" cy="736"/>
                              <a:chOff x="2344" y="4010"/>
                              <a:chExt cx="2840" cy="736"/>
                            </a:xfrm>
                          </wpg:grpSpPr>
                          <wpg:grpSp>
                            <wpg:cNvPr id="16" name="组合 7"/>
                            <wpg:cNvGrpSpPr/>
                            <wpg:grpSpPr>
                              <a:xfrm>
                                <a:off x="2344" y="4010"/>
                                <a:ext cx="2840" cy="736"/>
                                <a:chOff x="2344" y="4010"/>
                                <a:chExt cx="2840" cy="736"/>
                              </a:xfrm>
                            </wpg:grpSpPr>
                            <wps:wsp>
                              <wps:cNvPr id="20" name="五边形 5"/>
                              <wps:cNvSpPr/>
                              <wps:spPr>
                                <a:xfrm>
                                  <a:off x="2578" y="4066"/>
                                  <a:ext cx="2606" cy="624"/>
                                </a:xfrm>
                                <a:prstGeom prst="homePlate">
                                  <a:avLst>
                                    <a:gd name="adj" fmla="val 46955"/>
                                  </a:avLst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1" name="椭圆 6"/>
                              <wps:cNvSpPr/>
                              <wps:spPr>
                                <a:xfrm>
                                  <a:off x="2344" y="4010"/>
                                  <a:ext cx="737" cy="73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s:wsp>
                            <wps:cNvPr id="22" name="文本框 13"/>
                            <wps:cNvSpPr txBox="1"/>
                            <wps:spPr>
                              <a:xfrm>
                                <a:off x="3173" y="4141"/>
                                <a:ext cx="1591" cy="4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distribute"/>
                                    <w:textAlignment w:val="auto"/>
                                    <w:rPr>
                                      <w:rFonts w:hint="default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工作经历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20" w:lineRule="exact"/>
                                    <w:jc w:val="distribute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noAutofit/>
                            </wps:bodyPr>
                          </wps:wsp>
                        </wpg:grpSp>
                        <wps:wsp>
                          <wps:cNvPr id="24" name="直接连接符 10"/>
                          <wps:cNvCnPr/>
                          <wps:spPr>
                            <a:xfrm>
                              <a:off x="5312" y="4378"/>
                              <a:ext cx="8154" cy="0"/>
                            </a:xfrm>
                            <a:prstGeom prst="line">
                              <a:avLst/>
                            </a:prstGeom>
                            <a:ln w="22225" cmpd="sng">
                              <a:solidFill>
                                <a:schemeClr val="bg2"/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4" name="Group 47"/>
                        <wpg:cNvGrpSpPr>
                          <a:grpSpLocks noChangeAspect="1"/>
                        </wpg:cNvGrpSpPr>
                        <wpg:grpSpPr>
                          <a:xfrm rot="0">
                            <a:off x="3662" y="6167"/>
                            <a:ext cx="338" cy="310"/>
                            <a:chOff x="2339488" y="4712"/>
                            <a:chExt cx="456" cy="38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9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9575" y="4887"/>
                              <a:ext cx="35" cy="7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56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2339488" y="4712"/>
                              <a:ext cx="456" cy="192"/>
                            </a:xfrm>
                            <a:custGeom>
                              <a:avLst/>
                              <a:gdLst>
                                <a:gd name="T0" fmla="*/ 2628 w 3596"/>
                                <a:gd name="T1" fmla="*/ 553 h 1521"/>
                                <a:gd name="T2" fmla="*/ 2628 w 3596"/>
                                <a:gd name="T3" fmla="*/ 536 h 1521"/>
                                <a:gd name="T4" fmla="*/ 2628 w 3596"/>
                                <a:gd name="T5" fmla="*/ 415 h 1521"/>
                                <a:gd name="T6" fmla="*/ 2213 w 3596"/>
                                <a:gd name="T7" fmla="*/ 0 h 1521"/>
                                <a:gd name="T8" fmla="*/ 1383 w 3596"/>
                                <a:gd name="T9" fmla="*/ 0 h 1521"/>
                                <a:gd name="T10" fmla="*/ 968 w 3596"/>
                                <a:gd name="T11" fmla="*/ 415 h 1521"/>
                                <a:gd name="T12" fmla="*/ 968 w 3596"/>
                                <a:gd name="T13" fmla="*/ 553 h 1521"/>
                                <a:gd name="T14" fmla="*/ 0 w 3596"/>
                                <a:gd name="T15" fmla="*/ 553 h 1521"/>
                                <a:gd name="T16" fmla="*/ 0 w 3596"/>
                                <a:gd name="T17" fmla="*/ 1521 h 1521"/>
                                <a:gd name="T18" fmla="*/ 553 w 3596"/>
                                <a:gd name="T19" fmla="*/ 1521 h 1521"/>
                                <a:gd name="T20" fmla="*/ 553 w 3596"/>
                                <a:gd name="T21" fmla="*/ 1245 h 1521"/>
                                <a:gd name="T22" fmla="*/ 1106 w 3596"/>
                                <a:gd name="T23" fmla="*/ 1245 h 1521"/>
                                <a:gd name="T24" fmla="*/ 1106 w 3596"/>
                                <a:gd name="T25" fmla="*/ 1521 h 1521"/>
                                <a:gd name="T26" fmla="*/ 2490 w 3596"/>
                                <a:gd name="T27" fmla="*/ 1521 h 1521"/>
                                <a:gd name="T28" fmla="*/ 2490 w 3596"/>
                                <a:gd name="T29" fmla="*/ 1245 h 1521"/>
                                <a:gd name="T30" fmla="*/ 3043 w 3596"/>
                                <a:gd name="T31" fmla="*/ 1245 h 1521"/>
                                <a:gd name="T32" fmla="*/ 3043 w 3596"/>
                                <a:gd name="T33" fmla="*/ 1521 h 1521"/>
                                <a:gd name="T34" fmla="*/ 3596 w 3596"/>
                                <a:gd name="T35" fmla="*/ 1521 h 1521"/>
                                <a:gd name="T36" fmla="*/ 3596 w 3596"/>
                                <a:gd name="T37" fmla="*/ 553 h 1521"/>
                                <a:gd name="T38" fmla="*/ 2628 w 3596"/>
                                <a:gd name="T39" fmla="*/ 553 h 1521"/>
                                <a:gd name="T40" fmla="*/ 1244 w 3596"/>
                                <a:gd name="T41" fmla="*/ 415 h 1521"/>
                                <a:gd name="T42" fmla="*/ 1383 w 3596"/>
                                <a:gd name="T43" fmla="*/ 276 h 1521"/>
                                <a:gd name="T44" fmla="*/ 2213 w 3596"/>
                                <a:gd name="T45" fmla="*/ 276 h 1521"/>
                                <a:gd name="T46" fmla="*/ 2351 w 3596"/>
                                <a:gd name="T47" fmla="*/ 415 h 1521"/>
                                <a:gd name="T48" fmla="*/ 2351 w 3596"/>
                                <a:gd name="T49" fmla="*/ 553 h 1521"/>
                                <a:gd name="T50" fmla="*/ 1244 w 3596"/>
                                <a:gd name="T51" fmla="*/ 553 h 1521"/>
                                <a:gd name="T52" fmla="*/ 1244 w 3596"/>
                                <a:gd name="T53" fmla="*/ 415 h 15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3596" h="1521">
                                  <a:moveTo>
                                    <a:pt x="2628" y="553"/>
                                  </a:moveTo>
                                  <a:cubicBezTo>
                                    <a:pt x="2628" y="536"/>
                                    <a:pt x="2628" y="536"/>
                                    <a:pt x="2628" y="536"/>
                                  </a:cubicBezTo>
                                  <a:cubicBezTo>
                                    <a:pt x="2628" y="415"/>
                                    <a:pt x="2628" y="415"/>
                                    <a:pt x="2628" y="415"/>
                                  </a:cubicBezTo>
                                  <a:cubicBezTo>
                                    <a:pt x="2628" y="145"/>
                                    <a:pt x="2414" y="0"/>
                                    <a:pt x="2213" y="0"/>
                                  </a:cubicBezTo>
                                  <a:cubicBezTo>
                                    <a:pt x="1383" y="0"/>
                                    <a:pt x="1383" y="0"/>
                                    <a:pt x="1383" y="0"/>
                                  </a:cubicBezTo>
                                  <a:cubicBezTo>
                                    <a:pt x="1113" y="0"/>
                                    <a:pt x="968" y="213"/>
                                    <a:pt x="968" y="415"/>
                                  </a:cubicBezTo>
                                  <a:cubicBezTo>
                                    <a:pt x="968" y="553"/>
                                    <a:pt x="968" y="553"/>
                                    <a:pt x="968" y="553"/>
                                  </a:cubicBezTo>
                                  <a:cubicBezTo>
                                    <a:pt x="0" y="553"/>
                                    <a:pt x="0" y="553"/>
                                    <a:pt x="0" y="553"/>
                                  </a:cubicBezTo>
                                  <a:cubicBezTo>
                                    <a:pt x="0" y="1521"/>
                                    <a:pt x="0" y="1521"/>
                                    <a:pt x="0" y="1521"/>
                                  </a:cubicBezTo>
                                  <a:cubicBezTo>
                                    <a:pt x="553" y="1521"/>
                                    <a:pt x="553" y="1521"/>
                                    <a:pt x="553" y="1521"/>
                                  </a:cubicBezTo>
                                  <a:cubicBezTo>
                                    <a:pt x="553" y="1245"/>
                                    <a:pt x="553" y="1245"/>
                                    <a:pt x="553" y="1245"/>
                                  </a:cubicBezTo>
                                  <a:cubicBezTo>
                                    <a:pt x="1106" y="1245"/>
                                    <a:pt x="1106" y="1245"/>
                                    <a:pt x="1106" y="1245"/>
                                  </a:cubicBezTo>
                                  <a:cubicBezTo>
                                    <a:pt x="1106" y="1521"/>
                                    <a:pt x="1106" y="1521"/>
                                    <a:pt x="1106" y="1521"/>
                                  </a:cubicBezTo>
                                  <a:cubicBezTo>
                                    <a:pt x="2490" y="1521"/>
                                    <a:pt x="2490" y="1521"/>
                                    <a:pt x="2490" y="1521"/>
                                  </a:cubicBezTo>
                                  <a:cubicBezTo>
                                    <a:pt x="2490" y="1245"/>
                                    <a:pt x="2490" y="1245"/>
                                    <a:pt x="2490" y="1245"/>
                                  </a:cubicBezTo>
                                  <a:cubicBezTo>
                                    <a:pt x="3043" y="1245"/>
                                    <a:pt x="3043" y="1245"/>
                                    <a:pt x="3043" y="1245"/>
                                  </a:cubicBezTo>
                                  <a:cubicBezTo>
                                    <a:pt x="3043" y="1521"/>
                                    <a:pt x="3043" y="1521"/>
                                    <a:pt x="3043" y="1521"/>
                                  </a:cubicBezTo>
                                  <a:cubicBezTo>
                                    <a:pt x="3596" y="1521"/>
                                    <a:pt x="3596" y="1521"/>
                                    <a:pt x="3596" y="1521"/>
                                  </a:cubicBezTo>
                                  <a:cubicBezTo>
                                    <a:pt x="3596" y="553"/>
                                    <a:pt x="3596" y="553"/>
                                    <a:pt x="3596" y="553"/>
                                  </a:cubicBezTo>
                                  <a:lnTo>
                                    <a:pt x="2628" y="553"/>
                                  </a:lnTo>
                                  <a:close/>
                                  <a:moveTo>
                                    <a:pt x="1244" y="415"/>
                                  </a:moveTo>
                                  <a:cubicBezTo>
                                    <a:pt x="1244" y="415"/>
                                    <a:pt x="1244" y="276"/>
                                    <a:pt x="1383" y="276"/>
                                  </a:cubicBezTo>
                                  <a:cubicBezTo>
                                    <a:pt x="2213" y="276"/>
                                    <a:pt x="2213" y="276"/>
                                    <a:pt x="2213" y="276"/>
                                  </a:cubicBezTo>
                                  <a:cubicBezTo>
                                    <a:pt x="2213" y="276"/>
                                    <a:pt x="2351" y="276"/>
                                    <a:pt x="2351" y="415"/>
                                  </a:cubicBezTo>
                                  <a:cubicBezTo>
                                    <a:pt x="2351" y="553"/>
                                    <a:pt x="2351" y="553"/>
                                    <a:pt x="2351" y="553"/>
                                  </a:cubicBezTo>
                                  <a:cubicBezTo>
                                    <a:pt x="1244" y="553"/>
                                    <a:pt x="1244" y="553"/>
                                    <a:pt x="1244" y="553"/>
                                  </a:cubicBezTo>
                                  <a:lnTo>
                                    <a:pt x="1244" y="4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96" name="Freeform 50"/>
                          <wps:cNvSpPr/>
                          <wps:spPr bwMode="auto">
                            <a:xfrm>
                              <a:off x="2339505" y="4922"/>
                              <a:ext cx="421" cy="175"/>
                            </a:xfrm>
                            <a:custGeom>
                              <a:avLst/>
                              <a:gdLst>
                                <a:gd name="T0" fmla="*/ 368 w 421"/>
                                <a:gd name="T1" fmla="*/ 53 h 175"/>
                                <a:gd name="T2" fmla="*/ 298 w 421"/>
                                <a:gd name="T3" fmla="*/ 53 h 175"/>
                                <a:gd name="T4" fmla="*/ 298 w 421"/>
                                <a:gd name="T5" fmla="*/ 0 h 175"/>
                                <a:gd name="T6" fmla="*/ 123 w 421"/>
                                <a:gd name="T7" fmla="*/ 0 h 175"/>
                                <a:gd name="T8" fmla="*/ 123 w 421"/>
                                <a:gd name="T9" fmla="*/ 53 h 175"/>
                                <a:gd name="T10" fmla="*/ 53 w 421"/>
                                <a:gd name="T11" fmla="*/ 53 h 175"/>
                                <a:gd name="T12" fmla="*/ 53 w 421"/>
                                <a:gd name="T13" fmla="*/ 0 h 175"/>
                                <a:gd name="T14" fmla="*/ 0 w 421"/>
                                <a:gd name="T15" fmla="*/ 0 h 175"/>
                                <a:gd name="T16" fmla="*/ 0 w 421"/>
                                <a:gd name="T17" fmla="*/ 175 h 175"/>
                                <a:gd name="T18" fmla="*/ 421 w 421"/>
                                <a:gd name="T19" fmla="*/ 175 h 175"/>
                                <a:gd name="T20" fmla="*/ 421 w 421"/>
                                <a:gd name="T21" fmla="*/ 0 h 175"/>
                                <a:gd name="T22" fmla="*/ 368 w 421"/>
                                <a:gd name="T23" fmla="*/ 0 h 175"/>
                                <a:gd name="T24" fmla="*/ 368 w 421"/>
                                <a:gd name="T25" fmla="*/ 53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21" h="175">
                                  <a:moveTo>
                                    <a:pt x="368" y="53"/>
                                  </a:moveTo>
                                  <a:lnTo>
                                    <a:pt x="298" y="53"/>
                                  </a:lnTo>
                                  <a:lnTo>
                                    <a:pt x="298" y="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53" y="53"/>
                                  </a:lnTo>
                                  <a:lnTo>
                                    <a:pt x="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421" y="175"/>
                                  </a:lnTo>
                                  <a:lnTo>
                                    <a:pt x="421" y="0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68" y="5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97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9821" y="4887"/>
                              <a:ext cx="35" cy="7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9.85pt;margin-top:217.05pt;height:36.8pt;width:550.2pt;z-index:251659264;mso-width-relative:page;mso-height-relative:page;" coordorigin="3462,5954" coordsize="11004,736" o:gfxdata="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">
                <o:lock v:ext="edit" aspectratio="f"/>
                <v:group id="_x0000_s1026" o:spid="_x0000_s1026" o:spt="203" style="position:absolute;left:3462;top:5954;height:736;width:11005;" coordorigin="2461,4010" coordsize="11005,736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8" o:spid="_x0000_s1026" o:spt="203" style="position:absolute;left:2461;top:4010;height:736;width:2840;" coordorigin="2344,4010" coordsize="2840,736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7" o:spid="_x0000_s1026" o:spt="203" style="position:absolute;left:2344;top:4010;height:736;width:2840;" coordorigin="2344,4010" coordsize="2840,73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五边形 5" o:spid="_x0000_s1026" o:spt="15" type="#_x0000_t15" style="position:absolute;left:2578;top:4066;height:624;width:2606;v-text-anchor:middle;" fillcolor="#2E75B6 [2404]" filled="t" stroked="t" coordsize="21600,21600" o:gfxdata="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uN1+5AAAA2wAA&#10;AA8AAAAAAAAAAQAgAAAAIgAAAGRycy9kb3ducmV2LnhtbFBLAQIUABQAAAAIAIdO4kAzLwWeOwAA&#10;ADkAAAAQAAAAAAAAAAEAIAAAAAgBAABkcnMvc2hhcGV4bWwueG1sUEsFBgAAAAAGAAYAWwEAALID&#10;AAAAAA==&#10;" adj="19172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  <v:shape id="椭圆 6" o:spid="_x0000_s1026" o:spt="3" type="#_x0000_t3" style="position:absolute;left:2344;top:4010;height:737;width:737;v-text-anchor:middle;" fillcolor="#2E75B6 [2404]" filled="t" stroked="t" coordsize="21600,21600" o:gfxdata="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n7hS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1pt" color="#FFFFFF [3212]" miterlimit="8" joinstyle="miter"/>
                        <v:imagedata o:title=""/>
                        <o:lock v:ext="edit" aspectratio="f"/>
                      </v:shape>
                    </v:group>
                    <v:shape id="文本框 13" o:spid="_x0000_s1026" o:spt="202" type="#_x0000_t202" style="position:absolute;left:3173;top:4141;height:474;width:1591;" filled="f" stroked="f" coordsize="21600,21600" o:gfxdata="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WuNG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distribute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工作经历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distribute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v:group>
                  <v:line id="直接连接符 10" o:spid="_x0000_s1026" o:spt="20" style="position:absolute;left:5312;top:4378;height:0;width:8154;" filled="f" stroked="t" coordsize="21600,21600" o:gfxdata="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rfcXA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.75pt" color="#E7E6E6 [3214]" miterlimit="8" joinstyle="miter"/>
                    <v:imagedata o:title=""/>
                    <o:lock v:ext="edit" aspectratio="f"/>
                  </v:line>
                </v:group>
                <v:group id="Group 47" o:spid="_x0000_s1026" o:spt="203" style="position:absolute;left:3662;top:6167;height:310;width:338;" coordorigin="2339488,4712" coordsize="456,385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t"/>
                  <v:rect id="Rectangle 48" o:spid="_x0000_s1026" o:spt="1" style="position:absolute;left:2339575;top:4887;height:70;width:35;" filled="t" stroked="f" coordsize="21600,21600" o:gfxdata="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/aOu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/>
                    <v:imagedata o:title=""/>
                    <o:lock v:ext="edit" aspectratio="f"/>
                  </v:rect>
                  <v:shape id="Freeform 49" o:spid="_x0000_s1026" o:spt="100" style="position:absolute;left:2339488;top:4712;height:192;width:456;" filled="t" stroked="f" coordsize="3596,1521" o:gfxdata="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jpHxr4A&#10;AADbAAAADwAAAAAAAAABACAAAAAiAAAAZHJzL2Rvd25yZXYueG1sUEsBAhQAFAAAAAgAh07iQDMv&#10;BZ47AAAAOQAAABAAAAAAAAAAAQAgAAAADQEAAGRycy9zaGFwZXhtbC54bWxQSwUGAAAAAAYABgBb&#10;AQAAtwMAAAAA&#10;" path="m2628,553c2628,536,2628,536,2628,536c2628,415,2628,415,2628,415c2628,145,2414,0,2213,0c1383,0,1383,0,1383,0c1113,0,968,213,968,415c968,553,968,553,968,553c0,553,0,553,0,553c0,1521,0,1521,0,1521c553,1521,553,1521,553,1521c553,1245,553,1245,553,1245c1106,1245,1106,1245,1106,1245c1106,1521,1106,1521,1106,1521c2490,1521,2490,1521,2490,1521c2490,1245,2490,1245,2490,1245c3043,1245,3043,1245,3043,1245c3043,1521,3043,1521,3043,1521c3596,1521,3596,1521,3596,1521c3596,553,3596,553,3596,553l2628,553xm1244,415c1244,415,1244,276,1383,276c2213,276,2213,276,2213,276c2213,276,2351,276,2351,415c2351,553,2351,553,2351,553c1244,553,1244,553,1244,553l1244,415xe">
                    <v:path o:connectlocs="333,69;333,67;333,52;280,0;175,0;122,52;122,69;0,69;0,192;70,192;70,157;140,157;140,192;315,192;315,157;385,157;385,192;456,192;456,69;333,69;157,52;175,34;280,34;298,52;298,69;157,69;157,52" o:connectangles="0,0,0,0,0,0,0,0,0,0,0,0,0,0,0,0,0,0,0,0,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50" o:spid="_x0000_s1026" o:spt="100" style="position:absolute;left:2339505;top:4922;height:175;width:421;" filled="t" stroked="f" coordsize="421,175" o:gfxdata="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GzWYvQAA&#10;ANsAAAAPAAAAAAAAAAEAIAAAACIAAABkcnMvZG93bnJldi54bWxQSwECFAAUAAAACACHTuJAMy8F&#10;njsAAAA5AAAAEAAAAAAAAAABACAAAAAMAQAAZHJzL3NoYXBleG1sLnhtbFBLBQYAAAAABgAGAFsB&#10;AAC2AwAAAAA=&#10;" path="m368,53l298,53,298,0,123,0,123,53,53,53,53,0,0,0,0,175,421,175,421,0,368,0,368,53xe">
                    <v:path o:connectlocs="368,53;298,53;298,0;123,0;123,53;53,53;53,0;0,0;0,175;421,175;421,0;368,0;368,53" o:connectangles="0,0,0,0,0,0,0,0,0,0,0,0,0"/>
                    <v:fill on="t" focussize="0,0"/>
                    <v:stroke on="f"/>
                    <v:imagedata o:title=""/>
                    <o:lock v:ext="edit" aspectratio="f"/>
                  </v:shape>
                  <v:rect id="Rectangle 51" o:spid="_x0000_s1026" o:spt="1" style="position:absolute;left:2339821;top:4887;height:70;width:35;" filled="t" stroked="f" coordsize="21600,21600" o:gfxdata="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VMH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-623570</wp:posOffset>
                </wp:positionV>
                <wp:extent cx="7048500" cy="1800225"/>
                <wp:effectExtent l="6350" t="6350" r="6350" b="95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8530" y="312420"/>
                          <a:ext cx="7048500" cy="1800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69.85pt;margin-top:-49.1pt;height:141.75pt;width:555pt;z-index:251666432;v-text-anchor:middle;mso-width-relative:page;mso-height-relative:page;" fillcolor="#FFFFFF [3212]" filled="t" stroked="t" coordsize="21600,21600" arcsize="0.166666666666667" o:gfxdata="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QiiBoNkA&#10;AAAMAQAADwAAAAAAAAABACAAAAAiAAAAZHJzL2Rvd25yZXYueG1sUEsBAhQAFAAAAAgAh07iQMis&#10;MJOQAgAACgUAAA4AAAAAAAAAAQAgAAAAKAEAAGRycy9lMm9Eb2MueG1sUEsFBgAAAAAGAAYAWQEA&#10;ACoGAAAAAA==&#10;">
                <v:fill on="t" focussize="0,0"/>
                <v:stroke weight="1pt" color="#E7E6E6 [321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6829425</wp:posOffset>
                </wp:positionV>
                <wp:extent cx="6988175" cy="931545"/>
                <wp:effectExtent l="0" t="0" r="0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817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  <w:t>办公技能：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计算机测试二级；熟练使用office、PPT办公软件；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  <w:t>语言技能：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英语四级；全国普通话二级甲等；较强沟通能力；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85pt;margin-top:537.75pt;height:73.35pt;width:550.25pt;z-index:251661312;mso-width-relative:page;mso-height-relative:page;" filled="f" stroked="f" coordsize="21600,21600" o:gfxdata="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VaXOLYAAAADgEAAA8AAAAAAAAAAQAgAAAAIgAAAGRy&#10;cy9kb3ducmV2LnhtbFBLAQIUABQAAAAIAIdO4kDeKnUMPgIAAGgEAAAOAAAAAAAAAAEAIAAAACc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  <w:t>办公技能：</w:t>
                      </w:r>
                      <w:r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计算机测试二级；熟练使用office、PPT办公软件；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  <w:t>语言技能：</w:t>
                      </w:r>
                      <w:r>
                        <w:rPr>
                          <w:rFonts w:hint="eastAsia" w:ascii="黑体" w:hAnsi="黑体" w:eastAsia="黑体" w:cs="黑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英语四级；全国普通话二级甲等；较强沟通能力；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3444875</wp:posOffset>
                </wp:positionV>
                <wp:extent cx="6988175" cy="931545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817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  XXXXX有限公司                   销售专员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负责公司产品的招商与销售工作；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负责跟进、维护客户客情关系，完成销售任务；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根据公司既有资源与目标客户洽谈合作；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  XXXXX有限公司                   销售专员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独立开发新的客户或合作伙伴。不断开拓业务渠道；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420" w:leftChars="0" w:hanging="420" w:firstLineChars="0"/>
                              <w:textAlignment w:val="auto"/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按照月度计划及要求上门拜访客户，并按要求建立客户档案，保持良好的合作关系；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85pt;margin-top:271.25pt;height:73.35pt;width:550.25pt;z-index:251671552;mso-width-relative:page;mso-height-relative:page;" filled="f" stroked="f" coordsize="21600,21600" o:gfxdata="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vFCbR2QAAAAwBAAAPAAAAAAAAAAEAIAAAACIAAABk&#10;cnMvZG93bnJldi54bWxQSwECFAAUAAAACACHTuJAt0Q0Cj4CAABoBAAADgAAAAAAAAABACAAAAAo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  <w:t>20XX.X至20XX.X                         XXXXX有限公司                   销售专员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负责公司产品的招商与销售工作；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负责跟进、维护客户客情关系，完成销售任务；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根据公司既有资源与目标客户洽谈合作；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  <w:t>20XX.X至20XX.X                         XXXXX有限公司                   销售专员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独立开发新的客户或合作伙伴。不断开拓业务渠道；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420" w:leftChars="0" w:hanging="420" w:firstLineChars="0"/>
                        <w:textAlignment w:val="auto"/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按照月度计划及要求上门拜访客户，并按要求建立客户档案，保持良好的合作关系；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-887095</wp:posOffset>
                </wp:positionH>
                <wp:positionV relativeFrom="paragraph">
                  <wp:posOffset>2140585</wp:posOffset>
                </wp:positionV>
                <wp:extent cx="6988175" cy="931545"/>
                <wp:effectExtent l="0" t="0" r="0" b="0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817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Chars="0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2E75B6" w:themeColor="accent1" w:themeShade="BF"/>
                                <w:sz w:val="24"/>
                                <w:szCs w:val="24"/>
                                <w:lang w:val="en-US" w:eastAsia="zh-CN"/>
                              </w:rPr>
                              <w:t>20XX.X至20XX.X                         XXXXXX大学                    市场营销专业/本科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85pt;margin-top:168.55pt;height:73.35pt;width:550.25pt;z-index:251664384;mso-width-relative:page;mso-height-relative:page;" filled="f" stroked="f" coordsize="21600,21600" o:gfxdata="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1lqgrYAAAADAEAAA8AAAAAAAAAAQAgAAAAIgAAAGRy&#10;cy9kb3ducmV2LnhtbFBLAQIUABQAAAAIAIdO4kBLUSOHPgIAAGgEAAAOAAAAAAAAAAEAIAAAACc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Chars="0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2E75B6" w:themeColor="accent1" w:themeShade="BF"/>
                          <w:sz w:val="24"/>
                          <w:szCs w:val="24"/>
                          <w:lang w:val="en-US" w:eastAsia="zh-CN"/>
                        </w:rPr>
                        <w:t>20XX.X至20XX.X                         XXXXXX大学                    市场营销专业/本科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-636270</wp:posOffset>
                </wp:positionH>
                <wp:positionV relativeFrom="paragraph">
                  <wp:posOffset>164465</wp:posOffset>
                </wp:positionV>
                <wp:extent cx="4587240" cy="808990"/>
                <wp:effectExtent l="0" t="0" r="0" b="0"/>
                <wp:wrapNone/>
                <wp:docPr id="46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6730" y="1078865"/>
                          <a:ext cx="4587240" cy="808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生日：1.18       经验：3年工作经验    电话：133333333333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hint="default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年龄：25         现居：深圳罗湖区      邮箱：00000@00.com</w:t>
                            </w:r>
                          </w:p>
                        </w:txbxContent>
                      </wps:txbx>
                      <wps:bodyPr wrap="square" upright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-50.1pt;margin-top:12.95pt;height:63.7pt;width:361.2pt;z-index:251670528;mso-width-relative:page;mso-height-relative:page;" filled="f" stroked="f" coordsize="21600,21600" o:gfxdata="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QQgFtYAAAALAQAADwAAAAAAAAAB&#10;ACAAAAAiAAAAZHJzL2Rvd25yZXYueG1sUEsBAhQAFAAAAAgAh07iQG/a22nZAQAAjAMAAA4AAAAA&#10;AAAAAQAgAAAAJQEAAGRycy9lMm9Eb2MueG1sUEsFBgAAAAAGAAYAWQEAAH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生日：1.18       经验：3年工作经验    电话：133333333333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hint="default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年龄：25         现居：深圳罗湖区      邮箱：00000@00.com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-636270</wp:posOffset>
                </wp:positionH>
                <wp:positionV relativeFrom="paragraph">
                  <wp:posOffset>-422275</wp:posOffset>
                </wp:positionV>
                <wp:extent cx="4523740" cy="478790"/>
                <wp:effectExtent l="0" t="0" r="0" b="0"/>
                <wp:wrapNone/>
                <wp:docPr id="45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6730" y="492125"/>
                          <a:ext cx="452374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600" w:lineRule="exact"/>
                              <w:jc w:val="both"/>
                              <w:textAlignment w:val="auto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小谢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求职意向：销售专员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-50.1pt;margin-top:-33.25pt;height:37.7pt;width:356.2pt;z-index:251669504;mso-width-relative:page;mso-height-relative:page;" filled="f" stroked="f" coordsize="21600,21600" o:gfxdata="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pDID7VAAAACgEAAA8AAAAA&#10;AAAAAQAgAAAAIgAAAGRycy9kb3ducmV2LnhtbFBLAQIUABQAAAAIAIdO4kCu0S3pUAIAAH4EAAAO&#10;AAAAAAAAAAEAIAAAACQ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600" w:lineRule="exact"/>
                        <w:jc w:val="both"/>
                        <w:textAlignment w:val="auto"/>
                        <w:rPr>
                          <w:rFonts w:hint="default" w:ascii="黑体" w:hAnsi="黑体" w:eastAsia="黑体" w:cs="黑体"/>
                          <w:b/>
                          <w:bCs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000000" w:themeColor="text1"/>
                          <w:sz w:val="52"/>
                          <w:szCs w:val="5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小谢     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求职意向：销售专员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-636270</wp:posOffset>
                </wp:positionH>
                <wp:positionV relativeFrom="paragraph">
                  <wp:posOffset>189230</wp:posOffset>
                </wp:positionV>
                <wp:extent cx="4500245" cy="10795"/>
                <wp:effectExtent l="0" t="6350" r="8255" b="8255"/>
                <wp:wrapNone/>
                <wp:docPr id="43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730" y="1103630"/>
                          <a:ext cx="4500245" cy="1079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bg2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-50.1pt;margin-top:14.9pt;height:0.85pt;width:354.35pt;z-index:251668480;mso-width-relative:page;mso-height-relative:page;" filled="f" stroked="t" coordsize="21600,21600" o:gfxdata="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Wz6APYAAAACgEAAA8AAAAAAAAAAQAgAAAAIgAAAGRycy9kb3ducmV2Lnht&#10;bFBLAQIUABQAAAAIAIdO4kC250FN+QEAAMMDAAAOAAAAAAAAAAEAIAAAACcBAABkcnMvZTJvRG9j&#10;LnhtbFBLBQYAAAAABgAGAFkBAACSBQAAAAA=&#10;">
                <v:fill on="f" focussize="0,0"/>
                <v:stroke weight="1pt" color="#E7E6E6 [32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-389890</wp:posOffset>
            </wp:positionV>
            <wp:extent cx="1332230" cy="1332230"/>
            <wp:effectExtent l="76835" t="76835" r="76835" b="76835"/>
            <wp:wrapNone/>
            <wp:docPr id="42" name="图片 42" descr="01-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01-灰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32230"/>
                    </a:xfrm>
                    <a:prstGeom prst="ellipse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-1156970</wp:posOffset>
                </wp:positionH>
                <wp:positionV relativeFrom="paragraph">
                  <wp:posOffset>-914400</wp:posOffset>
                </wp:positionV>
                <wp:extent cx="7588250" cy="1321435"/>
                <wp:effectExtent l="0" t="0" r="6350" b="120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4785" y="264795"/>
                          <a:ext cx="7588250" cy="13214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1.1pt;margin-top:-72pt;height:104.05pt;width:597.5pt;z-index:251663360;v-text-anchor:middle;mso-width-relative:page;mso-height-relative:page;" fillcolor="#2E75B6 [2404]" filled="t" stroked="f" coordsize="21600,21600" o:gfxdata="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t8UFQNsAAAAN&#10;AQAADwAAAAAAAAABACAAAAAiAAAAZHJzL2Rvd25yZXYueG1sUEsBAhQAFAAAAAgAh07iQGhsTmeL&#10;AgAA+AQAAA4AAAAAAAAAAQAgAAAAKgEAAGRycy9lMm9Eb2MueG1sUEsFBgAAAAAGAAYAWQEAACcG&#10;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3F34E3"/>
    <w:multiLevelType w:val="singleLevel"/>
    <w:tmpl w:val="D03F34E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E5885"/>
    <w:rsid w:val="37BB0C8C"/>
    <w:rsid w:val="48004B4E"/>
    <w:rsid w:val="4F70676C"/>
    <w:rsid w:val="585E5885"/>
    <w:rsid w:val="69BC73B3"/>
    <w:rsid w:val="7E38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44a6be3d-5463-4730-9e51-0bfec09c64ed\&#38144;&#21806;&#19987;&#21592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销售专员求职简历.docx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2022-03-14T02:19:00Z</dcterms:created>
  <dc:creator>铭</dc:creator>
  <cp:lastModifiedBy>铭</cp:lastModifiedBy>
  <dcterms:modified xsi:type="dcterms:W3CDTF">2022-03-14T02:27:40Z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v1.0_mb_3oPIQGj+nrOEKtEFUV6KPg==</vt:lpwstr>
  </property>
  <property fmtid="{D5CDD505-2E9C-101B-9397-08002B2CF9AE}" pid="4" name="ICV">
    <vt:lpwstr>09A00A4E0ECC4DB4A51781A852781649</vt:lpwstr>
  </property>
</Properties>
</file>