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t>疫情期间</w:t>
      </w: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面试</w:t>
      </w:r>
      <w:r>
        <w:rPr>
          <w:rFonts w:hint="eastAsia" w:ascii="宋体" w:hAnsi="宋体" w:eastAsia="宋体" w:cs="宋体"/>
          <w:b/>
          <w:bCs/>
          <w:sz w:val="36"/>
          <w:szCs w:val="44"/>
        </w:rPr>
        <w:t>承诺书</w:t>
      </w:r>
    </w:p>
    <w:p>
      <w:pPr>
        <w:rPr>
          <w:rFonts w:hint="eastAsia" w:ascii="宋体" w:hAnsi="宋体" w:eastAsia="宋体" w:cs="宋体"/>
          <w:b w:val="0"/>
          <w:bCs w:val="0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_____________有限公司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：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本人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姓名_________（性别__，身份证号______________________）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自愿参加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贵公司组织的_____年度集中面试会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并作出以下承诺：</w:t>
      </w:r>
    </w:p>
    <w:p>
      <w:pPr>
        <w:numPr>
          <w:ilvl w:val="0"/>
          <w:numId w:val="1"/>
        </w:num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本人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面试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前14天内没有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发热或十大症状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没有疫情中高风险地区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旅居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史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没有新冠肺炎患者（核酸检测阳性者）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接触史、或其他任何疑似情况。</w:t>
      </w:r>
    </w:p>
    <w:p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二、本人面试前严格按照属地疫情防控要求如期如数完成核酸检测。</w:t>
      </w:r>
    </w:p>
    <w:p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、本人承诺遵守本次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面试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相关纪律要求及防疫工作指引，并配合工作人员的防疫工作，注意个人卫生，做好个人防护措施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、如本人未履行上述承诺，产生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的法律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后果由本人承担。</w:t>
      </w:r>
    </w:p>
    <w:p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其他需要说明的情况：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jc w:val="righ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面试人员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签名：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_____________</w:t>
      </w:r>
    </w:p>
    <w:p>
      <w:pPr>
        <w:jc w:val="righ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日 期：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_____________</w:t>
      </w:r>
    </w:p>
    <w:p>
      <w:pPr>
        <w:rPr>
          <w:rFonts w:hint="eastAsia" w:ascii="阿里巴巴普惠体" w:hAnsi="阿里巴巴普惠体" w:eastAsia="阿里巴巴普惠体" w:cs="阿里巴巴普惠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阿里巴巴普惠体">
    <w:altName w:val="宋体"/>
    <w:panose1 w:val="00020600040101010101"/>
    <w:charset w:val="86"/>
    <w:family w:val="auto"/>
    <w:pitch w:val="default"/>
    <w:sig w:usb0="00000000" w:usb1="00000000" w:usb2="0000001E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AC12E0"/>
    <w:multiLevelType w:val="singleLevel"/>
    <w:tmpl w:val="E8AC12E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C35AC"/>
    <w:rsid w:val="07E60C02"/>
    <w:rsid w:val="14BC6E32"/>
    <w:rsid w:val="185B7957"/>
    <w:rsid w:val="3F467089"/>
    <w:rsid w:val="451B7BCC"/>
    <w:rsid w:val="471879BE"/>
    <w:rsid w:val="4F622668"/>
    <w:rsid w:val="50F372CA"/>
    <w:rsid w:val="52637E42"/>
    <w:rsid w:val="675A3B42"/>
    <w:rsid w:val="70474719"/>
    <w:rsid w:val="7D1C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c046daa1-bceb-4eed-a605-b1fb49e46fc3\&#30123;&#24773;&#26399;&#38388;&#38754;&#35797;&#25215;&#35834;&#2007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疫情期间面试承诺书.docx</Template>
  <Company>巴南区委办</Company>
  <Pages>2</Pages>
  <Words>253</Words>
  <Characters>324</Characters>
  <Lines>0</Lines>
  <Paragraphs>0</Paragraphs>
  <TotalTime>2</TotalTime>
  <ScaleCrop>false</ScaleCrop>
  <LinksUpToDate>false</LinksUpToDate>
  <CharactersWithSpaces>326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2022-03-07T09:45:00Z</dcterms:created>
  <dc:creator>铭</dc:creator>
  <cp:lastModifiedBy>铭</cp:lastModifiedBy>
  <dcterms:modified xsi:type="dcterms:W3CDTF">2022-03-07T09:46:54Z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43CB5288756B438198467870538BDDBD</vt:lpwstr>
  </property>
  <property fmtid="{D5CDD505-2E9C-101B-9397-08002B2CF9AE}" pid="4" name="KSOTemplateUUID">
    <vt:lpwstr>v1.0_mb_/YP++n3btQBaJx0FzjNnWA==</vt:lpwstr>
  </property>
</Properties>
</file>