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sz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56515</wp:posOffset>
                </wp:positionV>
                <wp:extent cx="1865630" cy="1286510"/>
                <wp:effectExtent l="0" t="0" r="0" b="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5630" cy="1286510"/>
                          <a:chOff x="4579" y="1812"/>
                          <a:chExt cx="2938" cy="2026"/>
                        </a:xfrm>
                      </wpg:grpSpPr>
                      <wps:wsp>
                        <wps:cNvPr id="12" name="文本框 10"/>
                        <wps:cNvSpPr txBox="1"/>
                        <wps:spPr>
                          <a:xfrm>
                            <a:off x="4855" y="1812"/>
                            <a:ext cx="2662" cy="20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60" w:lineRule="auto"/>
                                <w:ind w:leftChars="0"/>
                                <w:jc w:val="left"/>
                                <w:textAlignment w:val="auto"/>
                                <w:rPr>
                                  <w:rFonts w:hint="eastAsia" w:ascii="黑体" w:hAnsi="黑体" w:eastAsia="黑体" w:cs="黑体"/>
                                  <w:b w:val="0"/>
                                  <w:bCs w:val="0"/>
                                  <w:color w:val="000000" w:themeColor="text1"/>
                                  <w:sz w:val="26"/>
                                  <w:szCs w:val="2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b w:val="0"/>
                                  <w:bCs w:val="0"/>
                                  <w:color w:val="000000" w:themeColor="text1"/>
                                  <w:sz w:val="26"/>
                                  <w:szCs w:val="2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姓名：谢小玲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60" w:lineRule="auto"/>
                                <w:ind w:leftChars="0"/>
                                <w:jc w:val="left"/>
                                <w:textAlignment w:val="auto"/>
                                <w:rPr>
                                  <w:rFonts w:hint="default" w:ascii="黑体" w:hAnsi="黑体" w:eastAsia="黑体" w:cs="黑体"/>
                                  <w:b w:val="0"/>
                                  <w:bCs w:val="0"/>
                                  <w:color w:val="000000" w:themeColor="text1"/>
                                  <w:sz w:val="26"/>
                                  <w:szCs w:val="2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b w:val="0"/>
                                  <w:bCs w:val="0"/>
                                  <w:color w:val="000000" w:themeColor="text1"/>
                                  <w:sz w:val="26"/>
                                  <w:szCs w:val="2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应聘：幼教老师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60" w:lineRule="auto"/>
                                <w:ind w:leftChars="0"/>
                                <w:jc w:val="left"/>
                                <w:textAlignment w:val="auto"/>
                                <w:rPr>
                                  <w:rFonts w:hint="default" w:ascii="黑体" w:hAnsi="黑体" w:eastAsia="黑体" w:cs="黑体"/>
                                  <w:b w:val="0"/>
                                  <w:bCs w:val="0"/>
                                  <w:color w:val="000000" w:themeColor="text1"/>
                                  <w:sz w:val="26"/>
                                  <w:szCs w:val="2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b w:val="0"/>
                                  <w:bCs w:val="0"/>
                                  <w:color w:val="000000" w:themeColor="text1"/>
                                  <w:sz w:val="26"/>
                                  <w:szCs w:val="2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现居：深圳罗湖区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  <a:spAutoFit/>
                        </wps:bodyPr>
                      </wps:wsp>
                      <wpg:grpSp>
                        <wpg:cNvPr id="102" name="Group 75"/>
                        <wpg:cNvGrpSpPr>
                          <a:grpSpLocks noChangeAspect="1"/>
                        </wpg:cNvGrpSpPr>
                        <wpg:grpSpPr>
                          <a:xfrm rot="0">
                            <a:off x="4579" y="2699"/>
                            <a:ext cx="257" cy="283"/>
                            <a:chOff x="777529" y="11448"/>
                            <a:chExt cx="532" cy="542"/>
                          </a:xfrm>
                          <a:solidFill>
                            <a:srgbClr val="296CA5"/>
                          </a:solidFill>
                        </wpg:grpSpPr>
                        <wps:wsp>
                          <wps:cNvPr id="103" name="Freeform 76"/>
                          <wps:cNvSpPr>
                            <a:spLocks noEditPoints="1"/>
                          </wps:cNvSpPr>
                          <wps:spPr bwMode="auto">
                            <a:xfrm>
                              <a:off x="777622" y="11448"/>
                              <a:ext cx="327" cy="327"/>
                            </a:xfrm>
                            <a:custGeom>
                              <a:avLst/>
                              <a:gdLst>
                                <a:gd name="T0" fmla="*/ 327 w 327"/>
                                <a:gd name="T1" fmla="*/ 109 h 327"/>
                                <a:gd name="T2" fmla="*/ 273 w 327"/>
                                <a:gd name="T3" fmla="*/ 82 h 327"/>
                                <a:gd name="T4" fmla="*/ 273 w 327"/>
                                <a:gd name="T5" fmla="*/ 27 h 327"/>
                                <a:gd name="T6" fmla="*/ 209 w 327"/>
                                <a:gd name="T7" fmla="*/ 32 h 327"/>
                                <a:gd name="T8" fmla="*/ 164 w 327"/>
                                <a:gd name="T9" fmla="*/ 0 h 327"/>
                                <a:gd name="T10" fmla="*/ 119 w 327"/>
                                <a:gd name="T11" fmla="*/ 32 h 327"/>
                                <a:gd name="T12" fmla="*/ 55 w 327"/>
                                <a:gd name="T13" fmla="*/ 27 h 327"/>
                                <a:gd name="T14" fmla="*/ 55 w 327"/>
                                <a:gd name="T15" fmla="*/ 82 h 327"/>
                                <a:gd name="T16" fmla="*/ 0 w 327"/>
                                <a:gd name="T17" fmla="*/ 108 h 327"/>
                                <a:gd name="T18" fmla="*/ 27 w 327"/>
                                <a:gd name="T19" fmla="*/ 163 h 327"/>
                                <a:gd name="T20" fmla="*/ 0 w 327"/>
                                <a:gd name="T21" fmla="*/ 218 h 327"/>
                                <a:gd name="T22" fmla="*/ 55 w 327"/>
                                <a:gd name="T23" fmla="*/ 245 h 327"/>
                                <a:gd name="T24" fmla="*/ 55 w 327"/>
                                <a:gd name="T25" fmla="*/ 300 h 327"/>
                                <a:gd name="T26" fmla="*/ 119 w 327"/>
                                <a:gd name="T27" fmla="*/ 295 h 327"/>
                                <a:gd name="T28" fmla="*/ 164 w 327"/>
                                <a:gd name="T29" fmla="*/ 327 h 327"/>
                                <a:gd name="T30" fmla="*/ 209 w 327"/>
                                <a:gd name="T31" fmla="*/ 295 h 327"/>
                                <a:gd name="T32" fmla="*/ 273 w 327"/>
                                <a:gd name="T33" fmla="*/ 300 h 327"/>
                                <a:gd name="T34" fmla="*/ 273 w 327"/>
                                <a:gd name="T35" fmla="*/ 245 h 327"/>
                                <a:gd name="T36" fmla="*/ 327 w 327"/>
                                <a:gd name="T37" fmla="*/ 218 h 327"/>
                                <a:gd name="T38" fmla="*/ 300 w 327"/>
                                <a:gd name="T39" fmla="*/ 163 h 327"/>
                                <a:gd name="T40" fmla="*/ 327 w 327"/>
                                <a:gd name="T41" fmla="*/ 109 h 327"/>
                                <a:gd name="T42" fmla="*/ 282 w 327"/>
                                <a:gd name="T43" fmla="*/ 203 h 327"/>
                                <a:gd name="T44" fmla="*/ 243 w 327"/>
                                <a:gd name="T45" fmla="*/ 223 h 327"/>
                                <a:gd name="T46" fmla="*/ 243 w 327"/>
                                <a:gd name="T47" fmla="*/ 262 h 327"/>
                                <a:gd name="T48" fmla="*/ 197 w 327"/>
                                <a:gd name="T49" fmla="*/ 259 h 327"/>
                                <a:gd name="T50" fmla="*/ 164 w 327"/>
                                <a:gd name="T51" fmla="*/ 282 h 327"/>
                                <a:gd name="T52" fmla="*/ 131 w 327"/>
                                <a:gd name="T53" fmla="*/ 259 h 327"/>
                                <a:gd name="T54" fmla="*/ 85 w 327"/>
                                <a:gd name="T55" fmla="*/ 262 h 327"/>
                                <a:gd name="T56" fmla="*/ 85 w 327"/>
                                <a:gd name="T57" fmla="*/ 223 h 327"/>
                                <a:gd name="T58" fmla="*/ 45 w 327"/>
                                <a:gd name="T59" fmla="*/ 203 h 327"/>
                                <a:gd name="T60" fmla="*/ 65 w 327"/>
                                <a:gd name="T61" fmla="*/ 163 h 327"/>
                                <a:gd name="T62" fmla="*/ 45 w 327"/>
                                <a:gd name="T63" fmla="*/ 123 h 327"/>
                                <a:gd name="T64" fmla="*/ 85 w 327"/>
                                <a:gd name="T65" fmla="*/ 104 h 327"/>
                                <a:gd name="T66" fmla="*/ 85 w 327"/>
                                <a:gd name="T67" fmla="*/ 65 h 327"/>
                                <a:gd name="T68" fmla="*/ 131 w 327"/>
                                <a:gd name="T69" fmla="*/ 68 h 327"/>
                                <a:gd name="T70" fmla="*/ 164 w 327"/>
                                <a:gd name="T71" fmla="*/ 45 h 327"/>
                                <a:gd name="T72" fmla="*/ 197 w 327"/>
                                <a:gd name="T73" fmla="*/ 68 h 327"/>
                                <a:gd name="T74" fmla="*/ 243 w 327"/>
                                <a:gd name="T75" fmla="*/ 65 h 327"/>
                                <a:gd name="T76" fmla="*/ 243 w 327"/>
                                <a:gd name="T77" fmla="*/ 104 h 327"/>
                                <a:gd name="T78" fmla="*/ 282 w 327"/>
                                <a:gd name="T79" fmla="*/ 124 h 327"/>
                                <a:gd name="T80" fmla="*/ 262 w 327"/>
                                <a:gd name="T81" fmla="*/ 163 h 327"/>
                                <a:gd name="T82" fmla="*/ 282 w 327"/>
                                <a:gd name="T83" fmla="*/ 203 h 3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327" h="327">
                                  <a:moveTo>
                                    <a:pt x="327" y="109"/>
                                  </a:moveTo>
                                  <a:lnTo>
                                    <a:pt x="273" y="82"/>
                                  </a:lnTo>
                                  <a:lnTo>
                                    <a:pt x="273" y="27"/>
                                  </a:lnTo>
                                  <a:lnTo>
                                    <a:pt x="209" y="32"/>
                                  </a:lnTo>
                                  <a:lnTo>
                                    <a:pt x="164" y="0"/>
                                  </a:lnTo>
                                  <a:lnTo>
                                    <a:pt x="119" y="32"/>
                                  </a:lnTo>
                                  <a:lnTo>
                                    <a:pt x="55" y="27"/>
                                  </a:lnTo>
                                  <a:lnTo>
                                    <a:pt x="55" y="82"/>
                                  </a:lnTo>
                                  <a:lnTo>
                                    <a:pt x="0" y="108"/>
                                  </a:lnTo>
                                  <a:lnTo>
                                    <a:pt x="27" y="163"/>
                                  </a:lnTo>
                                  <a:lnTo>
                                    <a:pt x="0" y="218"/>
                                  </a:lnTo>
                                  <a:lnTo>
                                    <a:pt x="55" y="245"/>
                                  </a:lnTo>
                                  <a:lnTo>
                                    <a:pt x="55" y="300"/>
                                  </a:lnTo>
                                  <a:lnTo>
                                    <a:pt x="119" y="295"/>
                                  </a:lnTo>
                                  <a:lnTo>
                                    <a:pt x="164" y="327"/>
                                  </a:lnTo>
                                  <a:lnTo>
                                    <a:pt x="209" y="295"/>
                                  </a:lnTo>
                                  <a:lnTo>
                                    <a:pt x="273" y="300"/>
                                  </a:lnTo>
                                  <a:lnTo>
                                    <a:pt x="273" y="245"/>
                                  </a:lnTo>
                                  <a:lnTo>
                                    <a:pt x="327" y="218"/>
                                  </a:lnTo>
                                  <a:lnTo>
                                    <a:pt x="300" y="163"/>
                                  </a:lnTo>
                                  <a:lnTo>
                                    <a:pt x="327" y="109"/>
                                  </a:lnTo>
                                  <a:close/>
                                  <a:moveTo>
                                    <a:pt x="282" y="203"/>
                                  </a:moveTo>
                                  <a:lnTo>
                                    <a:pt x="243" y="223"/>
                                  </a:lnTo>
                                  <a:lnTo>
                                    <a:pt x="243" y="262"/>
                                  </a:lnTo>
                                  <a:lnTo>
                                    <a:pt x="197" y="259"/>
                                  </a:lnTo>
                                  <a:lnTo>
                                    <a:pt x="164" y="282"/>
                                  </a:lnTo>
                                  <a:lnTo>
                                    <a:pt x="131" y="259"/>
                                  </a:lnTo>
                                  <a:lnTo>
                                    <a:pt x="85" y="262"/>
                                  </a:lnTo>
                                  <a:lnTo>
                                    <a:pt x="85" y="223"/>
                                  </a:lnTo>
                                  <a:lnTo>
                                    <a:pt x="45" y="203"/>
                                  </a:lnTo>
                                  <a:lnTo>
                                    <a:pt x="65" y="163"/>
                                  </a:lnTo>
                                  <a:lnTo>
                                    <a:pt x="45" y="123"/>
                                  </a:lnTo>
                                  <a:lnTo>
                                    <a:pt x="85" y="104"/>
                                  </a:lnTo>
                                  <a:lnTo>
                                    <a:pt x="85" y="65"/>
                                  </a:lnTo>
                                  <a:lnTo>
                                    <a:pt x="131" y="68"/>
                                  </a:lnTo>
                                  <a:lnTo>
                                    <a:pt x="164" y="45"/>
                                  </a:lnTo>
                                  <a:lnTo>
                                    <a:pt x="197" y="68"/>
                                  </a:lnTo>
                                  <a:lnTo>
                                    <a:pt x="243" y="65"/>
                                  </a:lnTo>
                                  <a:lnTo>
                                    <a:pt x="243" y="104"/>
                                  </a:lnTo>
                                  <a:lnTo>
                                    <a:pt x="282" y="124"/>
                                  </a:lnTo>
                                  <a:lnTo>
                                    <a:pt x="262" y="163"/>
                                  </a:lnTo>
                                  <a:lnTo>
                                    <a:pt x="282" y="20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66" name="Freeform 77"/>
                          <wps:cNvSpPr/>
                          <wps:spPr bwMode="auto">
                            <a:xfrm>
                              <a:off x="777529" y="11725"/>
                              <a:ext cx="264" cy="256"/>
                            </a:xfrm>
                            <a:custGeom>
                              <a:avLst/>
                              <a:gdLst>
                                <a:gd name="T0" fmla="*/ 211 w 264"/>
                                <a:gd name="T1" fmla="*/ 29 h 256"/>
                                <a:gd name="T2" fmla="*/ 136 w 264"/>
                                <a:gd name="T3" fmla="*/ 35 h 256"/>
                                <a:gd name="T4" fmla="*/ 136 w 264"/>
                                <a:gd name="T5" fmla="*/ 0 h 256"/>
                                <a:gd name="T6" fmla="*/ 0 w 264"/>
                                <a:gd name="T7" fmla="*/ 166 h 256"/>
                                <a:gd name="T8" fmla="*/ 108 w 264"/>
                                <a:gd name="T9" fmla="*/ 146 h 256"/>
                                <a:gd name="T10" fmla="*/ 110 w 264"/>
                                <a:gd name="T11" fmla="*/ 256 h 256"/>
                                <a:gd name="T12" fmla="*/ 264 w 264"/>
                                <a:gd name="T13" fmla="*/ 68 h 256"/>
                                <a:gd name="T14" fmla="*/ 255 w 264"/>
                                <a:gd name="T15" fmla="*/ 61 h 256"/>
                                <a:gd name="T16" fmla="*/ 211 w 264"/>
                                <a:gd name="T17" fmla="*/ 29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64" h="256">
                                  <a:moveTo>
                                    <a:pt x="211" y="29"/>
                                  </a:moveTo>
                                  <a:lnTo>
                                    <a:pt x="136" y="35"/>
                                  </a:lnTo>
                                  <a:lnTo>
                                    <a:pt x="136" y="0"/>
                                  </a:lnTo>
                                  <a:lnTo>
                                    <a:pt x="0" y="166"/>
                                  </a:lnTo>
                                  <a:lnTo>
                                    <a:pt x="108" y="146"/>
                                  </a:lnTo>
                                  <a:lnTo>
                                    <a:pt x="110" y="256"/>
                                  </a:lnTo>
                                  <a:lnTo>
                                    <a:pt x="264" y="68"/>
                                  </a:lnTo>
                                  <a:lnTo>
                                    <a:pt x="255" y="61"/>
                                  </a:lnTo>
                                  <a:lnTo>
                                    <a:pt x="211" y="29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104" name="Freeform 78"/>
                          <wps:cNvSpPr/>
                          <wps:spPr bwMode="auto">
                            <a:xfrm>
                              <a:off x="777800" y="11728"/>
                              <a:ext cx="261" cy="262"/>
                            </a:xfrm>
                            <a:custGeom>
                              <a:avLst/>
                              <a:gdLst>
                                <a:gd name="T0" fmla="*/ 126 w 260"/>
                                <a:gd name="T1" fmla="*/ 0 h 263"/>
                                <a:gd name="T2" fmla="*/ 126 w 260"/>
                                <a:gd name="T3" fmla="*/ 36 h 263"/>
                                <a:gd name="T4" fmla="*/ 52 w 260"/>
                                <a:gd name="T5" fmla="*/ 30 h 263"/>
                                <a:gd name="T6" fmla="*/ 39 w 260"/>
                                <a:gd name="T7" fmla="*/ 39 h 263"/>
                                <a:gd name="T8" fmla="*/ 0 w 260"/>
                                <a:gd name="T9" fmla="*/ 69 h 263"/>
                                <a:gd name="T10" fmla="*/ 146 w 260"/>
                                <a:gd name="T11" fmla="*/ 263 h 263"/>
                                <a:gd name="T12" fmla="*/ 152 w 260"/>
                                <a:gd name="T13" fmla="*/ 153 h 263"/>
                                <a:gd name="T14" fmla="*/ 260 w 260"/>
                                <a:gd name="T15" fmla="*/ 178 h 263"/>
                                <a:gd name="T16" fmla="*/ 126 w 260"/>
                                <a:gd name="T17" fmla="*/ 0 h 2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60" h="263">
                                  <a:moveTo>
                                    <a:pt x="126" y="0"/>
                                  </a:moveTo>
                                  <a:lnTo>
                                    <a:pt x="126" y="36"/>
                                  </a:lnTo>
                                  <a:lnTo>
                                    <a:pt x="52" y="30"/>
                                  </a:lnTo>
                                  <a:lnTo>
                                    <a:pt x="39" y="39"/>
                                  </a:lnTo>
                                  <a:lnTo>
                                    <a:pt x="0" y="69"/>
                                  </a:lnTo>
                                  <a:lnTo>
                                    <a:pt x="146" y="263"/>
                                  </a:lnTo>
                                  <a:lnTo>
                                    <a:pt x="152" y="153"/>
                                  </a:lnTo>
                                  <a:lnTo>
                                    <a:pt x="260" y="178"/>
                                  </a:lnTo>
                                  <a:lnTo>
                                    <a:pt x="126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105" name="Freeform 79"/>
                          <wps:cNvSpPr/>
                          <wps:spPr bwMode="auto">
                            <a:xfrm>
                              <a:off x="777707" y="11559"/>
                              <a:ext cx="155" cy="155"/>
                            </a:xfrm>
                            <a:custGeom>
                              <a:avLst/>
                              <a:gdLst>
                                <a:gd name="T0" fmla="*/ 156 w 156"/>
                                <a:gd name="T1" fmla="*/ 104 h 156"/>
                                <a:gd name="T2" fmla="*/ 130 w 156"/>
                                <a:gd name="T3" fmla="*/ 117 h 156"/>
                                <a:gd name="T4" fmla="*/ 130 w 156"/>
                                <a:gd name="T5" fmla="*/ 143 h 156"/>
                                <a:gd name="T6" fmla="*/ 99 w 156"/>
                                <a:gd name="T7" fmla="*/ 141 h 156"/>
                                <a:gd name="T8" fmla="*/ 78 w 156"/>
                                <a:gd name="T9" fmla="*/ 156 h 156"/>
                                <a:gd name="T10" fmla="*/ 56 w 156"/>
                                <a:gd name="T11" fmla="*/ 141 h 156"/>
                                <a:gd name="T12" fmla="*/ 26 w 156"/>
                                <a:gd name="T13" fmla="*/ 143 h 156"/>
                                <a:gd name="T14" fmla="*/ 26 w 156"/>
                                <a:gd name="T15" fmla="*/ 117 h 156"/>
                                <a:gd name="T16" fmla="*/ 0 w 156"/>
                                <a:gd name="T17" fmla="*/ 104 h 156"/>
                                <a:gd name="T18" fmla="*/ 13 w 156"/>
                                <a:gd name="T19" fmla="*/ 78 h 156"/>
                                <a:gd name="T20" fmla="*/ 0 w 156"/>
                                <a:gd name="T21" fmla="*/ 51 h 156"/>
                                <a:gd name="T22" fmla="*/ 26 w 156"/>
                                <a:gd name="T23" fmla="*/ 39 h 156"/>
                                <a:gd name="T24" fmla="*/ 26 w 156"/>
                                <a:gd name="T25" fmla="*/ 13 h 156"/>
                                <a:gd name="T26" fmla="*/ 56 w 156"/>
                                <a:gd name="T27" fmla="*/ 15 h 156"/>
                                <a:gd name="T28" fmla="*/ 78 w 156"/>
                                <a:gd name="T29" fmla="*/ 0 h 156"/>
                                <a:gd name="T30" fmla="*/ 99 w 156"/>
                                <a:gd name="T31" fmla="*/ 15 h 156"/>
                                <a:gd name="T32" fmla="*/ 130 w 156"/>
                                <a:gd name="T33" fmla="*/ 13 h 156"/>
                                <a:gd name="T34" fmla="*/ 130 w 156"/>
                                <a:gd name="T35" fmla="*/ 39 h 156"/>
                                <a:gd name="T36" fmla="*/ 156 w 156"/>
                                <a:gd name="T37" fmla="*/ 52 h 156"/>
                                <a:gd name="T38" fmla="*/ 143 w 156"/>
                                <a:gd name="T39" fmla="*/ 78 h 156"/>
                                <a:gd name="T40" fmla="*/ 156 w 156"/>
                                <a:gd name="T41" fmla="*/ 104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156" h="156">
                                  <a:moveTo>
                                    <a:pt x="156" y="104"/>
                                  </a:moveTo>
                                  <a:lnTo>
                                    <a:pt x="130" y="117"/>
                                  </a:lnTo>
                                  <a:lnTo>
                                    <a:pt x="130" y="143"/>
                                  </a:lnTo>
                                  <a:lnTo>
                                    <a:pt x="99" y="141"/>
                                  </a:lnTo>
                                  <a:lnTo>
                                    <a:pt x="78" y="156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6" y="143"/>
                                  </a:lnTo>
                                  <a:lnTo>
                                    <a:pt x="26" y="117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13" y="78"/>
                                  </a:lnTo>
                                  <a:lnTo>
                                    <a:pt x="0" y="51"/>
                                  </a:lnTo>
                                  <a:lnTo>
                                    <a:pt x="26" y="39"/>
                                  </a:lnTo>
                                  <a:lnTo>
                                    <a:pt x="26" y="13"/>
                                  </a:lnTo>
                                  <a:lnTo>
                                    <a:pt x="56" y="15"/>
                                  </a:lnTo>
                                  <a:lnTo>
                                    <a:pt x="78" y="0"/>
                                  </a:lnTo>
                                  <a:lnTo>
                                    <a:pt x="99" y="15"/>
                                  </a:lnTo>
                                  <a:lnTo>
                                    <a:pt x="130" y="13"/>
                                  </a:lnTo>
                                  <a:lnTo>
                                    <a:pt x="130" y="39"/>
                                  </a:lnTo>
                                  <a:lnTo>
                                    <a:pt x="156" y="52"/>
                                  </a:lnTo>
                                  <a:lnTo>
                                    <a:pt x="143" y="78"/>
                                  </a:lnTo>
                                  <a:lnTo>
                                    <a:pt x="156" y="104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s:wsp>
                        <wps:cNvPr id="124" name="Freeform 81"/>
                        <wps:cNvSpPr>
                          <a:spLocks noChangeAspect="1" noEditPoints="1"/>
                        </wps:cNvSpPr>
                        <wps:spPr bwMode="auto">
                          <a:xfrm>
                            <a:off x="4599" y="3323"/>
                            <a:ext cx="205" cy="283"/>
                          </a:xfrm>
                          <a:custGeom>
                            <a:avLst/>
                            <a:gdLst>
                              <a:gd name="T0" fmla="*/ 1026 w 2052"/>
                              <a:gd name="T1" fmla="*/ 0 h 2603"/>
                              <a:gd name="T2" fmla="*/ 0 w 2052"/>
                              <a:gd name="T3" fmla="*/ 1025 h 2603"/>
                              <a:gd name="T4" fmla="*/ 804 w 2052"/>
                              <a:gd name="T5" fmla="*/ 2459 h 2603"/>
                              <a:gd name="T6" fmla="*/ 1249 w 2052"/>
                              <a:gd name="T7" fmla="*/ 2458 h 2603"/>
                              <a:gd name="T8" fmla="*/ 2052 w 2052"/>
                              <a:gd name="T9" fmla="*/ 1025 h 2603"/>
                              <a:gd name="T10" fmla="*/ 1026 w 2052"/>
                              <a:gd name="T11" fmla="*/ 0 h 2603"/>
                              <a:gd name="T12" fmla="*/ 1026 w 2052"/>
                              <a:gd name="T13" fmla="*/ 1467 h 2603"/>
                              <a:gd name="T14" fmla="*/ 552 w 2052"/>
                              <a:gd name="T15" fmla="*/ 993 h 2603"/>
                              <a:gd name="T16" fmla="*/ 1026 w 2052"/>
                              <a:gd name="T17" fmla="*/ 518 h 2603"/>
                              <a:gd name="T18" fmla="*/ 1500 w 2052"/>
                              <a:gd name="T19" fmla="*/ 993 h 2603"/>
                              <a:gd name="T20" fmla="*/ 1026 w 2052"/>
                              <a:gd name="T21" fmla="*/ 1467 h 26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052" h="2603">
                                <a:moveTo>
                                  <a:pt x="1026" y="0"/>
                                </a:moveTo>
                                <a:cubicBezTo>
                                  <a:pt x="460" y="0"/>
                                  <a:pt x="0" y="459"/>
                                  <a:pt x="0" y="1025"/>
                                </a:cubicBezTo>
                                <a:cubicBezTo>
                                  <a:pt x="0" y="1592"/>
                                  <a:pt x="804" y="2459"/>
                                  <a:pt x="804" y="2459"/>
                                </a:cubicBezTo>
                                <a:cubicBezTo>
                                  <a:pt x="927" y="2602"/>
                                  <a:pt x="1127" y="2603"/>
                                  <a:pt x="1249" y="2458"/>
                                </a:cubicBezTo>
                                <a:cubicBezTo>
                                  <a:pt x="1249" y="2458"/>
                                  <a:pt x="2052" y="1592"/>
                                  <a:pt x="2052" y="1025"/>
                                </a:cubicBezTo>
                                <a:cubicBezTo>
                                  <a:pt x="2052" y="459"/>
                                  <a:pt x="1592" y="0"/>
                                  <a:pt x="1026" y="0"/>
                                </a:cubicBezTo>
                                <a:close/>
                                <a:moveTo>
                                  <a:pt x="1026" y="1467"/>
                                </a:moveTo>
                                <a:cubicBezTo>
                                  <a:pt x="764" y="1467"/>
                                  <a:pt x="552" y="1255"/>
                                  <a:pt x="552" y="993"/>
                                </a:cubicBezTo>
                                <a:cubicBezTo>
                                  <a:pt x="552" y="731"/>
                                  <a:pt x="764" y="518"/>
                                  <a:pt x="1026" y="518"/>
                                </a:cubicBezTo>
                                <a:cubicBezTo>
                                  <a:pt x="1288" y="518"/>
                                  <a:pt x="1500" y="731"/>
                                  <a:pt x="1500" y="993"/>
                                </a:cubicBezTo>
                                <a:cubicBezTo>
                                  <a:pt x="1500" y="1255"/>
                                  <a:pt x="1288" y="1467"/>
                                  <a:pt x="1026" y="14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6CA5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133" name="Freeform 69"/>
                        <wps:cNvSpPr>
                          <a:spLocks noChangeAspect="1"/>
                        </wps:cNvSpPr>
                        <wps:spPr bwMode="auto">
                          <a:xfrm>
                            <a:off x="4612" y="2071"/>
                            <a:ext cx="238" cy="258"/>
                          </a:xfrm>
                          <a:custGeom>
                            <a:avLst/>
                            <a:gdLst>
                              <a:gd name="T0" fmla="*/ 4096 w 4097"/>
                              <a:gd name="T1" fmla="*/ 3712 h 4096"/>
                              <a:gd name="T2" fmla="*/ 3840 w 4097"/>
                              <a:gd name="T3" fmla="*/ 4072 h 4096"/>
                              <a:gd name="T4" fmla="*/ 3840 w 4097"/>
                              <a:gd name="T5" fmla="*/ 4096 h 4096"/>
                              <a:gd name="T6" fmla="*/ 256 w 4097"/>
                              <a:gd name="T7" fmla="*/ 4096 h 4096"/>
                              <a:gd name="T8" fmla="*/ 256 w 4097"/>
                              <a:gd name="T9" fmla="*/ 4072 h 4096"/>
                              <a:gd name="T10" fmla="*/ 0 w 4097"/>
                              <a:gd name="T11" fmla="*/ 3712 h 4096"/>
                              <a:gd name="T12" fmla="*/ 384 w 4097"/>
                              <a:gd name="T13" fmla="*/ 3200 h 4096"/>
                              <a:gd name="T14" fmla="*/ 1536 w 4097"/>
                              <a:gd name="T15" fmla="*/ 2560 h 4096"/>
                              <a:gd name="T16" fmla="*/ 1536 w 4097"/>
                              <a:gd name="T17" fmla="*/ 2294 h 4096"/>
                              <a:gd name="T18" fmla="*/ 1024 w 4097"/>
                              <a:gd name="T19" fmla="*/ 1408 h 4096"/>
                              <a:gd name="T20" fmla="*/ 1024 w 4097"/>
                              <a:gd name="T21" fmla="*/ 1024 h 4096"/>
                              <a:gd name="T22" fmla="*/ 2048 w 4097"/>
                              <a:gd name="T23" fmla="*/ 0 h 4096"/>
                              <a:gd name="T24" fmla="*/ 3072 w 4097"/>
                              <a:gd name="T25" fmla="*/ 1024 h 4096"/>
                              <a:gd name="T26" fmla="*/ 3072 w 4097"/>
                              <a:gd name="T27" fmla="*/ 1408 h 4096"/>
                              <a:gd name="T28" fmla="*/ 2560 w 4097"/>
                              <a:gd name="T29" fmla="*/ 2294 h 4096"/>
                              <a:gd name="T30" fmla="*/ 2560 w 4097"/>
                              <a:gd name="T31" fmla="*/ 2560 h 4096"/>
                              <a:gd name="T32" fmla="*/ 3712 w 4097"/>
                              <a:gd name="T33" fmla="*/ 3200 h 4096"/>
                              <a:gd name="T34" fmla="*/ 4096 w 4097"/>
                              <a:gd name="T35" fmla="*/ 3712 h 40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4097" h="4096">
                                <a:moveTo>
                                  <a:pt x="4096" y="3712"/>
                                </a:moveTo>
                                <a:cubicBezTo>
                                  <a:pt x="4097" y="3879"/>
                                  <a:pt x="3989" y="4020"/>
                                  <a:pt x="3840" y="4072"/>
                                </a:cubicBezTo>
                                <a:cubicBezTo>
                                  <a:pt x="3840" y="4096"/>
                                  <a:pt x="3840" y="4096"/>
                                  <a:pt x="3840" y="4096"/>
                                </a:cubicBezTo>
                                <a:cubicBezTo>
                                  <a:pt x="256" y="4096"/>
                                  <a:pt x="256" y="4096"/>
                                  <a:pt x="256" y="4096"/>
                                </a:cubicBezTo>
                                <a:cubicBezTo>
                                  <a:pt x="256" y="4072"/>
                                  <a:pt x="256" y="4072"/>
                                  <a:pt x="256" y="4072"/>
                                </a:cubicBezTo>
                                <a:cubicBezTo>
                                  <a:pt x="107" y="4020"/>
                                  <a:pt x="0" y="3879"/>
                                  <a:pt x="0" y="3712"/>
                                </a:cubicBezTo>
                                <a:cubicBezTo>
                                  <a:pt x="0" y="3411"/>
                                  <a:pt x="384" y="3200"/>
                                  <a:pt x="384" y="3200"/>
                                </a:cubicBezTo>
                                <a:cubicBezTo>
                                  <a:pt x="1536" y="2560"/>
                                  <a:pt x="1536" y="2560"/>
                                  <a:pt x="1536" y="2560"/>
                                </a:cubicBezTo>
                                <a:cubicBezTo>
                                  <a:pt x="1536" y="2294"/>
                                  <a:pt x="1536" y="2294"/>
                                  <a:pt x="1536" y="2294"/>
                                </a:cubicBezTo>
                                <a:cubicBezTo>
                                  <a:pt x="1230" y="2117"/>
                                  <a:pt x="1024" y="1787"/>
                                  <a:pt x="1024" y="1408"/>
                                </a:cubicBezTo>
                                <a:cubicBezTo>
                                  <a:pt x="1024" y="1340"/>
                                  <a:pt x="1024" y="1092"/>
                                  <a:pt x="1024" y="1024"/>
                                </a:cubicBezTo>
                                <a:cubicBezTo>
                                  <a:pt x="1024" y="458"/>
                                  <a:pt x="1482" y="0"/>
                                  <a:pt x="2048" y="0"/>
                                </a:cubicBezTo>
                                <a:cubicBezTo>
                                  <a:pt x="2614" y="0"/>
                                  <a:pt x="3072" y="458"/>
                                  <a:pt x="3072" y="1024"/>
                                </a:cubicBezTo>
                                <a:cubicBezTo>
                                  <a:pt x="3072" y="1092"/>
                                  <a:pt x="3072" y="1340"/>
                                  <a:pt x="3072" y="1408"/>
                                </a:cubicBezTo>
                                <a:cubicBezTo>
                                  <a:pt x="3072" y="1787"/>
                                  <a:pt x="2866" y="2117"/>
                                  <a:pt x="2560" y="2294"/>
                                </a:cubicBezTo>
                                <a:cubicBezTo>
                                  <a:pt x="2560" y="2560"/>
                                  <a:pt x="2560" y="2560"/>
                                  <a:pt x="2560" y="2560"/>
                                </a:cubicBezTo>
                                <a:cubicBezTo>
                                  <a:pt x="3712" y="3200"/>
                                  <a:pt x="3712" y="3200"/>
                                  <a:pt x="3712" y="3200"/>
                                </a:cubicBezTo>
                                <a:cubicBezTo>
                                  <a:pt x="3712" y="3200"/>
                                  <a:pt x="4094" y="3421"/>
                                  <a:pt x="4096" y="371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6CA5"/>
                          </a:solidFill>
                          <a:ln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4.8pt;margin-top:4.45pt;height:101.3pt;width:146.9pt;z-index:251668480;mso-width-relative:page;mso-height-relative:page;" coordorigin="4579,1812" coordsize="2938,2026" o:gfxdata="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">
                <o:lock v:ext="edit" aspectratio="f"/>
                <v:shape id="文本框 10" o:spid="_x0000_s1026" o:spt="202" type="#_x0000_t202" style="position:absolute;left:4855;top:1812;height:2026;width:2662;" filled="f" stroked="f" coordsize="21600,21600" o:gfxdata="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XHDIE7UAAADbAAAADwAA&#10;AAAAAAABACAAAAAiAAAAZHJzL2Rvd25yZXYueG1sUEsBAhQAFAAAAAgAh07iQDMvBZ47AAAAOQAA&#10;ABAAAAAAAAAAAQAgAAAABAEAAGRycy9zaGFwZXhtbC54bWxQSwUGAAAAAAYABgBbAQAArgMAAAAA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60" w:lineRule="auto"/>
                          <w:ind w:leftChars="0"/>
                          <w:jc w:val="left"/>
                          <w:textAlignment w:val="auto"/>
                          <w:rPr>
                            <w:rFonts w:hint="eastAsia" w:ascii="黑体" w:hAnsi="黑体" w:eastAsia="黑体" w:cs="黑体"/>
                            <w:b w:val="0"/>
                            <w:bCs w:val="0"/>
                            <w:color w:val="000000" w:themeColor="text1"/>
                            <w:sz w:val="26"/>
                            <w:szCs w:val="2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b w:val="0"/>
                            <w:bCs w:val="0"/>
                            <w:color w:val="000000" w:themeColor="text1"/>
                            <w:sz w:val="26"/>
                            <w:szCs w:val="2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姓名：谢小玲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60" w:lineRule="auto"/>
                          <w:ind w:leftChars="0"/>
                          <w:jc w:val="left"/>
                          <w:textAlignment w:val="auto"/>
                          <w:rPr>
                            <w:rFonts w:hint="default" w:ascii="黑体" w:hAnsi="黑体" w:eastAsia="黑体" w:cs="黑体"/>
                            <w:b w:val="0"/>
                            <w:bCs w:val="0"/>
                            <w:color w:val="000000" w:themeColor="text1"/>
                            <w:sz w:val="26"/>
                            <w:szCs w:val="2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b w:val="0"/>
                            <w:bCs w:val="0"/>
                            <w:color w:val="000000" w:themeColor="text1"/>
                            <w:sz w:val="26"/>
                            <w:szCs w:val="2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应聘：幼教老师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60" w:lineRule="auto"/>
                          <w:ind w:leftChars="0"/>
                          <w:jc w:val="left"/>
                          <w:textAlignment w:val="auto"/>
                          <w:rPr>
                            <w:rFonts w:hint="default" w:ascii="黑体" w:hAnsi="黑体" w:eastAsia="黑体" w:cs="黑体"/>
                            <w:b w:val="0"/>
                            <w:bCs w:val="0"/>
                            <w:color w:val="000000" w:themeColor="text1"/>
                            <w:sz w:val="26"/>
                            <w:szCs w:val="2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b w:val="0"/>
                            <w:bCs w:val="0"/>
                            <w:color w:val="000000" w:themeColor="text1"/>
                            <w:sz w:val="26"/>
                            <w:szCs w:val="2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现居：深圳罗湖区</w:t>
                        </w:r>
                      </w:p>
                    </w:txbxContent>
                  </v:textbox>
                </v:shape>
                <v:group id="Group 75" o:spid="_x0000_s1026" o:spt="203" style="position:absolute;left:4579;top:2699;height:283;width:257;" coordorigin="777529,11448" coordsize="532,542" o:gfxdata="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gSmPb0AAADcAAAADwAAAAAAAAABACAAAAAiAAAAZHJzL2Rvd25yZXYueG1s&#10;UEsBAhQAFAAAAAgAh07iQDMvBZ47AAAAOQAAABUAAAAAAAAAAQAgAAAADAEAAGRycy9ncm91cHNo&#10;YXBleG1sLnhtbFBLBQYAAAAABgAGAGABAADJAwAAAAA=&#10;">
                  <o:lock v:ext="edit" aspectratio="t"/>
                  <v:shape id="Freeform 76" o:spid="_x0000_s1026" o:spt="100" style="position:absolute;left:777622;top:11448;height:327;width:327;" filled="t" stroked="f" coordsize="327,327" o:gfxdata="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I/l68AAAA&#10;3AAAAA8AAAAAAAAAAQAgAAAAIgAAAGRycy9kb3ducmV2LnhtbFBLAQIUABQAAAAIAIdO4kAzLwWe&#10;OwAAADkAAAAQAAAAAAAAAAEAIAAAAAsBAABkcnMvc2hhcGV4bWwueG1sUEsFBgAAAAAGAAYAWwEA&#10;ALUDAAAAAA==&#10;" path="m327,109l273,82,273,27,209,32,164,0,119,32,55,27,55,82,0,108,27,163,0,218,55,245,55,300,119,295,164,327,209,295,273,300,273,245,327,218,300,163,327,109xm282,203l243,223,243,262,197,259,164,282,131,259,85,262,85,223,45,203,65,163,45,123,85,104,85,65,131,68,164,45,197,68,243,65,243,104,282,124,262,163,282,203xe">
                    <v:path o:connectlocs="327,109;273,82;273,27;209,32;164,0;119,32;55,27;55,82;0,108;27,163;0,218;55,245;55,300;119,295;164,327;209,295;273,300;273,245;327,218;300,163;327,109;282,203;243,223;243,262;197,259;164,282;131,259;85,262;85,223;45,203;65,163;45,123;85,104;85,65;131,68;164,45;197,68;243,65;243,104;282,124;262,163;282,203" o:connectangles="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7" o:spid="_x0000_s1026" o:spt="100" style="position:absolute;left:777529;top:11725;height:256;width:264;" filled="t" stroked="f" coordsize="264,256" o:gfxdata="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kvPergAAADbAAAA&#10;DwAAAAAAAAABACAAAAAiAAAAZHJzL2Rvd25yZXYueG1sUEsBAhQAFAAAAAgAh07iQDMvBZ47AAAA&#10;OQAAABAAAAAAAAAAAQAgAAAABwEAAGRycy9zaGFwZXhtbC54bWxQSwUGAAAAAAYABgBbAQAAsQMA&#10;AAAA&#10;" path="m211,29l136,35,136,0,0,166,108,146,110,256,264,68,255,61,211,29xe">
                    <v:path o:connectlocs="211,29;136,35;136,0;0,166;108,146;110,256;264,68;255,61;211,29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8" o:spid="_x0000_s1026" o:spt="100" style="position:absolute;left:777800;top:11728;height:262;width:261;" filled="t" stroked="f" coordsize="260,263" o:gfxdata="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HnjsLsAAADc&#10;AAAADwAAAAAAAAABACAAAAAiAAAAZHJzL2Rvd25yZXYueG1sUEsBAhQAFAAAAAgAh07iQDMvBZ47&#10;AAAAOQAAABAAAAAAAAAAAQAgAAAACgEAAGRycy9zaGFwZXhtbC54bWxQSwUGAAAAAAYABgBbAQAA&#10;tAMAAAAA&#10;" path="m126,0l126,36,52,30,39,39,0,69,146,263,152,153,260,178,126,0xe">
                    <v:path o:connectlocs="126,0;126,35;52,29;39,38;0,68;146,262;152,152;261,177;126,0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9" o:spid="_x0000_s1026" o:spt="100" style="position:absolute;left:777707;top:11559;height:155;width:155;" filled="t" stroked="f" coordsize="156,156" o:gfxdata="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1AxMvQAA&#10;ANwAAAAPAAAAAAAAAAEAIAAAACIAAABkcnMvZG93bnJldi54bWxQSwECFAAUAAAACACHTuJAMy8F&#10;njsAAAA5AAAAEAAAAAAAAAABACAAAAAMAQAAZHJzL3NoYXBleG1sLnhtbFBLBQYAAAAABgAGAFsB&#10;AAC2AwAAAAA=&#10;" path="m156,104l130,117,130,143,99,141,78,156,56,141,26,143,26,117,0,104,13,78,0,51,26,39,26,13,56,15,78,0,99,15,130,13,130,39,156,52,143,78,156,104xe">
                    <v:path o:connectlocs="155,103;129,116;129,142;98,140;77,155;55,140;25,142;25,116;0,103;12,77;0,50;25,38;25,12;55,14;77,0;98,14;129,12;129,38;155,51;142,77;155,103" o:connectangles="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shape id="Freeform 81" o:spid="_x0000_s1026" o:spt="100" style="position:absolute;left:4599;top:3323;height:283;width:205;" fillcolor="#296CA5" filled="t" stroked="f" coordsize="2052,2603" o:gfxdata="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zFzgLgAAADcAAAA&#10;DwAAAAAAAAABACAAAAAiAAAAZHJzL2Rvd25yZXYueG1sUEsBAhQAFAAAAAgAh07iQDMvBZ47AAAA&#10;OQAAABAAAAAAAAAAAQAgAAAABwEAAGRycy9zaGFwZXhtbC54bWxQSwUGAAAAAAYABgBbAQAAsQMA&#10;AAAA&#10;" path="m1026,0c460,0,0,459,0,1025c0,1592,804,2459,804,2459c927,2602,1127,2603,1249,2458c1249,2458,2052,1592,2052,1025c2052,459,1592,0,1026,0xm1026,1467c764,1467,552,1255,552,993c552,731,764,518,1026,518c1288,518,1500,731,1500,993c1500,1255,1288,1467,1026,1467xe">
                  <v:path o:connectlocs="102,0;0,111;80,267;124,267;205,111;102,0;102,159;55,107;102,56;149,107;102,159" o:connectangles="0,0,0,0,0,0,0,0,0,0,0"/>
                  <v:fill on="t" focussize="0,0"/>
                  <v:stroke on="f"/>
                  <v:imagedata o:title=""/>
                  <o:lock v:ext="edit" aspectratio="t"/>
                </v:shape>
                <v:shape id="Freeform 69" o:spid="_x0000_s1026" o:spt="100" style="position:absolute;left:4612;top:2071;height:258;width:238;" fillcolor="#296CA5" filled="t" stroked="f" coordsize="4097,4096" o:gfxdata="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aNifbsAAADc&#10;AAAADwAAAAAAAAABACAAAAAiAAAAZHJzL2Rvd25yZXYueG1sUEsBAhQAFAAAAAgAh07iQDMvBZ47&#10;AAAAOQAAABAAAAAAAAAAAQAgAAAACgEAAGRycy9zaGFwZXhtbC54bWxQSwUGAAAAAAYABgBbAQAA&#10;tAMAAAAA&#10;" path="m4096,3712c4097,3879,3989,4020,3840,4072c3840,4096,3840,4096,3840,4096c256,4096,256,4096,256,4096c256,4072,256,4072,256,4072c107,4020,0,3879,0,3712c0,3411,384,3200,384,3200c1536,2560,1536,2560,1536,2560c1536,2294,1536,2294,1536,2294c1230,2117,1024,1787,1024,1408c1024,1340,1024,1092,1024,1024c1024,458,1482,0,2048,0c2614,0,3072,458,3072,1024c3072,1092,3072,1340,3072,1408c3072,1787,2866,2117,2560,2294c2560,2560,2560,2560,2560,2560c3712,3200,3712,3200,3712,3200c3712,3200,4094,3421,4096,3712xe">
                  <v:path o:connectlocs="237,233;223,256;223,258;14,258;14,256;0,233;22,201;89,161;89,144;59,88;59,64;118,0;178,64;178,88;148,144;148,161;215,201;237,233" o:connectangles="0,0,0,0,0,0,0,0,0,0,0,0,0,0,0,0,0,0"/>
                  <v:fill on="t" focussize="0,0"/>
                  <v:stroke on="f"/>
                  <v:imagedata o:title=""/>
                  <o:lock v:ext="edit" aspectratio="t"/>
                </v:shape>
              </v:group>
            </w:pict>
          </mc:Fallback>
        </mc:AlternateContent>
      </w:r>
      <w:r>
        <w:rPr>
          <w:sz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-521970</wp:posOffset>
            </wp:positionH>
            <wp:positionV relativeFrom="paragraph">
              <wp:posOffset>-97155</wp:posOffset>
            </wp:positionV>
            <wp:extent cx="1025525" cy="1440180"/>
            <wp:effectExtent l="73660" t="77470" r="81915" b="82550"/>
            <wp:wrapNone/>
            <wp:docPr id="7" name="图片 7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1440180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-782955</wp:posOffset>
                </wp:positionH>
                <wp:positionV relativeFrom="paragraph">
                  <wp:posOffset>2159635</wp:posOffset>
                </wp:positionV>
                <wp:extent cx="6840220" cy="931545"/>
                <wp:effectExtent l="0" t="0" r="0" b="0"/>
                <wp:wrapNone/>
                <wp:docPr id="82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220" cy="931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default" w:ascii="黑体" w:hAnsi="黑体" w:eastAsia="黑体" w:cs="黑体"/>
                                <w:b w:val="0"/>
                                <w:bCs w:val="0"/>
                                <w:color w:val="296CA5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296CA5"/>
                                <w:sz w:val="24"/>
                                <w:szCs w:val="24"/>
                                <w:lang w:val="en-US" w:eastAsia="zh-CN"/>
                              </w:rPr>
                              <w:t>20XX.X至20XX.X                       广州师范大学              学前教育专业/本科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65pt;margin-top:170.05pt;height:73.35pt;width:538.6pt;z-index:251672576;mso-width-relative:page;mso-height-relative:page;" filled="f" stroked="f" coordsize="21600,21600" o:gfxdata="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gKlNPZAAAADAEAAA8AAAAAAAAAAQAgAAAAIgAAAGRy&#10;cy9kb3ducmV2LnhtbFBLAQIUABQAAAAIAIdO4kDuh2sMPQIAAGgEAAAOAAAAAAAAAAEAIAAAACg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textAlignment w:val="auto"/>
                        <w:rPr>
                          <w:rFonts w:hint="default" w:ascii="黑体" w:hAnsi="黑体" w:eastAsia="黑体" w:cs="黑体"/>
                          <w:b w:val="0"/>
                          <w:bCs w:val="0"/>
                          <w:color w:val="296CA5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296CA5"/>
                          <w:sz w:val="24"/>
                          <w:szCs w:val="24"/>
                          <w:lang w:val="en-US" w:eastAsia="zh-CN"/>
                        </w:rPr>
                        <w:t>20XX.X至20XX.X                       广州师范大学              学前教育专业/本科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-782955</wp:posOffset>
                </wp:positionH>
                <wp:positionV relativeFrom="paragraph">
                  <wp:posOffset>2650490</wp:posOffset>
                </wp:positionV>
                <wp:extent cx="6840220" cy="494030"/>
                <wp:effectExtent l="0" t="0" r="5080" b="0"/>
                <wp:wrapNone/>
                <wp:docPr id="67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220" cy="494030"/>
                          <a:chOff x="770" y="5058"/>
                          <a:chExt cx="10772" cy="778"/>
                        </a:xfrm>
                      </wpg:grpSpPr>
                      <wpg:grpSp>
                        <wpg:cNvPr id="59" name="组合 59"/>
                        <wpg:cNvGrpSpPr/>
                        <wpg:grpSpPr>
                          <a:xfrm>
                            <a:off x="770" y="5058"/>
                            <a:ext cx="2605" cy="778"/>
                            <a:chOff x="3546" y="5058"/>
                            <a:chExt cx="2605" cy="778"/>
                          </a:xfrm>
                        </wpg:grpSpPr>
                        <wps:wsp>
                          <wps:cNvPr id="39" name="平行四边形 39"/>
                          <wps:cNvSpPr/>
                          <wps:spPr>
                            <a:xfrm>
                              <a:off x="3711" y="5192"/>
                              <a:ext cx="2440" cy="510"/>
                            </a:xfrm>
                            <a:prstGeom prst="parallelogram">
                              <a:avLst/>
                            </a:prstGeom>
                            <a:solidFill>
                              <a:srgbClr val="296CA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28" name="组合 28"/>
                          <wpg:cNvGrpSpPr/>
                          <wpg:grpSpPr>
                            <a:xfrm>
                              <a:off x="3546" y="5058"/>
                              <a:ext cx="2380" cy="778"/>
                              <a:chOff x="1088" y="5058"/>
                              <a:chExt cx="2380" cy="778"/>
                            </a:xfrm>
                          </wpg:grpSpPr>
                          <wps:wsp>
                            <wps:cNvPr id="45" name="矩形 40"/>
                            <wps:cNvSpPr/>
                            <wps:spPr>
                              <a:xfrm>
                                <a:off x="1088" y="5192"/>
                                <a:ext cx="2381" cy="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296CA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46" name="文本框 9"/>
                            <wps:cNvSpPr txBox="1"/>
                            <wps:spPr>
                              <a:xfrm>
                                <a:off x="1955" y="5058"/>
                                <a:ext cx="1458" cy="7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jc w:val="center"/>
                                    <w:textAlignment w:val="auto"/>
                                    <w:rPr>
                                      <w:rFonts w:hint="default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工作经历</w:t>
                                  </w:r>
                                </w:p>
                              </w:txbxContent>
                            </wps:txbx>
                            <wps:bodyPr upright="0">
                              <a:spAutoFit/>
                            </wps:bodyPr>
                          </wps:wsp>
                          <wps:wsp>
                            <wps:cNvPr id="203" name="任意多边形 16"/>
                            <wps:cNvSpPr/>
                            <wps:spPr>
                              <a:xfrm>
                                <a:off x="1400" y="5282"/>
                                <a:ext cx="304" cy="330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14294008"/>
                                  </a:cxn>
                                  <a:cxn ang="0">
                                    <a:pos x="G0" y="373385058"/>
                                  </a:cxn>
                                  <a:cxn ang="0">
                                    <a:pos x="G0" y="754395839"/>
                                  </a:cxn>
                                  <a:cxn ang="0">
                                    <a:pos x="G0" y="1242097970"/>
                                  </a:cxn>
                                  <a:cxn ang="0">
                                    <a:pos x="G0" y="1828842594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2049199058" y="G0"/>
                                  </a:cxn>
                                  <a:cxn ang="0">
                                    <a:pos x="1457532584" y="G0"/>
                                  </a:cxn>
                                  <a:cxn ang="0">
                                    <a:pos x="938021680" y="G0"/>
                                  </a:cxn>
                                  <a:cxn ang="0">
                                    <a:pos x="519510904" y="G0"/>
                                  </a:cxn>
                                  <a:cxn ang="0">
                                    <a:pos x="223688652" y="G0"/>
                                  </a:cxn>
                                  <a:cxn ang="0">
                                    <a:pos x="43288907" y="G0"/>
                                  </a:cxn>
                                  <a:cxn ang="0">
                                    <a:pos x="0" y="G0"/>
                                  </a:cxn>
                                  <a:cxn ang="0">
                                    <a:pos x="43288907" y="G0"/>
                                  </a:cxn>
                                  <a:cxn ang="0">
                                    <a:pos x="223688652" y="G0"/>
                                  </a:cxn>
                                  <a:cxn ang="0">
                                    <a:pos x="519510904" y="1828842594"/>
                                  </a:cxn>
                                  <a:cxn ang="0">
                                    <a:pos x="938021680" y="1242097970"/>
                                  </a:cxn>
                                  <a:cxn ang="0">
                                    <a:pos x="1457532584" y="754395839"/>
                                  </a:cxn>
                                  <a:cxn ang="0">
                                    <a:pos x="2049199058" y="373385058"/>
                                  </a:cxn>
                                  <a:cxn ang="0">
                                    <a:pos x="G0" y="114294008"/>
                                  </a:cxn>
                                  <a:cxn ang="0">
                                    <a:pos x="G0" y="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  <a:cxn ang="0">
                                    <a:pos x="G0" y="G0"/>
                                  </a:cxn>
                                </a:cxnLst>
                                <a:pathLst>
                                  <a:path w="5778" h="5471">
                                    <a:moveTo>
                                      <a:pt x="500" y="0"/>
                                    </a:moveTo>
                                    <a:lnTo>
                                      <a:pt x="5278" y="0"/>
                                    </a:lnTo>
                                    <a:lnTo>
                                      <a:pt x="5304" y="0"/>
                                    </a:lnTo>
                                    <a:lnTo>
                                      <a:pt x="5328" y="2"/>
                                    </a:lnTo>
                                    <a:lnTo>
                                      <a:pt x="5354" y="5"/>
                                    </a:lnTo>
                                    <a:lnTo>
                                      <a:pt x="5379" y="10"/>
                                    </a:lnTo>
                                    <a:lnTo>
                                      <a:pt x="5403" y="15"/>
                                    </a:lnTo>
                                    <a:lnTo>
                                      <a:pt x="5427" y="22"/>
                                    </a:lnTo>
                                    <a:lnTo>
                                      <a:pt x="5450" y="30"/>
                                    </a:lnTo>
                                    <a:lnTo>
                                      <a:pt x="5472" y="39"/>
                                    </a:lnTo>
                                    <a:lnTo>
                                      <a:pt x="5495" y="49"/>
                                    </a:lnTo>
                                    <a:lnTo>
                                      <a:pt x="5516" y="60"/>
                                    </a:lnTo>
                                    <a:lnTo>
                                      <a:pt x="5537" y="72"/>
                                    </a:lnTo>
                                    <a:lnTo>
                                      <a:pt x="5557" y="85"/>
                                    </a:lnTo>
                                    <a:lnTo>
                                      <a:pt x="5577" y="99"/>
                                    </a:lnTo>
                                    <a:lnTo>
                                      <a:pt x="5596" y="113"/>
                                    </a:lnTo>
                                    <a:lnTo>
                                      <a:pt x="5614" y="130"/>
                                    </a:lnTo>
                                    <a:lnTo>
                                      <a:pt x="5631" y="146"/>
                                    </a:lnTo>
                                    <a:lnTo>
                                      <a:pt x="5647" y="163"/>
                                    </a:lnTo>
                                    <a:lnTo>
                                      <a:pt x="5663" y="181"/>
                                    </a:lnTo>
                                    <a:lnTo>
                                      <a:pt x="5679" y="200"/>
                                    </a:lnTo>
                                    <a:lnTo>
                                      <a:pt x="5692" y="220"/>
                                    </a:lnTo>
                                    <a:lnTo>
                                      <a:pt x="5705" y="240"/>
                                    </a:lnTo>
                                    <a:lnTo>
                                      <a:pt x="5718" y="261"/>
                                    </a:lnTo>
                                    <a:lnTo>
                                      <a:pt x="5729" y="283"/>
                                    </a:lnTo>
                                    <a:lnTo>
                                      <a:pt x="5739" y="305"/>
                                    </a:lnTo>
                                    <a:lnTo>
                                      <a:pt x="5748" y="327"/>
                                    </a:lnTo>
                                    <a:lnTo>
                                      <a:pt x="5755" y="351"/>
                                    </a:lnTo>
                                    <a:lnTo>
                                      <a:pt x="5762" y="374"/>
                                    </a:lnTo>
                                    <a:lnTo>
                                      <a:pt x="5768" y="399"/>
                                    </a:lnTo>
                                    <a:lnTo>
                                      <a:pt x="5772" y="423"/>
                                    </a:lnTo>
                                    <a:lnTo>
                                      <a:pt x="5775" y="448"/>
                                    </a:lnTo>
                                    <a:lnTo>
                                      <a:pt x="5778" y="473"/>
                                    </a:lnTo>
                                    <a:lnTo>
                                      <a:pt x="5778" y="499"/>
                                    </a:lnTo>
                                    <a:lnTo>
                                      <a:pt x="5778" y="3517"/>
                                    </a:lnTo>
                                    <a:lnTo>
                                      <a:pt x="5778" y="3543"/>
                                    </a:lnTo>
                                    <a:lnTo>
                                      <a:pt x="5775" y="3568"/>
                                    </a:lnTo>
                                    <a:lnTo>
                                      <a:pt x="5772" y="3593"/>
                                    </a:lnTo>
                                    <a:lnTo>
                                      <a:pt x="5768" y="3617"/>
                                    </a:lnTo>
                                    <a:lnTo>
                                      <a:pt x="5762" y="3642"/>
                                    </a:lnTo>
                                    <a:lnTo>
                                      <a:pt x="5755" y="3665"/>
                                    </a:lnTo>
                                    <a:lnTo>
                                      <a:pt x="5748" y="3689"/>
                                    </a:lnTo>
                                    <a:lnTo>
                                      <a:pt x="5739" y="3711"/>
                                    </a:lnTo>
                                    <a:lnTo>
                                      <a:pt x="5729" y="3733"/>
                                    </a:lnTo>
                                    <a:lnTo>
                                      <a:pt x="5718" y="3754"/>
                                    </a:lnTo>
                                    <a:lnTo>
                                      <a:pt x="5705" y="3776"/>
                                    </a:lnTo>
                                    <a:lnTo>
                                      <a:pt x="5692" y="3796"/>
                                    </a:lnTo>
                                    <a:lnTo>
                                      <a:pt x="5679" y="3816"/>
                                    </a:lnTo>
                                    <a:lnTo>
                                      <a:pt x="5663" y="3835"/>
                                    </a:lnTo>
                                    <a:lnTo>
                                      <a:pt x="5647" y="3853"/>
                                    </a:lnTo>
                                    <a:lnTo>
                                      <a:pt x="5631" y="3870"/>
                                    </a:lnTo>
                                    <a:lnTo>
                                      <a:pt x="5614" y="3887"/>
                                    </a:lnTo>
                                    <a:lnTo>
                                      <a:pt x="5596" y="3903"/>
                                    </a:lnTo>
                                    <a:lnTo>
                                      <a:pt x="5577" y="3917"/>
                                    </a:lnTo>
                                    <a:lnTo>
                                      <a:pt x="5557" y="3932"/>
                                    </a:lnTo>
                                    <a:lnTo>
                                      <a:pt x="5537" y="3944"/>
                                    </a:lnTo>
                                    <a:lnTo>
                                      <a:pt x="5516" y="3956"/>
                                    </a:lnTo>
                                    <a:lnTo>
                                      <a:pt x="5495" y="3967"/>
                                    </a:lnTo>
                                    <a:lnTo>
                                      <a:pt x="5472" y="3977"/>
                                    </a:lnTo>
                                    <a:lnTo>
                                      <a:pt x="5450" y="3986"/>
                                    </a:lnTo>
                                    <a:lnTo>
                                      <a:pt x="5427" y="3994"/>
                                    </a:lnTo>
                                    <a:lnTo>
                                      <a:pt x="5403" y="4001"/>
                                    </a:lnTo>
                                    <a:lnTo>
                                      <a:pt x="5379" y="4006"/>
                                    </a:lnTo>
                                    <a:lnTo>
                                      <a:pt x="5354" y="4011"/>
                                    </a:lnTo>
                                    <a:lnTo>
                                      <a:pt x="5328" y="4014"/>
                                    </a:lnTo>
                                    <a:lnTo>
                                      <a:pt x="5304" y="4016"/>
                                    </a:lnTo>
                                    <a:lnTo>
                                      <a:pt x="5278" y="4016"/>
                                    </a:lnTo>
                                    <a:lnTo>
                                      <a:pt x="500" y="4016"/>
                                    </a:lnTo>
                                    <a:lnTo>
                                      <a:pt x="475" y="4016"/>
                                    </a:lnTo>
                                    <a:lnTo>
                                      <a:pt x="449" y="4014"/>
                                    </a:lnTo>
                                    <a:lnTo>
                                      <a:pt x="425" y="4011"/>
                                    </a:lnTo>
                                    <a:lnTo>
                                      <a:pt x="400" y="4006"/>
                                    </a:lnTo>
                                    <a:lnTo>
                                      <a:pt x="376" y="4001"/>
                                    </a:lnTo>
                                    <a:lnTo>
                                      <a:pt x="352" y="3994"/>
                                    </a:lnTo>
                                    <a:lnTo>
                                      <a:pt x="329" y="3986"/>
                                    </a:lnTo>
                                    <a:lnTo>
                                      <a:pt x="305" y="3977"/>
                                    </a:lnTo>
                                    <a:lnTo>
                                      <a:pt x="284" y="3967"/>
                                    </a:lnTo>
                                    <a:lnTo>
                                      <a:pt x="262" y="3956"/>
                                    </a:lnTo>
                                    <a:lnTo>
                                      <a:pt x="242" y="3944"/>
                                    </a:lnTo>
                                    <a:lnTo>
                                      <a:pt x="221" y="3932"/>
                                    </a:lnTo>
                                    <a:lnTo>
                                      <a:pt x="202" y="3917"/>
                                    </a:lnTo>
                                    <a:lnTo>
                                      <a:pt x="183" y="3903"/>
                                    </a:lnTo>
                                    <a:lnTo>
                                      <a:pt x="165" y="3887"/>
                                    </a:lnTo>
                                    <a:lnTo>
                                      <a:pt x="147" y="3870"/>
                                    </a:lnTo>
                                    <a:lnTo>
                                      <a:pt x="130" y="3853"/>
                                    </a:lnTo>
                                    <a:lnTo>
                                      <a:pt x="115" y="3835"/>
                                    </a:lnTo>
                                    <a:lnTo>
                                      <a:pt x="100" y="3816"/>
                                    </a:lnTo>
                                    <a:lnTo>
                                      <a:pt x="86" y="3796"/>
                                    </a:lnTo>
                                    <a:lnTo>
                                      <a:pt x="72" y="3776"/>
                                    </a:lnTo>
                                    <a:lnTo>
                                      <a:pt x="61" y="3754"/>
                                    </a:lnTo>
                                    <a:lnTo>
                                      <a:pt x="50" y="3733"/>
                                    </a:lnTo>
                                    <a:lnTo>
                                      <a:pt x="40" y="3711"/>
                                    </a:lnTo>
                                    <a:lnTo>
                                      <a:pt x="31" y="3689"/>
                                    </a:lnTo>
                                    <a:lnTo>
                                      <a:pt x="22" y="3665"/>
                                    </a:lnTo>
                                    <a:lnTo>
                                      <a:pt x="16" y="3642"/>
                                    </a:lnTo>
                                    <a:lnTo>
                                      <a:pt x="10" y="3617"/>
                                    </a:lnTo>
                                    <a:lnTo>
                                      <a:pt x="6" y="3593"/>
                                    </a:lnTo>
                                    <a:lnTo>
                                      <a:pt x="3" y="3568"/>
                                    </a:lnTo>
                                    <a:lnTo>
                                      <a:pt x="1" y="3543"/>
                                    </a:lnTo>
                                    <a:lnTo>
                                      <a:pt x="0" y="3517"/>
                                    </a:lnTo>
                                    <a:lnTo>
                                      <a:pt x="0" y="499"/>
                                    </a:lnTo>
                                    <a:lnTo>
                                      <a:pt x="1" y="473"/>
                                    </a:lnTo>
                                    <a:lnTo>
                                      <a:pt x="3" y="448"/>
                                    </a:lnTo>
                                    <a:lnTo>
                                      <a:pt x="6" y="423"/>
                                    </a:lnTo>
                                    <a:lnTo>
                                      <a:pt x="10" y="399"/>
                                    </a:lnTo>
                                    <a:lnTo>
                                      <a:pt x="16" y="374"/>
                                    </a:lnTo>
                                    <a:lnTo>
                                      <a:pt x="22" y="351"/>
                                    </a:lnTo>
                                    <a:lnTo>
                                      <a:pt x="31" y="327"/>
                                    </a:lnTo>
                                    <a:lnTo>
                                      <a:pt x="40" y="305"/>
                                    </a:lnTo>
                                    <a:lnTo>
                                      <a:pt x="50" y="283"/>
                                    </a:lnTo>
                                    <a:lnTo>
                                      <a:pt x="61" y="261"/>
                                    </a:lnTo>
                                    <a:lnTo>
                                      <a:pt x="72" y="240"/>
                                    </a:lnTo>
                                    <a:lnTo>
                                      <a:pt x="86" y="220"/>
                                    </a:lnTo>
                                    <a:lnTo>
                                      <a:pt x="100" y="200"/>
                                    </a:lnTo>
                                    <a:lnTo>
                                      <a:pt x="115" y="181"/>
                                    </a:lnTo>
                                    <a:lnTo>
                                      <a:pt x="130" y="163"/>
                                    </a:lnTo>
                                    <a:lnTo>
                                      <a:pt x="147" y="146"/>
                                    </a:lnTo>
                                    <a:lnTo>
                                      <a:pt x="165" y="130"/>
                                    </a:lnTo>
                                    <a:lnTo>
                                      <a:pt x="183" y="113"/>
                                    </a:lnTo>
                                    <a:lnTo>
                                      <a:pt x="202" y="99"/>
                                    </a:lnTo>
                                    <a:lnTo>
                                      <a:pt x="221" y="85"/>
                                    </a:lnTo>
                                    <a:lnTo>
                                      <a:pt x="242" y="72"/>
                                    </a:lnTo>
                                    <a:lnTo>
                                      <a:pt x="262" y="60"/>
                                    </a:lnTo>
                                    <a:lnTo>
                                      <a:pt x="284" y="49"/>
                                    </a:lnTo>
                                    <a:lnTo>
                                      <a:pt x="305" y="39"/>
                                    </a:lnTo>
                                    <a:lnTo>
                                      <a:pt x="329" y="30"/>
                                    </a:lnTo>
                                    <a:lnTo>
                                      <a:pt x="352" y="22"/>
                                    </a:lnTo>
                                    <a:lnTo>
                                      <a:pt x="376" y="15"/>
                                    </a:lnTo>
                                    <a:lnTo>
                                      <a:pt x="400" y="10"/>
                                    </a:lnTo>
                                    <a:lnTo>
                                      <a:pt x="425" y="5"/>
                                    </a:lnTo>
                                    <a:lnTo>
                                      <a:pt x="449" y="2"/>
                                    </a:lnTo>
                                    <a:lnTo>
                                      <a:pt x="475" y="0"/>
                                    </a:lnTo>
                                    <a:lnTo>
                                      <a:pt x="500" y="0"/>
                                    </a:lnTo>
                                    <a:close/>
                                    <a:moveTo>
                                      <a:pt x="1420" y="5121"/>
                                    </a:moveTo>
                                    <a:lnTo>
                                      <a:pt x="1420" y="5121"/>
                                    </a:lnTo>
                                    <a:lnTo>
                                      <a:pt x="1541" y="5100"/>
                                    </a:lnTo>
                                    <a:lnTo>
                                      <a:pt x="1661" y="5080"/>
                                    </a:lnTo>
                                    <a:lnTo>
                                      <a:pt x="1781" y="5061"/>
                                    </a:lnTo>
                                    <a:lnTo>
                                      <a:pt x="1902" y="5045"/>
                                    </a:lnTo>
                                    <a:lnTo>
                                      <a:pt x="2022" y="5031"/>
                                    </a:lnTo>
                                    <a:lnTo>
                                      <a:pt x="2144" y="5018"/>
                                    </a:lnTo>
                                    <a:lnTo>
                                      <a:pt x="2264" y="5007"/>
                                    </a:lnTo>
                                    <a:lnTo>
                                      <a:pt x="2384" y="4998"/>
                                    </a:lnTo>
                                    <a:lnTo>
                                      <a:pt x="2384" y="4304"/>
                                    </a:lnTo>
                                    <a:lnTo>
                                      <a:pt x="3534" y="4304"/>
                                    </a:lnTo>
                                    <a:lnTo>
                                      <a:pt x="3534" y="5004"/>
                                    </a:lnTo>
                                    <a:lnTo>
                                      <a:pt x="3650" y="5014"/>
                                    </a:lnTo>
                                    <a:lnTo>
                                      <a:pt x="3766" y="5025"/>
                                    </a:lnTo>
                                    <a:lnTo>
                                      <a:pt x="3880" y="5037"/>
                                    </a:lnTo>
                                    <a:lnTo>
                                      <a:pt x="3996" y="5051"/>
                                    </a:lnTo>
                                    <a:lnTo>
                                      <a:pt x="4112" y="5066"/>
                                    </a:lnTo>
                                    <a:lnTo>
                                      <a:pt x="4227" y="5083"/>
                                    </a:lnTo>
                                    <a:lnTo>
                                      <a:pt x="4343" y="5102"/>
                                    </a:lnTo>
                                    <a:lnTo>
                                      <a:pt x="4459" y="5121"/>
                                    </a:lnTo>
                                    <a:lnTo>
                                      <a:pt x="4459" y="5471"/>
                                    </a:lnTo>
                                    <a:lnTo>
                                      <a:pt x="1420" y="5471"/>
                                    </a:lnTo>
                                    <a:lnTo>
                                      <a:pt x="1420" y="5121"/>
                                    </a:lnTo>
                                    <a:close/>
                                    <a:moveTo>
                                      <a:pt x="443" y="467"/>
                                    </a:moveTo>
                                    <a:lnTo>
                                      <a:pt x="443" y="3125"/>
                                    </a:lnTo>
                                    <a:lnTo>
                                      <a:pt x="5316" y="3125"/>
                                    </a:lnTo>
                                    <a:lnTo>
                                      <a:pt x="5316" y="467"/>
                                    </a:lnTo>
                                    <a:lnTo>
                                      <a:pt x="443" y="467"/>
                                    </a:lnTo>
                                    <a:close/>
                                    <a:moveTo>
                                      <a:pt x="4821" y="3359"/>
                                    </a:moveTo>
                                    <a:lnTo>
                                      <a:pt x="4821" y="3359"/>
                                    </a:lnTo>
                                    <a:lnTo>
                                      <a:pt x="4800" y="3360"/>
                                    </a:lnTo>
                                    <a:lnTo>
                                      <a:pt x="4779" y="3363"/>
                                    </a:lnTo>
                                    <a:lnTo>
                                      <a:pt x="4759" y="3369"/>
                                    </a:lnTo>
                                    <a:lnTo>
                                      <a:pt x="4740" y="3376"/>
                                    </a:lnTo>
                                    <a:lnTo>
                                      <a:pt x="4722" y="3384"/>
                                    </a:lnTo>
                                    <a:lnTo>
                                      <a:pt x="4705" y="3394"/>
                                    </a:lnTo>
                                    <a:lnTo>
                                      <a:pt x="4689" y="3407"/>
                                    </a:lnTo>
                                    <a:lnTo>
                                      <a:pt x="4674" y="3420"/>
                                    </a:lnTo>
                                    <a:lnTo>
                                      <a:pt x="4661" y="3435"/>
                                    </a:lnTo>
                                    <a:lnTo>
                                      <a:pt x="4648" y="3450"/>
                                    </a:lnTo>
                                    <a:lnTo>
                                      <a:pt x="4638" y="3468"/>
                                    </a:lnTo>
                                    <a:lnTo>
                                      <a:pt x="4630" y="3486"/>
                                    </a:lnTo>
                                    <a:lnTo>
                                      <a:pt x="4623" y="3505"/>
                                    </a:lnTo>
                                    <a:lnTo>
                                      <a:pt x="4617" y="3525"/>
                                    </a:lnTo>
                                    <a:lnTo>
                                      <a:pt x="4614" y="3545"/>
                                    </a:lnTo>
                                    <a:lnTo>
                                      <a:pt x="4613" y="3566"/>
                                    </a:lnTo>
                                    <a:lnTo>
                                      <a:pt x="4614" y="3587"/>
                                    </a:lnTo>
                                    <a:lnTo>
                                      <a:pt x="4617" y="3608"/>
                                    </a:lnTo>
                                    <a:lnTo>
                                      <a:pt x="4623" y="3629"/>
                                    </a:lnTo>
                                    <a:lnTo>
                                      <a:pt x="4630" y="3647"/>
                                    </a:lnTo>
                                    <a:lnTo>
                                      <a:pt x="4638" y="3665"/>
                                    </a:lnTo>
                                    <a:lnTo>
                                      <a:pt x="4648" y="3682"/>
                                    </a:lnTo>
                                    <a:lnTo>
                                      <a:pt x="4661" y="3699"/>
                                    </a:lnTo>
                                    <a:lnTo>
                                      <a:pt x="4674" y="3713"/>
                                    </a:lnTo>
                                    <a:lnTo>
                                      <a:pt x="4689" y="3727"/>
                                    </a:lnTo>
                                    <a:lnTo>
                                      <a:pt x="4705" y="3739"/>
                                    </a:lnTo>
                                    <a:lnTo>
                                      <a:pt x="4722" y="3749"/>
                                    </a:lnTo>
                                    <a:lnTo>
                                      <a:pt x="4740" y="3758"/>
                                    </a:lnTo>
                                    <a:lnTo>
                                      <a:pt x="4759" y="3765"/>
                                    </a:lnTo>
                                    <a:lnTo>
                                      <a:pt x="4779" y="3770"/>
                                    </a:lnTo>
                                    <a:lnTo>
                                      <a:pt x="4800" y="3772"/>
                                    </a:lnTo>
                                    <a:lnTo>
                                      <a:pt x="4821" y="3773"/>
                                    </a:lnTo>
                                    <a:lnTo>
                                      <a:pt x="4842" y="3772"/>
                                    </a:lnTo>
                                    <a:lnTo>
                                      <a:pt x="4863" y="3770"/>
                                    </a:lnTo>
                                    <a:lnTo>
                                      <a:pt x="4883" y="3765"/>
                                    </a:lnTo>
                                    <a:lnTo>
                                      <a:pt x="4902" y="3758"/>
                                    </a:lnTo>
                                    <a:lnTo>
                                      <a:pt x="4919" y="3749"/>
                                    </a:lnTo>
                                    <a:lnTo>
                                      <a:pt x="4937" y="3739"/>
                                    </a:lnTo>
                                    <a:lnTo>
                                      <a:pt x="4953" y="3727"/>
                                    </a:lnTo>
                                    <a:lnTo>
                                      <a:pt x="4967" y="3713"/>
                                    </a:lnTo>
                                    <a:lnTo>
                                      <a:pt x="4981" y="3699"/>
                                    </a:lnTo>
                                    <a:lnTo>
                                      <a:pt x="4993" y="3682"/>
                                    </a:lnTo>
                                    <a:lnTo>
                                      <a:pt x="5003" y="3665"/>
                                    </a:lnTo>
                                    <a:lnTo>
                                      <a:pt x="5012" y="3647"/>
                                    </a:lnTo>
                                    <a:lnTo>
                                      <a:pt x="5019" y="3629"/>
                                    </a:lnTo>
                                    <a:lnTo>
                                      <a:pt x="5024" y="3608"/>
                                    </a:lnTo>
                                    <a:lnTo>
                                      <a:pt x="5027" y="3587"/>
                                    </a:lnTo>
                                    <a:lnTo>
                                      <a:pt x="5029" y="3566"/>
                                    </a:lnTo>
                                    <a:lnTo>
                                      <a:pt x="5027" y="3545"/>
                                    </a:lnTo>
                                    <a:lnTo>
                                      <a:pt x="5024" y="3525"/>
                                    </a:lnTo>
                                    <a:lnTo>
                                      <a:pt x="5019" y="3505"/>
                                    </a:lnTo>
                                    <a:lnTo>
                                      <a:pt x="5012" y="3486"/>
                                    </a:lnTo>
                                    <a:lnTo>
                                      <a:pt x="5003" y="3468"/>
                                    </a:lnTo>
                                    <a:lnTo>
                                      <a:pt x="4993" y="3450"/>
                                    </a:lnTo>
                                    <a:lnTo>
                                      <a:pt x="4981" y="3435"/>
                                    </a:lnTo>
                                    <a:lnTo>
                                      <a:pt x="4967" y="3420"/>
                                    </a:lnTo>
                                    <a:lnTo>
                                      <a:pt x="4953" y="3407"/>
                                    </a:lnTo>
                                    <a:lnTo>
                                      <a:pt x="4937" y="3394"/>
                                    </a:lnTo>
                                    <a:lnTo>
                                      <a:pt x="4919" y="3384"/>
                                    </a:lnTo>
                                    <a:lnTo>
                                      <a:pt x="4902" y="3376"/>
                                    </a:lnTo>
                                    <a:lnTo>
                                      <a:pt x="4883" y="3369"/>
                                    </a:lnTo>
                                    <a:lnTo>
                                      <a:pt x="4863" y="3363"/>
                                    </a:lnTo>
                                    <a:lnTo>
                                      <a:pt x="4842" y="3360"/>
                                    </a:lnTo>
                                    <a:lnTo>
                                      <a:pt x="4821" y="335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65" name="直接连接符 65"/>
                        <wps:cNvCnPr/>
                        <wps:spPr>
                          <a:xfrm>
                            <a:off x="770" y="5192"/>
                            <a:ext cx="10772" cy="0"/>
                          </a:xfrm>
                          <a:prstGeom prst="line">
                            <a:avLst/>
                          </a:prstGeom>
                          <a:ln w="28575" cmpd="sng">
                            <a:solidFill>
                              <a:srgbClr val="296CA5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1.65pt;margin-top:208.7pt;height:38.9pt;width:538.6pt;z-index:251667456;mso-width-relative:page;mso-height-relative:page;" coordorigin="770,5058" coordsize="10772,778" o:gfxdata="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">
                <o:lock v:ext="edit" aspectratio="f"/>
                <v:group id="_x0000_s1026" o:spid="_x0000_s1026" o:spt="203" style="position:absolute;left:770;top:5058;height:778;width:2605;" coordorigin="3546,5058" coordsize="2605,778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" type="#_x0000_t7" style="position:absolute;left:3711;top:5192;height:510;width:2440;v-text-anchor:middle;" fillcolor="#296CA5" filled="t" stroked="f" coordsize="21600,21600" o:gfxdata="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RPwu+/&#10;AAAA2wAAAA8AAAAAAAAAAQAgAAAAIgAAAGRycy9kb3ducmV2LnhtbFBLAQIUABQAAAAIAIdO4kAz&#10;LwWeOwAAADkAAAAQAAAAAAAAAAEAIAAAAA4BAABkcnMvc2hhcGV4bWwueG1sUEsFBgAAAAAGAAYA&#10;WwEAALgDAAAAAA==&#10;" adj="1129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group id="_x0000_s1026" o:spid="_x0000_s1026" o:spt="203" style="position:absolute;left:3546;top:5058;height:778;width:2380;" coordorigin="1088,5058" coordsize="2380,778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40" o:spid="_x0000_s1026" o:spt="1" style="position:absolute;left:1088;top:5192;height:510;width:2381;v-text-anchor:middle;" fillcolor="#296CA5" filled="t" stroked="f" coordsize="21600,21600" o:gfxdata="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rDX6A&#10;wAAAANsAAAAPAAAAAAAAAAEAIAAAACIAAABkcnMvZG93bnJldi54bWxQSwECFAAUAAAACACHTuJA&#10;My8FnjsAAAA5AAAAEAAAAAAAAAABACAAAAAPAQAAZHJzL3NoYXBleG1sLnhtbFBLBQYAAAAABgAG&#10;AFsBAAC5Aw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shape id="文本框 9" o:spid="_x0000_s1026" o:spt="202" type="#_x0000_t202" style="position:absolute;left:1955;top:5058;height:778;width:1458;" filled="f" stroked="f" coordsize="21600,21600" o:gfxdata="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w+OENtwAAANsAAAAP&#10;AAAAAAAAAAEAIAAAACIAAABkcnMvZG93bnJldi54bWxQSwECFAAUAAAACACHTuJAMy8FnjsAAAA5&#10;AAAAEAAAAAAAAAABACAAAAAGAQAAZHJzL3NoYXBleG1sLnhtbFBLBQYAAAAABgAGAFsBAACwAwAA&#10;AAA=&#10;">
                      <v:fill on="f" focussize="0,0"/>
                      <v:stroke on="f" weight="0.5pt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工作经历</w:t>
                            </w:r>
                          </w:p>
                        </w:txbxContent>
                      </v:textbox>
                    </v:shape>
                    <v:shape id="任意多边形 16" o:spid="_x0000_s1026" o:spt="100" style="position:absolute;left:1400;top:5282;height:330;width:304;" fillcolor="#FFFFFF [3212]" filled="t" stroked="f" coordsize="5778,5471" o:gfxdata="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44s9ugAAANwA&#10;AAAPAAAAAAAAAAEAIAAAACIAAABkcnMvZG93bnJldi54bWxQSwECFAAUAAAACACHTuJAMy8FnjsA&#10;AAA5AAAAEAAAAAAAAAABACAAAAAJAQAAZHJzL3NoYXBleG1sLnhtbFBLBQYAAAAABgAGAFsBAACz&#10;AwAAAAA=&#10;" path="m500,0l5278,0,5304,0,5328,2,5354,5,5379,10,5403,15,5427,22,5450,30,5472,39,5495,49,5516,60,5537,72,5557,85,5577,99,5596,113,5614,130,5631,146,5647,163,5663,181,5679,200,5692,220,5705,240,5718,261,5729,283,5739,305,5748,327,5755,351,5762,374,5768,399,5772,423,5775,448,5778,473,5778,499,5778,3517,5778,3543,5775,3568,5772,3593,5768,3617,5762,3642,5755,3665,5748,3689,5739,3711,5729,3733,5718,3754,5705,3776,5692,3796,5679,3816,5663,3835,5647,3853,5631,3870,5614,3887,5596,3903,5577,3917,5557,3932,5537,3944,5516,3956,5495,3967,5472,3977,5450,3986,5427,3994,5403,4001,5379,4006,5354,4011,5328,4014,5304,4016,5278,4016,500,4016,475,4016,449,4014,425,4011,400,4006,376,4001,352,3994,329,3986,305,3977,284,3967,262,3956,242,3944,221,3932,202,3917,183,3903,165,3887,147,3870,130,3853,115,3835,100,3816,86,3796,72,3776,61,3754,50,3733,40,3711,31,3689,22,3665,16,3642,10,3617,6,3593,3,3568,1,3543,0,3517,0,499,1,473,3,448,6,423,10,399,16,374,22,351,31,327,40,305,50,283,61,261,72,240,86,220,100,200,115,181,130,163,147,146,165,130,183,113,202,99,221,85,242,72,262,60,284,49,305,39,329,30,352,22,376,15,400,10,425,5,449,2,475,0,500,0xm1420,5121l1420,5121,1541,5100,1661,5080,1781,5061,1902,5045,2022,5031,2144,5018,2264,5007,2384,4998,2384,4304,3534,4304,3534,5004,3650,5014,3766,5025,3880,5037,3996,5051,4112,5066,4227,5083,4343,5102,4459,5121,4459,5471,1420,5471,1420,5121xm443,467l443,3125,5316,3125,5316,467,443,467xm4821,3359l4821,3359,4800,3360,4779,3363,4759,3369,4740,3376,4722,3384,4705,3394,4689,3407,4674,3420,4661,3435,4648,3450,4638,3468,4630,3486,4623,3505,4617,3525,4614,3545,4613,3566,4614,3587,4617,3608,4623,3629,4630,3647,4638,3665,4648,3682,4661,3699,4674,3713,4689,3727,4705,3739,4722,3749,4740,3758,4759,3765,4779,3770,4800,3772,4821,3773,4842,3772,4863,3770,4883,3765,4902,3758,4919,3749,4937,3739,4953,3727,4967,3713,4981,3699,4993,3682,5003,3665,5012,3647,5019,3629,5024,3608,5027,3587,5029,3566,5027,3545,5024,3525,5019,3505,5012,3486,5003,3468,4993,3450,4981,3435,4967,3420,4953,3407,4937,3394,4919,3384,4902,3376,4883,3369,4863,3363,4842,3360,4821,3359xe">
                      <v:path o:connectlocs="0,0;0,114294008;0,373385058;0,754395839;0,1242097970;0,1828842594;0,0;0,0;0,0;0,0;0,0;0,0;0,0;0,0;0,0;0,0;0,0;0,0;0,0;2049199058,0;1457532584,0;938021680,0;519510904,0;223688652,0;43288907,0;0,0;43288907,0;223688652,0;519510904,1828842594;938021680,1242097970;1457532584,754395839;2049199058,373385058;0,114294008;0,0;0,0;0,0;0,0;0,0;0,0;0,0;0,0;0,0;0,0;0,0;0,0;0,0;0,0;0,0;0,0;0,0;0,0;0,0;0,0;0,0;0,0;0,0;0,0;0,0;0,0;0,0" o:connectangles="0,0,0,0,0,0,0,0,0,0,0,0,0,0,0,0,0,0,0,0,0,0,0,0,0,0,0,0,0,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</v:group>
                <v:line id="_x0000_s1026" o:spid="_x0000_s1026" o:spt="20" style="position:absolute;left:770;top:5192;height:0;width:10772;" filled="f" stroked="t" coordsize="21600,21600" o:gfxdata="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6mS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296CA5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-782955</wp:posOffset>
                </wp:positionH>
                <wp:positionV relativeFrom="paragraph">
                  <wp:posOffset>3240405</wp:posOffset>
                </wp:positionV>
                <wp:extent cx="6840220" cy="931545"/>
                <wp:effectExtent l="0" t="0" r="0" b="0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220" cy="931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color w:val="296CA5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296CA5"/>
                                <w:sz w:val="24"/>
                                <w:szCs w:val="24"/>
                                <w:lang w:val="en-US" w:eastAsia="zh-CN"/>
                              </w:rPr>
                              <w:t>20XX.X至20XX.X                         辉煌教育培训公司            幼教老师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420" w:leftChars="0" w:hanging="420" w:firstLineChars="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班级的日常生活安排和处理 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420" w:leftChars="0" w:hanging="420" w:firstLineChars="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负责班级孩子的一日生活作息；负责班级教学工作；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420" w:leftChars="0" w:hanging="420" w:firstLineChars="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与家长保持沟通，定期了解幼儿表现；协助园长做好校区主题活动；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color w:val="296CA5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296CA5"/>
                                <w:sz w:val="24"/>
                                <w:szCs w:val="24"/>
                                <w:lang w:val="en-US" w:eastAsia="zh-CN"/>
                              </w:rPr>
                              <w:t>20XX.X至20XX.X                         辉煌幼儿园                 幼教老师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420" w:leftChars="0" w:hanging="420" w:firstLineChars="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负责2-6岁日托班级的中文教学（数学思维、美术、户外活动等）；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420" w:leftChars="0" w:hanging="420" w:firstLineChars="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负责日托班级工作计划的制定，并按计划开展工作，与英文老师、保育员积极配合，完成教学与保育工作；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420" w:leftChars="0" w:hanging="420" w:firstLineChars="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完成学员评价和家校沟通，参与相关教学推广、服务活动。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65pt;margin-top:255.15pt;height:73.35pt;width:538.6pt;z-index:251671552;mso-width-relative:page;mso-height-relative:page;" filled="f" stroked="f" coordsize="21600,21600" o:gfxdata="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ewHnGdgAAAAMAQAADwAAAAAAAAABACAAAAAiAAAAZHJz&#10;L2Rvd25yZXYueG1sUEsBAhQAFAAAAAgAh07iQBKSfIE9AgAAaAQAAA4AAAAAAAAAAQAgAAAAJw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textAlignment w:val="auto"/>
                        <w:rPr>
                          <w:rFonts w:hint="default" w:ascii="黑体" w:hAnsi="黑体" w:eastAsia="黑体" w:cs="黑体"/>
                          <w:b/>
                          <w:bCs/>
                          <w:color w:val="296CA5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296CA5"/>
                          <w:sz w:val="24"/>
                          <w:szCs w:val="24"/>
                          <w:lang w:val="en-US" w:eastAsia="zh-CN"/>
                        </w:rPr>
                        <w:t>20XX.X至20XX.X                         辉煌教育培训公司            幼教老师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420" w:leftChars="0" w:hanging="420" w:firstLineChars="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班级的日常生活安排和处理 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420" w:leftChars="0" w:hanging="420" w:firstLineChars="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负责班级孩子的一日生活作息；负责班级教学工作；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420" w:leftChars="0" w:hanging="420" w:firstLineChars="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与家长保持沟通，定期了解幼儿表现；协助园长做好校区主题活动；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textAlignment w:val="auto"/>
                        <w:rPr>
                          <w:rFonts w:hint="default" w:ascii="黑体" w:hAnsi="黑体" w:eastAsia="黑体" w:cs="黑体"/>
                          <w:b/>
                          <w:bCs/>
                          <w:color w:val="296CA5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296CA5"/>
                          <w:sz w:val="24"/>
                          <w:szCs w:val="24"/>
                          <w:lang w:val="en-US" w:eastAsia="zh-CN"/>
                        </w:rPr>
                        <w:t>20XX.X至20XX.X                         辉煌幼儿园                 幼教老师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420" w:leftChars="0" w:hanging="420" w:firstLineChars="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负责2-6岁日托班级的中文教学（数学思维、美术、户外活动等）；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420" w:leftChars="0" w:hanging="420" w:firstLineChars="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负责日托班级工作计划的制定，并按计划开展工作，与英文老师、保育员积极配合，完成教学与保育工作；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420" w:leftChars="0" w:hanging="420" w:firstLineChars="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完成学员评价和家校沟通，参与相关教学推广、服务活动。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-782955</wp:posOffset>
                </wp:positionH>
                <wp:positionV relativeFrom="paragraph">
                  <wp:posOffset>8373745</wp:posOffset>
                </wp:positionV>
                <wp:extent cx="6840220" cy="931545"/>
                <wp:effectExtent l="0" t="0" r="0" b="0"/>
                <wp:wrapNone/>
                <wp:docPr id="85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220" cy="931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3年幼师教学经验，热爱幼教事业， 熟悉儿童年龄特点，能较好地把握儿童心理需求，因材施教；具有较强的团队精神和合作意识，善于主动学习，愿意接受教育新理念，有较强的课程设计与开发能力，能熟练掌握和运用互联网技术进行教学；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65pt;margin-top:659.35pt;height:73.35pt;width:538.6pt;z-index:251666432;mso-width-relative:page;mso-height-relative:page;" filled="f" stroked="f" coordsize="21600,21600" o:gfxdata="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prMUc2gAAAA4BAAAPAAAAAAAAAAEAIAAAACIAAABk&#10;cnMvZG93bnJldi54bWxQSwECFAAUAAAACACHTuJAh+kqCj0CAABoBAAADgAAAAAAAAABACAAAAAp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 w:ascii="黑体" w:hAnsi="黑体" w:eastAsia="黑体" w:cs="黑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3年幼师教学经验，热爱幼教事业， 熟悉儿童年龄特点，能较好地把握儿童心理需求，因材施教；具有较强的团队精神和合作意识，善于主动学习，愿意接受教育新理念，有较强的课程设计与开发能力，能熟练掌握和运用互联网技术进行教学；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-782955</wp:posOffset>
                </wp:positionH>
                <wp:positionV relativeFrom="paragraph">
                  <wp:posOffset>6698615</wp:posOffset>
                </wp:positionV>
                <wp:extent cx="6840220" cy="931545"/>
                <wp:effectExtent l="0" t="0" r="0" b="0"/>
                <wp:wrapNone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220" cy="931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default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296CA5"/>
                                <w:sz w:val="24"/>
                                <w:szCs w:val="24"/>
                                <w:lang w:val="en-US" w:eastAsia="zh-CN"/>
                              </w:rPr>
                              <w:t>个人技能：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持有教师资格证；擅长音乐、舞蹈、国学、美术等技能；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296CA5"/>
                                <w:sz w:val="24"/>
                                <w:szCs w:val="24"/>
                                <w:lang w:val="en-US" w:eastAsia="zh-CN"/>
                              </w:rPr>
                              <w:t>办公技能：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计算机测试二级；熟练使用office、PPT办公软件；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default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296CA5"/>
                                <w:sz w:val="24"/>
                                <w:szCs w:val="24"/>
                                <w:lang w:val="en-US" w:eastAsia="zh-CN"/>
                              </w:rPr>
                              <w:t>语言技能：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英语四级；全国普通话二级甲等；较强沟通能力；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65pt;margin-top:527.45pt;height:73.35pt;width:538.6pt;z-index:251665408;mso-width-relative:page;mso-height-relative:page;" filled="f" stroked="f" coordsize="21600,21600" o:gfxdata="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DG+nRdkAAAAOAQAADwAAAAAAAAABACAAAAAiAAAAZHJz&#10;L2Rvd25yZXYueG1sUEsBAhQAFAAAAAgAh07iQHv8PYc8AgAAaAQAAA4AAAAAAAAAAQAgAAAAKA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textAlignment w:val="auto"/>
                        <w:rPr>
                          <w:rFonts w:hint="default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296CA5"/>
                          <w:sz w:val="24"/>
                          <w:szCs w:val="24"/>
                          <w:lang w:val="en-US" w:eastAsia="zh-CN"/>
                        </w:rPr>
                        <w:t>个人技能：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持有教师资格证；擅长音乐、舞蹈、国学、美术等技能；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textAlignment w:val="auto"/>
                        <w:rPr>
                          <w:rFonts w:hint="eastAsia" w:ascii="黑体" w:hAnsi="黑体" w:eastAsia="黑体" w:cs="黑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296CA5"/>
                          <w:sz w:val="24"/>
                          <w:szCs w:val="24"/>
                          <w:lang w:val="en-US" w:eastAsia="zh-CN"/>
                        </w:rPr>
                        <w:t>办公技能：</w:t>
                      </w:r>
                      <w:r>
                        <w:rPr>
                          <w:rFonts w:hint="eastAsia" w:ascii="黑体" w:hAnsi="黑体" w:eastAsia="黑体" w:cs="黑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计算机测试二级；熟练使用office、PPT办公软件；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textAlignment w:val="auto"/>
                        <w:rPr>
                          <w:rFonts w:hint="default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296CA5"/>
                          <w:sz w:val="24"/>
                          <w:szCs w:val="24"/>
                          <w:lang w:val="en-US" w:eastAsia="zh-CN"/>
                        </w:rPr>
                        <w:t>语言技能：</w:t>
                      </w:r>
                      <w:r>
                        <w:rPr>
                          <w:rFonts w:hint="eastAsia" w:ascii="黑体" w:hAnsi="黑体" w:eastAsia="黑体" w:cs="黑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英语四级；全国普通话二级甲等；较强沟通能力；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-782955</wp:posOffset>
                </wp:positionH>
                <wp:positionV relativeFrom="paragraph">
                  <wp:posOffset>1569720</wp:posOffset>
                </wp:positionV>
                <wp:extent cx="6840220" cy="494030"/>
                <wp:effectExtent l="0" t="0" r="5080" b="0"/>
                <wp:wrapNone/>
                <wp:docPr id="70" name="组合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220" cy="494030"/>
                          <a:chOff x="770" y="3670"/>
                          <a:chExt cx="10772" cy="778"/>
                        </a:xfrm>
                      </wpg:grpSpPr>
                      <wps:wsp>
                        <wps:cNvPr id="62" name="直接连接符 62"/>
                        <wps:cNvCnPr/>
                        <wps:spPr>
                          <a:xfrm>
                            <a:off x="770" y="3817"/>
                            <a:ext cx="10772" cy="0"/>
                          </a:xfrm>
                          <a:prstGeom prst="line">
                            <a:avLst/>
                          </a:prstGeom>
                          <a:ln w="28575" cmpd="sng">
                            <a:solidFill>
                              <a:srgbClr val="296CA5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8" name="组合 58"/>
                        <wpg:cNvGrpSpPr/>
                        <wpg:grpSpPr>
                          <a:xfrm>
                            <a:off x="770" y="3670"/>
                            <a:ext cx="2605" cy="778"/>
                            <a:chOff x="3546" y="3670"/>
                            <a:chExt cx="2605" cy="778"/>
                          </a:xfrm>
                        </wpg:grpSpPr>
                        <wps:wsp>
                          <wps:cNvPr id="37" name="平行四边形 37"/>
                          <wps:cNvSpPr/>
                          <wps:spPr>
                            <a:xfrm>
                              <a:off x="3711" y="3804"/>
                              <a:ext cx="2440" cy="510"/>
                            </a:xfrm>
                            <a:prstGeom prst="parallelogram">
                              <a:avLst/>
                            </a:prstGeom>
                            <a:solidFill>
                              <a:srgbClr val="296CA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27" name="组合 27"/>
                          <wpg:cNvGrpSpPr/>
                          <wpg:grpSpPr>
                            <a:xfrm>
                              <a:off x="3546" y="3670"/>
                              <a:ext cx="2380" cy="778"/>
                              <a:chOff x="1088" y="3670"/>
                              <a:chExt cx="2380" cy="778"/>
                            </a:xfrm>
                          </wpg:grpSpPr>
                          <wps:wsp>
                            <wps:cNvPr id="40" name="矩形 40"/>
                            <wps:cNvSpPr/>
                            <wps:spPr>
                              <a:xfrm>
                                <a:off x="1088" y="3804"/>
                                <a:ext cx="2381" cy="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296CA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42" name="文本框 9"/>
                            <wps:cNvSpPr txBox="1"/>
                            <wps:spPr>
                              <a:xfrm>
                                <a:off x="1955" y="3670"/>
                                <a:ext cx="1458" cy="7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jc w:val="center"/>
                                    <w:textAlignment w:val="auto"/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000000"/>
                                      <w:sz w:val="26"/>
                                      <w:szCs w:val="2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教育背景</w:t>
                                  </w:r>
                                </w:p>
                              </w:txbxContent>
                            </wps:txbx>
                            <wps:bodyPr upright="0">
                              <a:spAutoFit/>
                            </wps:bodyPr>
                          </wps:wsp>
                          <wps:wsp>
                            <wps:cNvPr id="93" name="Freeform 21"/>
                            <wps:cNvSpPr>
                              <a:spLocks noChangeAspect="1" noEditPoints="1"/>
                            </wps:cNvSpPr>
                            <wps:spPr bwMode="auto">
                              <a:xfrm>
                                <a:off x="1335" y="3918"/>
                                <a:ext cx="434" cy="283"/>
                              </a:xfrm>
                              <a:custGeom>
                                <a:avLst/>
                                <a:gdLst>
                                  <a:gd name="T0" fmla="*/ 3108 w 4011"/>
                                  <a:gd name="T1" fmla="*/ 1299 h 2413"/>
                                  <a:gd name="T2" fmla="*/ 2068 w 4011"/>
                                  <a:gd name="T3" fmla="*/ 858 h 2413"/>
                                  <a:gd name="T4" fmla="*/ 897 w 4011"/>
                                  <a:gd name="T5" fmla="*/ 1299 h 2413"/>
                                  <a:gd name="T6" fmla="*/ 570 w 4011"/>
                                  <a:gd name="T7" fmla="*/ 1164 h 2413"/>
                                  <a:gd name="T8" fmla="*/ 570 w 4011"/>
                                  <a:gd name="T9" fmla="*/ 1560 h 2413"/>
                                  <a:gd name="T10" fmla="*/ 660 w 4011"/>
                                  <a:gd name="T11" fmla="*/ 1681 h 2413"/>
                                  <a:gd name="T12" fmla="*/ 569 w 4011"/>
                                  <a:gd name="T13" fmla="*/ 1802 h 2413"/>
                                  <a:gd name="T14" fmla="*/ 666 w 4011"/>
                                  <a:gd name="T15" fmla="*/ 2228 h 2413"/>
                                  <a:gd name="T16" fmla="*/ 380 w 4011"/>
                                  <a:gd name="T17" fmla="*/ 2228 h 2413"/>
                                  <a:gd name="T18" fmla="*/ 478 w 4011"/>
                                  <a:gd name="T19" fmla="*/ 1800 h 2413"/>
                                  <a:gd name="T20" fmla="*/ 398 w 4011"/>
                                  <a:gd name="T21" fmla="*/ 1681 h 2413"/>
                                  <a:gd name="T22" fmla="*/ 475 w 4011"/>
                                  <a:gd name="T23" fmla="*/ 1563 h 2413"/>
                                  <a:gd name="T24" fmla="*/ 475 w 4011"/>
                                  <a:gd name="T25" fmla="*/ 1124 h 2413"/>
                                  <a:gd name="T26" fmla="*/ 0 w 4011"/>
                                  <a:gd name="T27" fmla="*/ 928 h 2413"/>
                                  <a:gd name="T28" fmla="*/ 2092 w 4011"/>
                                  <a:gd name="T29" fmla="*/ 0 h 2413"/>
                                  <a:gd name="T30" fmla="*/ 4011 w 4011"/>
                                  <a:gd name="T31" fmla="*/ 940 h 2413"/>
                                  <a:gd name="T32" fmla="*/ 3108 w 4011"/>
                                  <a:gd name="T33" fmla="*/ 1299 h 2413"/>
                                  <a:gd name="T34" fmla="*/ 2044 w 4011"/>
                                  <a:gd name="T35" fmla="*/ 1081 h 2413"/>
                                  <a:gd name="T36" fmla="*/ 2988 w 4011"/>
                                  <a:gd name="T37" fmla="*/ 1398 h 2413"/>
                                  <a:gd name="T38" fmla="*/ 2988 w 4011"/>
                                  <a:gd name="T39" fmla="*/ 2166 h 2413"/>
                                  <a:gd name="T40" fmla="*/ 1997 w 4011"/>
                                  <a:gd name="T41" fmla="*/ 2413 h 2413"/>
                                  <a:gd name="T42" fmla="*/ 1121 w 4011"/>
                                  <a:gd name="T43" fmla="*/ 2166 h 2413"/>
                                  <a:gd name="T44" fmla="*/ 1121 w 4011"/>
                                  <a:gd name="T45" fmla="*/ 1398 h 2413"/>
                                  <a:gd name="T46" fmla="*/ 2044 w 4011"/>
                                  <a:gd name="T47" fmla="*/ 1081 h 2413"/>
                                  <a:gd name="T48" fmla="*/ 2032 w 4011"/>
                                  <a:gd name="T49" fmla="*/ 2272 h 2413"/>
                                  <a:gd name="T50" fmla="*/ 2793 w 4011"/>
                                  <a:gd name="T51" fmla="*/ 2084 h 2413"/>
                                  <a:gd name="T52" fmla="*/ 2032 w 4011"/>
                                  <a:gd name="T53" fmla="*/ 1896 h 2413"/>
                                  <a:gd name="T54" fmla="*/ 1272 w 4011"/>
                                  <a:gd name="T55" fmla="*/ 2084 h 2413"/>
                                  <a:gd name="T56" fmla="*/ 2032 w 4011"/>
                                  <a:gd name="T57" fmla="*/ 2272 h 24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</a:cxnLst>
                                <a:rect l="0" t="0" r="r" b="b"/>
                                <a:pathLst>
                                  <a:path w="4011" h="2413">
                                    <a:moveTo>
                                      <a:pt x="3108" y="1299"/>
                                    </a:moveTo>
                                    <a:cubicBezTo>
                                      <a:pt x="3108" y="1299"/>
                                      <a:pt x="2671" y="858"/>
                                      <a:pt x="2068" y="858"/>
                                    </a:cubicBezTo>
                                    <a:cubicBezTo>
                                      <a:pt x="1479" y="858"/>
                                      <a:pt x="897" y="1299"/>
                                      <a:pt x="897" y="1299"/>
                                    </a:cubicBezTo>
                                    <a:cubicBezTo>
                                      <a:pt x="570" y="1164"/>
                                      <a:pt x="570" y="1164"/>
                                      <a:pt x="570" y="1164"/>
                                    </a:cubicBezTo>
                                    <a:cubicBezTo>
                                      <a:pt x="570" y="1560"/>
                                      <a:pt x="570" y="1560"/>
                                      <a:pt x="570" y="1560"/>
                                    </a:cubicBezTo>
                                    <a:cubicBezTo>
                                      <a:pt x="622" y="1577"/>
                                      <a:pt x="660" y="1624"/>
                                      <a:pt x="660" y="1681"/>
                                    </a:cubicBezTo>
                                    <a:cubicBezTo>
                                      <a:pt x="660" y="1738"/>
                                      <a:pt x="621" y="1785"/>
                                      <a:pt x="569" y="1802"/>
                                    </a:cubicBezTo>
                                    <a:cubicBezTo>
                                      <a:pt x="666" y="2228"/>
                                      <a:pt x="666" y="2228"/>
                                      <a:pt x="666" y="2228"/>
                                    </a:cubicBezTo>
                                    <a:cubicBezTo>
                                      <a:pt x="380" y="2228"/>
                                      <a:pt x="380" y="2228"/>
                                      <a:pt x="380" y="2228"/>
                                    </a:cubicBezTo>
                                    <a:cubicBezTo>
                                      <a:pt x="478" y="1800"/>
                                      <a:pt x="478" y="1800"/>
                                      <a:pt x="478" y="1800"/>
                                    </a:cubicBezTo>
                                    <a:cubicBezTo>
                                      <a:pt x="431" y="1780"/>
                                      <a:pt x="398" y="1734"/>
                                      <a:pt x="398" y="1681"/>
                                    </a:cubicBezTo>
                                    <a:cubicBezTo>
                                      <a:pt x="398" y="1628"/>
                                      <a:pt x="430" y="1583"/>
                                      <a:pt x="475" y="1563"/>
                                    </a:cubicBezTo>
                                    <a:cubicBezTo>
                                      <a:pt x="475" y="1124"/>
                                      <a:pt x="475" y="1124"/>
                                      <a:pt x="475" y="1124"/>
                                    </a:cubicBezTo>
                                    <a:cubicBezTo>
                                      <a:pt x="0" y="928"/>
                                      <a:pt x="0" y="928"/>
                                      <a:pt x="0" y="928"/>
                                    </a:cubicBezTo>
                                    <a:cubicBezTo>
                                      <a:pt x="2092" y="0"/>
                                      <a:pt x="2092" y="0"/>
                                      <a:pt x="2092" y="0"/>
                                    </a:cubicBezTo>
                                    <a:cubicBezTo>
                                      <a:pt x="4011" y="940"/>
                                      <a:pt x="4011" y="940"/>
                                      <a:pt x="4011" y="940"/>
                                    </a:cubicBezTo>
                                    <a:lnTo>
                                      <a:pt x="3108" y="1299"/>
                                    </a:lnTo>
                                    <a:close/>
                                    <a:moveTo>
                                      <a:pt x="2044" y="1081"/>
                                    </a:moveTo>
                                    <a:cubicBezTo>
                                      <a:pt x="2650" y="1081"/>
                                      <a:pt x="2988" y="1398"/>
                                      <a:pt x="2988" y="1398"/>
                                    </a:cubicBezTo>
                                    <a:cubicBezTo>
                                      <a:pt x="2988" y="2166"/>
                                      <a:pt x="2988" y="2166"/>
                                      <a:pt x="2988" y="2166"/>
                                    </a:cubicBezTo>
                                    <a:cubicBezTo>
                                      <a:pt x="2988" y="2166"/>
                                      <a:pt x="2639" y="2413"/>
                                      <a:pt x="1997" y="2413"/>
                                    </a:cubicBezTo>
                                    <a:cubicBezTo>
                                      <a:pt x="1355" y="2413"/>
                                      <a:pt x="1121" y="2166"/>
                                      <a:pt x="1121" y="2166"/>
                                    </a:cubicBezTo>
                                    <a:cubicBezTo>
                                      <a:pt x="1121" y="1398"/>
                                      <a:pt x="1121" y="1398"/>
                                      <a:pt x="1121" y="1398"/>
                                    </a:cubicBezTo>
                                    <a:cubicBezTo>
                                      <a:pt x="1121" y="1398"/>
                                      <a:pt x="1438" y="1081"/>
                                      <a:pt x="2044" y="1081"/>
                                    </a:cubicBezTo>
                                    <a:close/>
                                    <a:moveTo>
                                      <a:pt x="2032" y="2272"/>
                                    </a:moveTo>
                                    <a:cubicBezTo>
                                      <a:pt x="2453" y="2272"/>
                                      <a:pt x="2793" y="2188"/>
                                      <a:pt x="2793" y="2084"/>
                                    </a:cubicBezTo>
                                    <a:cubicBezTo>
                                      <a:pt x="2793" y="1980"/>
                                      <a:pt x="2453" y="1896"/>
                                      <a:pt x="2032" y="1896"/>
                                    </a:cubicBezTo>
                                    <a:cubicBezTo>
                                      <a:pt x="1612" y="1896"/>
                                      <a:pt x="1272" y="1980"/>
                                      <a:pt x="1272" y="2084"/>
                                    </a:cubicBezTo>
                                    <a:cubicBezTo>
                                      <a:pt x="1272" y="2188"/>
                                      <a:pt x="1612" y="2272"/>
                                      <a:pt x="2032" y="227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1.65pt;margin-top:123.6pt;height:38.9pt;width:538.6pt;z-index:251664384;mso-width-relative:page;mso-height-relative:page;" coordorigin="770,3670" coordsize="10772,778" o:gfxdata="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">
                <o:lock v:ext="edit" aspectratio="f"/>
                <v:line id="_x0000_s1026" o:spid="_x0000_s1026" o:spt="20" style="position:absolute;left:770;top:3817;height:0;width:10772;" filled="f" stroked="t" coordsize="21600,21600" o:gfxdata="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aTAV6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296CA5 [3204]" miterlimit="8" joinstyle="miter"/>
                  <v:imagedata o:title=""/>
                  <o:lock v:ext="edit" aspectratio="f"/>
                </v:line>
                <v:group id="_x0000_s1026" o:spid="_x0000_s1026" o:spt="203" style="position:absolute;left:770;top:3670;height:778;width:2605;" coordorigin="3546,3670" coordsize="2605,778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7" type="#_x0000_t7" style="position:absolute;left:3711;top:3804;height:510;width:2440;v-text-anchor:middle;" fillcolor="#296CA5" filled="t" stroked="f" coordsize="21600,21600" o:gfxdata="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qc8wa/&#10;AAAA2wAAAA8AAAAAAAAAAQAgAAAAIgAAAGRycy9kb3ducmV2LnhtbFBLAQIUABQAAAAIAIdO4kAz&#10;LwWeOwAAADkAAAAQAAAAAAAAAAEAIAAAAA4BAABkcnMvc2hhcGV4bWwueG1sUEsFBgAAAAAGAAYA&#10;WwEAALgDAAAAAA==&#10;" adj="1129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group id="_x0000_s1026" o:spid="_x0000_s1026" o:spt="203" style="position:absolute;left:3546;top:3670;height:778;width:2380;" coordorigin="1088,3670" coordsize="2380,778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1088;top:3804;height:510;width:2381;v-text-anchor:middle;" fillcolor="#296CA5" filled="t" stroked="f" coordsize="21600,21600" o:gfxdata="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63Ri8AAAA&#10;2wAAAA8AAAAAAAAAAQAgAAAAIgAAAGRycy9kb3ducmV2LnhtbFBLAQIUABQAAAAIAIdO4kAzLwWe&#10;OwAAADkAAAAQAAAAAAAAAAEAIAAAAAsBAABkcnMvc2hhcGV4bWwueG1sUEsFBgAAAAAGAAYAWwEA&#10;ALUD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shape id="文本框 9" o:spid="_x0000_s1026" o:spt="202" type="#_x0000_t202" style="position:absolute;left:1955;top:3670;height:778;width:1458;" filled="f" stroked="f" coordsize="21600,21600" o:gfxdata="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PnDr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weight="0.5pt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教育背景</w:t>
                            </w:r>
                          </w:p>
                        </w:txbxContent>
                      </v:textbox>
                    </v:shape>
                    <v:shape id="Freeform 21" o:spid="_x0000_s1026" o:spt="100" style="position:absolute;left:1335;top:3918;height:283;width:434;" fillcolor="#FFFFFF [3212]" filled="t" stroked="f" coordsize="4011,2413" o:gfxdata="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FXervQAA&#10;ANsAAAAPAAAAAAAAAAEAIAAAACIAAABkcnMvZG93bnJldi54bWxQSwECFAAUAAAACACHTuJAMy8F&#10;njsAAAA5AAAAEAAAAAAAAAABACAAAAAMAQAAZHJzL3NoYXBleG1sLnhtbFBLBQYAAAAABgAGAFsB&#10;AAC2AwAAAAA=&#10;" path="m3108,1299c3108,1299,2671,858,2068,858c1479,858,897,1299,897,1299c570,1164,570,1164,570,1164c570,1560,570,1560,570,1560c622,1577,660,1624,660,1681c660,1738,621,1785,569,1802c666,2228,666,2228,666,2228c380,2228,380,2228,380,2228c478,1800,478,1800,478,1800c431,1780,398,1734,398,1681c398,1628,430,1583,475,1563c475,1124,475,1124,475,1124c0,928,0,928,0,928c2092,0,2092,0,2092,0c4011,940,4011,940,4011,940l3108,1299xm2044,1081c2650,1081,2988,1398,2988,1398c2988,2166,2988,2166,2988,2166c2988,2166,2639,2413,1997,2413c1355,2413,1121,2166,1121,2166c1121,1398,1121,1398,1121,1398c1121,1398,1438,1081,2044,1081xm2032,2272c2453,2272,2793,2188,2793,2084c2793,1980,2453,1896,2032,1896c1612,1896,1272,1980,1272,2084c1272,2188,1612,2272,2032,2272xe">
                      <v:path o:connectlocs="336,152;223,100;97,152;61,136;61,182;71,197;61,211;72,261;41,261;51,211;43,197;51,183;51,131;0,108;226,0;434,110;336,152;221,126;323,163;323,254;216,283;121,254;121,163;221,126;219,266;302,244;219,222;137,244;219,266" o:connectangles="0,0,0,0,0,0,0,0,0,0,0,0,0,0,0,0,0,0,0,0,0,0,0,0,0,0,0,0,0"/>
                      <v:fill on="t" focussize="0,0"/>
                      <v:stroke on="f"/>
                      <v:imagedata o:title=""/>
                      <o:lock v:ext="edit" aspectratio="t"/>
                    </v:shape>
                  </v:group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-782955</wp:posOffset>
                </wp:positionH>
                <wp:positionV relativeFrom="paragraph">
                  <wp:posOffset>6108700</wp:posOffset>
                </wp:positionV>
                <wp:extent cx="6840220" cy="494030"/>
                <wp:effectExtent l="0" t="0" r="5080" b="0"/>
                <wp:wrapNone/>
                <wp:docPr id="68" name="组合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220" cy="494030"/>
                          <a:chOff x="770" y="11126"/>
                          <a:chExt cx="10772" cy="778"/>
                        </a:xfrm>
                      </wpg:grpSpPr>
                      <wpg:grpSp>
                        <wpg:cNvPr id="60" name="组合 60"/>
                        <wpg:cNvGrpSpPr/>
                        <wpg:grpSpPr>
                          <a:xfrm>
                            <a:off x="770" y="11126"/>
                            <a:ext cx="2605" cy="778"/>
                            <a:chOff x="3546" y="11126"/>
                            <a:chExt cx="2605" cy="778"/>
                          </a:xfrm>
                        </wpg:grpSpPr>
                        <wps:wsp>
                          <wps:cNvPr id="38" name="平行四边形 38"/>
                          <wps:cNvSpPr/>
                          <wps:spPr>
                            <a:xfrm>
                              <a:off x="3711" y="11260"/>
                              <a:ext cx="2440" cy="510"/>
                            </a:xfrm>
                            <a:prstGeom prst="parallelogram">
                              <a:avLst/>
                            </a:prstGeom>
                            <a:solidFill>
                              <a:srgbClr val="296CA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35" name="组合 35"/>
                          <wpg:cNvGrpSpPr/>
                          <wpg:grpSpPr>
                            <a:xfrm>
                              <a:off x="3546" y="11126"/>
                              <a:ext cx="2380" cy="778"/>
                              <a:chOff x="1088" y="11126"/>
                              <a:chExt cx="2380" cy="778"/>
                            </a:xfrm>
                          </wpg:grpSpPr>
                          <wps:wsp>
                            <wps:cNvPr id="19" name="矩形 40"/>
                            <wps:cNvSpPr/>
                            <wps:spPr>
                              <a:xfrm>
                                <a:off x="1088" y="11260"/>
                                <a:ext cx="2381" cy="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296CA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49" name="文本框 9"/>
                            <wps:cNvSpPr txBox="1"/>
                            <wps:spPr>
                              <a:xfrm>
                                <a:off x="1955" y="11126"/>
                                <a:ext cx="1458" cy="7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jc w:val="center"/>
                                    <w:textAlignment w:val="auto"/>
                                    <w:rPr>
                                      <w:rFonts w:hint="default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专业技能</w:t>
                                  </w:r>
                                </w:p>
                              </w:txbxContent>
                            </wps:txbx>
                            <wps:bodyPr upright="0">
                              <a:spAutoFit/>
                            </wps:bodyPr>
                          </wps:wsp>
                          <wpg:grpSp>
                            <wpg:cNvPr id="34" name="组合 34"/>
                            <wpg:cNvGrpSpPr/>
                            <wpg:grpSpPr>
                              <a:xfrm>
                                <a:off x="1409" y="11351"/>
                                <a:ext cx="286" cy="327"/>
                                <a:chOff x="1409" y="11351"/>
                                <a:chExt cx="286" cy="327"/>
                              </a:xfrm>
                            </wpg:grpSpPr>
                            <wps:wsp>
                              <wps:cNvPr id="20" name="Freeform 7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461" y="11351"/>
                                  <a:ext cx="183" cy="198"/>
                                </a:xfrm>
                                <a:custGeom>
                                  <a:avLst/>
                                  <a:gdLst>
                                    <a:gd name="T0" fmla="*/ 327 w 327"/>
                                    <a:gd name="T1" fmla="*/ 109 h 327"/>
                                    <a:gd name="T2" fmla="*/ 273 w 327"/>
                                    <a:gd name="T3" fmla="*/ 82 h 327"/>
                                    <a:gd name="T4" fmla="*/ 273 w 327"/>
                                    <a:gd name="T5" fmla="*/ 27 h 327"/>
                                    <a:gd name="T6" fmla="*/ 209 w 327"/>
                                    <a:gd name="T7" fmla="*/ 32 h 327"/>
                                    <a:gd name="T8" fmla="*/ 164 w 327"/>
                                    <a:gd name="T9" fmla="*/ 0 h 327"/>
                                    <a:gd name="T10" fmla="*/ 119 w 327"/>
                                    <a:gd name="T11" fmla="*/ 32 h 327"/>
                                    <a:gd name="T12" fmla="*/ 55 w 327"/>
                                    <a:gd name="T13" fmla="*/ 27 h 327"/>
                                    <a:gd name="T14" fmla="*/ 55 w 327"/>
                                    <a:gd name="T15" fmla="*/ 82 h 327"/>
                                    <a:gd name="T16" fmla="*/ 0 w 327"/>
                                    <a:gd name="T17" fmla="*/ 108 h 327"/>
                                    <a:gd name="T18" fmla="*/ 27 w 327"/>
                                    <a:gd name="T19" fmla="*/ 163 h 327"/>
                                    <a:gd name="T20" fmla="*/ 0 w 327"/>
                                    <a:gd name="T21" fmla="*/ 218 h 327"/>
                                    <a:gd name="T22" fmla="*/ 55 w 327"/>
                                    <a:gd name="T23" fmla="*/ 245 h 327"/>
                                    <a:gd name="T24" fmla="*/ 55 w 327"/>
                                    <a:gd name="T25" fmla="*/ 300 h 327"/>
                                    <a:gd name="T26" fmla="*/ 119 w 327"/>
                                    <a:gd name="T27" fmla="*/ 295 h 327"/>
                                    <a:gd name="T28" fmla="*/ 164 w 327"/>
                                    <a:gd name="T29" fmla="*/ 327 h 327"/>
                                    <a:gd name="T30" fmla="*/ 209 w 327"/>
                                    <a:gd name="T31" fmla="*/ 295 h 327"/>
                                    <a:gd name="T32" fmla="*/ 273 w 327"/>
                                    <a:gd name="T33" fmla="*/ 300 h 327"/>
                                    <a:gd name="T34" fmla="*/ 273 w 327"/>
                                    <a:gd name="T35" fmla="*/ 245 h 327"/>
                                    <a:gd name="T36" fmla="*/ 327 w 327"/>
                                    <a:gd name="T37" fmla="*/ 218 h 327"/>
                                    <a:gd name="T38" fmla="*/ 300 w 327"/>
                                    <a:gd name="T39" fmla="*/ 163 h 327"/>
                                    <a:gd name="T40" fmla="*/ 327 w 327"/>
                                    <a:gd name="T41" fmla="*/ 109 h 327"/>
                                    <a:gd name="T42" fmla="*/ 282 w 327"/>
                                    <a:gd name="T43" fmla="*/ 203 h 327"/>
                                    <a:gd name="T44" fmla="*/ 243 w 327"/>
                                    <a:gd name="T45" fmla="*/ 223 h 327"/>
                                    <a:gd name="T46" fmla="*/ 243 w 327"/>
                                    <a:gd name="T47" fmla="*/ 262 h 327"/>
                                    <a:gd name="T48" fmla="*/ 197 w 327"/>
                                    <a:gd name="T49" fmla="*/ 259 h 327"/>
                                    <a:gd name="T50" fmla="*/ 164 w 327"/>
                                    <a:gd name="T51" fmla="*/ 282 h 327"/>
                                    <a:gd name="T52" fmla="*/ 131 w 327"/>
                                    <a:gd name="T53" fmla="*/ 259 h 327"/>
                                    <a:gd name="T54" fmla="*/ 85 w 327"/>
                                    <a:gd name="T55" fmla="*/ 262 h 327"/>
                                    <a:gd name="T56" fmla="*/ 85 w 327"/>
                                    <a:gd name="T57" fmla="*/ 223 h 327"/>
                                    <a:gd name="T58" fmla="*/ 45 w 327"/>
                                    <a:gd name="T59" fmla="*/ 203 h 327"/>
                                    <a:gd name="T60" fmla="*/ 65 w 327"/>
                                    <a:gd name="T61" fmla="*/ 163 h 327"/>
                                    <a:gd name="T62" fmla="*/ 45 w 327"/>
                                    <a:gd name="T63" fmla="*/ 123 h 327"/>
                                    <a:gd name="T64" fmla="*/ 85 w 327"/>
                                    <a:gd name="T65" fmla="*/ 104 h 327"/>
                                    <a:gd name="T66" fmla="*/ 85 w 327"/>
                                    <a:gd name="T67" fmla="*/ 65 h 327"/>
                                    <a:gd name="T68" fmla="*/ 131 w 327"/>
                                    <a:gd name="T69" fmla="*/ 68 h 327"/>
                                    <a:gd name="T70" fmla="*/ 164 w 327"/>
                                    <a:gd name="T71" fmla="*/ 45 h 327"/>
                                    <a:gd name="T72" fmla="*/ 197 w 327"/>
                                    <a:gd name="T73" fmla="*/ 68 h 327"/>
                                    <a:gd name="T74" fmla="*/ 243 w 327"/>
                                    <a:gd name="T75" fmla="*/ 65 h 327"/>
                                    <a:gd name="T76" fmla="*/ 243 w 327"/>
                                    <a:gd name="T77" fmla="*/ 104 h 327"/>
                                    <a:gd name="T78" fmla="*/ 282 w 327"/>
                                    <a:gd name="T79" fmla="*/ 124 h 327"/>
                                    <a:gd name="T80" fmla="*/ 262 w 327"/>
                                    <a:gd name="T81" fmla="*/ 163 h 327"/>
                                    <a:gd name="T82" fmla="*/ 282 w 327"/>
                                    <a:gd name="T83" fmla="*/ 203 h 3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27" h="327">
                                      <a:moveTo>
                                        <a:pt x="327" y="109"/>
                                      </a:moveTo>
                                      <a:lnTo>
                                        <a:pt x="273" y="82"/>
                                      </a:lnTo>
                                      <a:lnTo>
                                        <a:pt x="273" y="27"/>
                                      </a:lnTo>
                                      <a:lnTo>
                                        <a:pt x="209" y="32"/>
                                      </a:lnTo>
                                      <a:lnTo>
                                        <a:pt x="164" y="0"/>
                                      </a:lnTo>
                                      <a:lnTo>
                                        <a:pt x="119" y="32"/>
                                      </a:lnTo>
                                      <a:lnTo>
                                        <a:pt x="55" y="27"/>
                                      </a:lnTo>
                                      <a:lnTo>
                                        <a:pt x="55" y="82"/>
                                      </a:lnTo>
                                      <a:lnTo>
                                        <a:pt x="0" y="108"/>
                                      </a:lnTo>
                                      <a:lnTo>
                                        <a:pt x="27" y="163"/>
                                      </a:lnTo>
                                      <a:lnTo>
                                        <a:pt x="0" y="218"/>
                                      </a:lnTo>
                                      <a:lnTo>
                                        <a:pt x="55" y="245"/>
                                      </a:lnTo>
                                      <a:lnTo>
                                        <a:pt x="55" y="300"/>
                                      </a:lnTo>
                                      <a:lnTo>
                                        <a:pt x="119" y="295"/>
                                      </a:lnTo>
                                      <a:lnTo>
                                        <a:pt x="164" y="327"/>
                                      </a:lnTo>
                                      <a:lnTo>
                                        <a:pt x="209" y="295"/>
                                      </a:lnTo>
                                      <a:lnTo>
                                        <a:pt x="273" y="300"/>
                                      </a:lnTo>
                                      <a:lnTo>
                                        <a:pt x="273" y="245"/>
                                      </a:lnTo>
                                      <a:lnTo>
                                        <a:pt x="327" y="218"/>
                                      </a:lnTo>
                                      <a:lnTo>
                                        <a:pt x="300" y="163"/>
                                      </a:lnTo>
                                      <a:lnTo>
                                        <a:pt x="327" y="109"/>
                                      </a:lnTo>
                                      <a:close/>
                                      <a:moveTo>
                                        <a:pt x="282" y="203"/>
                                      </a:moveTo>
                                      <a:lnTo>
                                        <a:pt x="243" y="223"/>
                                      </a:lnTo>
                                      <a:lnTo>
                                        <a:pt x="243" y="262"/>
                                      </a:lnTo>
                                      <a:lnTo>
                                        <a:pt x="197" y="259"/>
                                      </a:lnTo>
                                      <a:lnTo>
                                        <a:pt x="164" y="282"/>
                                      </a:lnTo>
                                      <a:lnTo>
                                        <a:pt x="131" y="259"/>
                                      </a:lnTo>
                                      <a:lnTo>
                                        <a:pt x="85" y="262"/>
                                      </a:lnTo>
                                      <a:lnTo>
                                        <a:pt x="85" y="223"/>
                                      </a:lnTo>
                                      <a:lnTo>
                                        <a:pt x="45" y="203"/>
                                      </a:lnTo>
                                      <a:lnTo>
                                        <a:pt x="65" y="163"/>
                                      </a:lnTo>
                                      <a:lnTo>
                                        <a:pt x="45" y="123"/>
                                      </a:lnTo>
                                      <a:lnTo>
                                        <a:pt x="85" y="104"/>
                                      </a:lnTo>
                                      <a:lnTo>
                                        <a:pt x="85" y="65"/>
                                      </a:lnTo>
                                      <a:lnTo>
                                        <a:pt x="131" y="68"/>
                                      </a:lnTo>
                                      <a:lnTo>
                                        <a:pt x="164" y="45"/>
                                      </a:lnTo>
                                      <a:lnTo>
                                        <a:pt x="197" y="68"/>
                                      </a:lnTo>
                                      <a:lnTo>
                                        <a:pt x="243" y="65"/>
                                      </a:lnTo>
                                      <a:lnTo>
                                        <a:pt x="243" y="104"/>
                                      </a:lnTo>
                                      <a:lnTo>
                                        <a:pt x="282" y="124"/>
                                      </a:lnTo>
                                      <a:lnTo>
                                        <a:pt x="262" y="163"/>
                                      </a:lnTo>
                                      <a:lnTo>
                                        <a:pt x="282" y="20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Pr id="21" name="Freeform 77"/>
                              <wps:cNvSpPr/>
                              <wps:spPr bwMode="auto">
                                <a:xfrm>
                                  <a:off x="1409" y="11519"/>
                                  <a:ext cx="148" cy="155"/>
                                </a:xfrm>
                                <a:custGeom>
                                  <a:avLst/>
                                  <a:gdLst>
                                    <a:gd name="T0" fmla="*/ 211 w 264"/>
                                    <a:gd name="T1" fmla="*/ 29 h 256"/>
                                    <a:gd name="T2" fmla="*/ 136 w 264"/>
                                    <a:gd name="T3" fmla="*/ 35 h 256"/>
                                    <a:gd name="T4" fmla="*/ 136 w 264"/>
                                    <a:gd name="T5" fmla="*/ 0 h 256"/>
                                    <a:gd name="T6" fmla="*/ 0 w 264"/>
                                    <a:gd name="T7" fmla="*/ 166 h 256"/>
                                    <a:gd name="T8" fmla="*/ 108 w 264"/>
                                    <a:gd name="T9" fmla="*/ 146 h 256"/>
                                    <a:gd name="T10" fmla="*/ 110 w 264"/>
                                    <a:gd name="T11" fmla="*/ 256 h 256"/>
                                    <a:gd name="T12" fmla="*/ 264 w 264"/>
                                    <a:gd name="T13" fmla="*/ 68 h 256"/>
                                    <a:gd name="T14" fmla="*/ 255 w 264"/>
                                    <a:gd name="T15" fmla="*/ 61 h 256"/>
                                    <a:gd name="T16" fmla="*/ 211 w 264"/>
                                    <a:gd name="T17" fmla="*/ 29 h 25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264" h="256">
                                      <a:moveTo>
                                        <a:pt x="211" y="29"/>
                                      </a:moveTo>
                                      <a:lnTo>
                                        <a:pt x="136" y="35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0" y="166"/>
                                      </a:lnTo>
                                      <a:lnTo>
                                        <a:pt x="108" y="146"/>
                                      </a:lnTo>
                                      <a:lnTo>
                                        <a:pt x="110" y="256"/>
                                      </a:lnTo>
                                      <a:lnTo>
                                        <a:pt x="264" y="68"/>
                                      </a:lnTo>
                                      <a:lnTo>
                                        <a:pt x="255" y="61"/>
                                      </a:lnTo>
                                      <a:lnTo>
                                        <a:pt x="211" y="2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Pr id="25" name="Freeform 78"/>
                              <wps:cNvSpPr/>
                              <wps:spPr bwMode="auto">
                                <a:xfrm>
                                  <a:off x="1549" y="11520"/>
                                  <a:ext cx="146" cy="159"/>
                                </a:xfrm>
                                <a:custGeom>
                                  <a:avLst/>
                                  <a:gdLst>
                                    <a:gd name="T0" fmla="*/ 126 w 260"/>
                                    <a:gd name="T1" fmla="*/ 0 h 263"/>
                                    <a:gd name="T2" fmla="*/ 126 w 260"/>
                                    <a:gd name="T3" fmla="*/ 36 h 263"/>
                                    <a:gd name="T4" fmla="*/ 52 w 260"/>
                                    <a:gd name="T5" fmla="*/ 30 h 263"/>
                                    <a:gd name="T6" fmla="*/ 39 w 260"/>
                                    <a:gd name="T7" fmla="*/ 39 h 263"/>
                                    <a:gd name="T8" fmla="*/ 0 w 260"/>
                                    <a:gd name="T9" fmla="*/ 69 h 263"/>
                                    <a:gd name="T10" fmla="*/ 146 w 260"/>
                                    <a:gd name="T11" fmla="*/ 263 h 263"/>
                                    <a:gd name="T12" fmla="*/ 152 w 260"/>
                                    <a:gd name="T13" fmla="*/ 153 h 263"/>
                                    <a:gd name="T14" fmla="*/ 260 w 260"/>
                                    <a:gd name="T15" fmla="*/ 178 h 263"/>
                                    <a:gd name="T16" fmla="*/ 126 w 260"/>
                                    <a:gd name="T17" fmla="*/ 0 h 26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260" h="263">
                                      <a:moveTo>
                                        <a:pt x="126" y="0"/>
                                      </a:moveTo>
                                      <a:lnTo>
                                        <a:pt x="126" y="36"/>
                                      </a:lnTo>
                                      <a:lnTo>
                                        <a:pt x="52" y="30"/>
                                      </a:lnTo>
                                      <a:lnTo>
                                        <a:pt x="39" y="3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146" y="263"/>
                                      </a:lnTo>
                                      <a:lnTo>
                                        <a:pt x="152" y="153"/>
                                      </a:lnTo>
                                      <a:lnTo>
                                        <a:pt x="260" y="178"/>
                                      </a:lnTo>
                                      <a:lnTo>
                                        <a:pt x="1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Pr id="26" name="Freeform 79"/>
                              <wps:cNvSpPr/>
                              <wps:spPr bwMode="auto">
                                <a:xfrm>
                                  <a:off x="1509" y="11404"/>
                                  <a:ext cx="87" cy="94"/>
                                </a:xfrm>
                                <a:custGeom>
                                  <a:avLst/>
                                  <a:gdLst>
                                    <a:gd name="T0" fmla="*/ 156 w 156"/>
                                    <a:gd name="T1" fmla="*/ 104 h 156"/>
                                    <a:gd name="T2" fmla="*/ 130 w 156"/>
                                    <a:gd name="T3" fmla="*/ 117 h 156"/>
                                    <a:gd name="T4" fmla="*/ 130 w 156"/>
                                    <a:gd name="T5" fmla="*/ 143 h 156"/>
                                    <a:gd name="T6" fmla="*/ 99 w 156"/>
                                    <a:gd name="T7" fmla="*/ 141 h 156"/>
                                    <a:gd name="T8" fmla="*/ 78 w 156"/>
                                    <a:gd name="T9" fmla="*/ 156 h 156"/>
                                    <a:gd name="T10" fmla="*/ 56 w 156"/>
                                    <a:gd name="T11" fmla="*/ 141 h 156"/>
                                    <a:gd name="T12" fmla="*/ 26 w 156"/>
                                    <a:gd name="T13" fmla="*/ 143 h 156"/>
                                    <a:gd name="T14" fmla="*/ 26 w 156"/>
                                    <a:gd name="T15" fmla="*/ 117 h 156"/>
                                    <a:gd name="T16" fmla="*/ 0 w 156"/>
                                    <a:gd name="T17" fmla="*/ 104 h 156"/>
                                    <a:gd name="T18" fmla="*/ 13 w 156"/>
                                    <a:gd name="T19" fmla="*/ 78 h 156"/>
                                    <a:gd name="T20" fmla="*/ 0 w 156"/>
                                    <a:gd name="T21" fmla="*/ 51 h 156"/>
                                    <a:gd name="T22" fmla="*/ 26 w 156"/>
                                    <a:gd name="T23" fmla="*/ 39 h 156"/>
                                    <a:gd name="T24" fmla="*/ 26 w 156"/>
                                    <a:gd name="T25" fmla="*/ 13 h 156"/>
                                    <a:gd name="T26" fmla="*/ 56 w 156"/>
                                    <a:gd name="T27" fmla="*/ 15 h 156"/>
                                    <a:gd name="T28" fmla="*/ 78 w 156"/>
                                    <a:gd name="T29" fmla="*/ 0 h 156"/>
                                    <a:gd name="T30" fmla="*/ 99 w 156"/>
                                    <a:gd name="T31" fmla="*/ 15 h 156"/>
                                    <a:gd name="T32" fmla="*/ 130 w 156"/>
                                    <a:gd name="T33" fmla="*/ 13 h 156"/>
                                    <a:gd name="T34" fmla="*/ 130 w 156"/>
                                    <a:gd name="T35" fmla="*/ 39 h 156"/>
                                    <a:gd name="T36" fmla="*/ 156 w 156"/>
                                    <a:gd name="T37" fmla="*/ 52 h 156"/>
                                    <a:gd name="T38" fmla="*/ 143 w 156"/>
                                    <a:gd name="T39" fmla="*/ 78 h 156"/>
                                    <a:gd name="T40" fmla="*/ 156 w 156"/>
                                    <a:gd name="T41" fmla="*/ 104 h 15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156" h="156">
                                      <a:moveTo>
                                        <a:pt x="156" y="104"/>
                                      </a:moveTo>
                                      <a:lnTo>
                                        <a:pt x="130" y="117"/>
                                      </a:lnTo>
                                      <a:lnTo>
                                        <a:pt x="130" y="143"/>
                                      </a:lnTo>
                                      <a:lnTo>
                                        <a:pt x="99" y="141"/>
                                      </a:lnTo>
                                      <a:lnTo>
                                        <a:pt x="78" y="156"/>
                                      </a:lnTo>
                                      <a:lnTo>
                                        <a:pt x="56" y="141"/>
                                      </a:lnTo>
                                      <a:lnTo>
                                        <a:pt x="26" y="143"/>
                                      </a:lnTo>
                                      <a:lnTo>
                                        <a:pt x="26" y="117"/>
                                      </a:lnTo>
                                      <a:lnTo>
                                        <a:pt x="0" y="104"/>
                                      </a:lnTo>
                                      <a:lnTo>
                                        <a:pt x="13" y="78"/>
                                      </a:lnTo>
                                      <a:lnTo>
                                        <a:pt x="0" y="51"/>
                                      </a:lnTo>
                                      <a:lnTo>
                                        <a:pt x="26" y="39"/>
                                      </a:lnTo>
                                      <a:lnTo>
                                        <a:pt x="26" y="13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99" y="15"/>
                                      </a:lnTo>
                                      <a:lnTo>
                                        <a:pt x="130" y="13"/>
                                      </a:lnTo>
                                      <a:lnTo>
                                        <a:pt x="130" y="39"/>
                                      </a:lnTo>
                                      <a:lnTo>
                                        <a:pt x="156" y="52"/>
                                      </a:lnTo>
                                      <a:lnTo>
                                        <a:pt x="143" y="78"/>
                                      </a:lnTo>
                                      <a:lnTo>
                                        <a:pt x="156" y="1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64" name="直接连接符 64"/>
                        <wps:cNvCnPr/>
                        <wps:spPr>
                          <a:xfrm>
                            <a:off x="770" y="11260"/>
                            <a:ext cx="10772" cy="0"/>
                          </a:xfrm>
                          <a:prstGeom prst="line">
                            <a:avLst/>
                          </a:prstGeom>
                          <a:ln w="28575" cmpd="sng">
                            <a:solidFill>
                              <a:srgbClr val="296CA5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1.65pt;margin-top:481pt;height:38.9pt;width:538.6pt;z-index:251670528;mso-width-relative:page;mso-height-relative:page;" coordorigin="770,11126" coordsize="10772,778" o:gfxdata="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">
                <o:lock v:ext="edit" aspectratio="f"/>
                <v:group id="_x0000_s1026" o:spid="_x0000_s1026" o:spt="203" style="position:absolute;left:770;top:11126;height:778;width:2605;" coordorigin="3546,11126" coordsize="2605,778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7" type="#_x0000_t7" style="position:absolute;left:3711;top:11260;height:510;width:2440;v-text-anchor:middle;" fillcolor="#296CA5" filled="t" stroked="f" coordsize="21600,21600" o:gfxdata="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sDZ3S5AAAA2wAA&#10;AA8AAAAAAAAAAQAgAAAAIgAAAGRycy9kb3ducmV2LnhtbFBLAQIUABQAAAAIAIdO4kAzLwWeOwAA&#10;ADkAAAAQAAAAAAAAAAEAIAAAAAgBAABkcnMvc2hhcGV4bWwueG1sUEsFBgAAAAAGAAYAWwEAALID&#10;AAAAAA==&#10;" adj="1129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group id="_x0000_s1026" o:spid="_x0000_s1026" o:spt="203" style="position:absolute;left:3546;top:11126;height:778;width:2380;" coordorigin="1088,11126" coordsize="2380,778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0" o:spid="_x0000_s1026" o:spt="1" style="position:absolute;left:1088;top:11260;height:510;width:2381;v-text-anchor:middle;" fillcolor="#296CA5" filled="t" stroked="f" coordsize="21600,21600" o:gfxdata="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81uYvQAA&#10;ANsAAAAPAAAAAAAAAAEAIAAAACIAAABkcnMvZG93bnJldi54bWxQSwECFAAUAAAACACHTuJAMy8F&#10;njsAAAA5AAAAEAAAAAAAAAABACAAAAAMAQAAZHJzL3NoYXBleG1sLnhtbFBLBQYAAAAABgAGAFsB&#10;AAC2Aw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shape id="文本框 9" o:spid="_x0000_s1026" o:spt="202" type="#_x0000_t202" style="position:absolute;left:1955;top:11126;height:778;width:1458;" filled="f" stroked="f" coordsize="21600,21600" o:gfxdata="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Wd1f7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weight="0.5pt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专业技能</w:t>
                            </w:r>
                          </w:p>
                        </w:txbxContent>
                      </v:textbox>
                    </v:shape>
                    <v:group id="_x0000_s1026" o:spid="_x0000_s1026" o:spt="203" style="position:absolute;left:1409;top:11351;height:327;width:286;" coordorigin="1409,11351" coordsize="286,327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Freeform 76" o:spid="_x0000_s1026" o:spt="100" style="position:absolute;left:1461;top:11351;height:198;width:183;" fillcolor="#FFFFFF [3212]" filled="t" stroked="f" coordsize="327,327" o:gfxdata="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U71N7sAAADb&#10;AAAADwAAAAAAAAABACAAAAAiAAAAZHJzL2Rvd25yZXYueG1sUEsBAhQAFAAAAAgAh07iQDMvBZ47&#10;AAAAOQAAABAAAAAAAAAAAQAgAAAACgEAAGRycy9zaGFwZXhtbC54bWxQSwUGAAAAAAYABgBbAQAA&#10;tAMAAAAA&#10;" path="m327,109l273,82,273,27,209,32,164,0,119,32,55,27,55,82,0,108,27,163,0,218,55,245,55,300,119,295,164,327,209,295,273,300,273,245,327,218,300,163,327,109xm282,203l243,223,243,262,197,259,164,282,131,259,85,262,85,223,45,203,65,163,45,123,85,104,85,65,131,68,164,45,197,68,243,65,243,104,282,124,262,163,282,203xe">
                        <v:path o:connectlocs="183,66;152,49;152,16;116,19;91,0;66,19;30,16;30,49;0,65;15,98;0,132;30,148;30,181;66,178;91,198;116,178;152,181;152,148;183,132;167,98;183,66;157,122;135,135;135,158;110,156;91,170;73,156;47,158;47,135;25,122;36,98;25,74;47,62;47,39;73,41;91,27;110,41;135,39;135,62;157,75;146,98;157,122" o:connectangles="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77" o:spid="_x0000_s1026" o:spt="100" style="position:absolute;left:1409;top:11519;height:155;width:148;" fillcolor="#FFFFFF [3212]" filled="t" stroked="f" coordsize="264,256" o:gfxdata="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yO7OvQAA&#10;ANsAAAAPAAAAAAAAAAEAIAAAACIAAABkcnMvZG93bnJldi54bWxQSwECFAAUAAAACACHTuJAMy8F&#10;njsAAAA5AAAAEAAAAAAAAAABACAAAAAMAQAAZHJzL3NoYXBleG1sLnhtbFBLBQYAAAAABgAGAFsB&#10;AAC2AwAAAAA=&#10;" path="m211,29l136,35,136,0,0,166,108,146,110,256,264,68,255,61,211,29xe">
                        <v:path o:connectlocs="118,17;76,21;76,0;0,100;60,88;61,155;148,41;142,36;118,17" o:connectangles="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78" o:spid="_x0000_s1026" o:spt="100" style="position:absolute;left:1549;top:11520;height:159;width:146;" fillcolor="#FFFFFF [3212]" filled="t" stroked="f" coordsize="260,263" o:gfxdata="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cD2VvQAA&#10;ANsAAAAPAAAAAAAAAAEAIAAAACIAAABkcnMvZG93bnJldi54bWxQSwECFAAUAAAACACHTuJAMy8F&#10;njsAAAA5AAAAEAAAAAAAAAABACAAAAAMAQAAZHJzL3NoYXBleG1sLnhtbFBLBQYAAAAABgAGAFsB&#10;AAC2AwAAAAA=&#10;" path="m126,0l126,36,52,30,39,39,0,69,146,263,152,153,260,178,126,0xe">
                        <v:path o:connectlocs="70,0;70,21;29,18;21,23;0,41;81,159;85,92;146,107;70,0" o:connectangles="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79" o:spid="_x0000_s1026" o:spt="100" style="position:absolute;left:1509;top:11404;height:94;width:87;" fillcolor="#FFFFFF [3212]" filled="t" stroked="f" coordsize="156,156" o:gfxdata="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cIdb4A&#10;AADbAAAADwAAAAAAAAABACAAAAAiAAAAZHJzL2Rvd25yZXYueG1sUEsBAhQAFAAAAAgAh07iQDMv&#10;BZ47AAAAOQAAABAAAAAAAAAAAQAgAAAADQEAAGRycy9zaGFwZXhtbC54bWxQSwUGAAAAAAYABgBb&#10;AQAAtwMAAAAA&#10;" path="m156,104l130,117,130,143,99,141,78,156,56,141,26,143,26,117,0,104,13,78,0,51,26,39,26,13,56,15,78,0,99,15,130,13,130,39,156,52,143,78,156,104xe">
                        <v:path o:connectlocs="87,62;72,70;72,86;55,84;43,94;31,84;14,86;14,70;0,62;7,47;0,30;14,23;14,7;31,9;43,0;55,9;72,7;72,23;87,31;79,47;87,62" o:connectangles="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v:group>
                </v:group>
                <v:line id="_x0000_s1026" o:spid="_x0000_s1026" o:spt="20" style="position:absolute;left:770;top:11260;height:0;width:10772;" filled="f" stroked="t" coordsize="21600,21600" o:gfxdata="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Njyx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296CA5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-782955</wp:posOffset>
                </wp:positionH>
                <wp:positionV relativeFrom="paragraph">
                  <wp:posOffset>7783830</wp:posOffset>
                </wp:positionV>
                <wp:extent cx="6840220" cy="494030"/>
                <wp:effectExtent l="0" t="0" r="5080" b="0"/>
                <wp:wrapNone/>
                <wp:docPr id="69" name="组合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220" cy="494030"/>
                          <a:chOff x="770" y="13450"/>
                          <a:chExt cx="10772" cy="778"/>
                        </a:xfrm>
                      </wpg:grpSpPr>
                      <wpg:grpSp>
                        <wpg:cNvPr id="61" name="组合 61"/>
                        <wpg:cNvGrpSpPr/>
                        <wpg:grpSpPr>
                          <a:xfrm>
                            <a:off x="770" y="13450"/>
                            <a:ext cx="2605" cy="778"/>
                            <a:chOff x="3546" y="13450"/>
                            <a:chExt cx="2605" cy="778"/>
                          </a:xfrm>
                        </wpg:grpSpPr>
                        <wps:wsp>
                          <wps:cNvPr id="41" name="平行四边形 41"/>
                          <wps:cNvSpPr/>
                          <wps:spPr>
                            <a:xfrm>
                              <a:off x="3711" y="13584"/>
                              <a:ext cx="2440" cy="510"/>
                            </a:xfrm>
                            <a:prstGeom prst="parallelogram">
                              <a:avLst/>
                            </a:prstGeom>
                            <a:solidFill>
                              <a:srgbClr val="296CA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29" name="组合 29"/>
                          <wpg:cNvGrpSpPr/>
                          <wpg:grpSpPr>
                            <a:xfrm>
                              <a:off x="3546" y="13450"/>
                              <a:ext cx="2380" cy="778"/>
                              <a:chOff x="1088" y="13450"/>
                              <a:chExt cx="2380" cy="778"/>
                            </a:xfrm>
                          </wpg:grpSpPr>
                          <wps:wsp>
                            <wps:cNvPr id="51" name="矩形 40"/>
                            <wps:cNvSpPr/>
                            <wps:spPr>
                              <a:xfrm>
                                <a:off x="1088" y="13584"/>
                                <a:ext cx="2381" cy="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296CA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52" name="文本框 9"/>
                            <wps:cNvSpPr txBox="1"/>
                            <wps:spPr>
                              <a:xfrm>
                                <a:off x="1955" y="13450"/>
                                <a:ext cx="1458" cy="7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jc w:val="center"/>
                                    <w:textAlignment w:val="auto"/>
                                    <w:rPr>
                                      <w:rFonts w:hint="default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自我评价</w:t>
                                  </w:r>
                                </w:p>
                              </w:txbxContent>
                            </wps:txbx>
                            <wps:bodyPr upright="0">
                              <a:spAutoFit/>
                            </wps:bodyPr>
                          </wps:wsp>
                          <wps:wsp>
                            <wps:cNvPr id="6" name="Freeform 69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433" y="13710"/>
                                <a:ext cx="238" cy="258"/>
                              </a:xfrm>
                              <a:custGeom>
                                <a:avLst/>
                                <a:gdLst>
                                  <a:gd name="T0" fmla="*/ 4096 w 4097"/>
                                  <a:gd name="T1" fmla="*/ 3712 h 4096"/>
                                  <a:gd name="T2" fmla="*/ 3840 w 4097"/>
                                  <a:gd name="T3" fmla="*/ 4072 h 4096"/>
                                  <a:gd name="T4" fmla="*/ 3840 w 4097"/>
                                  <a:gd name="T5" fmla="*/ 4096 h 4096"/>
                                  <a:gd name="T6" fmla="*/ 256 w 4097"/>
                                  <a:gd name="T7" fmla="*/ 4096 h 4096"/>
                                  <a:gd name="T8" fmla="*/ 256 w 4097"/>
                                  <a:gd name="T9" fmla="*/ 4072 h 4096"/>
                                  <a:gd name="T10" fmla="*/ 0 w 4097"/>
                                  <a:gd name="T11" fmla="*/ 3712 h 4096"/>
                                  <a:gd name="T12" fmla="*/ 384 w 4097"/>
                                  <a:gd name="T13" fmla="*/ 3200 h 4096"/>
                                  <a:gd name="T14" fmla="*/ 1536 w 4097"/>
                                  <a:gd name="T15" fmla="*/ 2560 h 4096"/>
                                  <a:gd name="T16" fmla="*/ 1536 w 4097"/>
                                  <a:gd name="T17" fmla="*/ 2294 h 4096"/>
                                  <a:gd name="T18" fmla="*/ 1024 w 4097"/>
                                  <a:gd name="T19" fmla="*/ 1408 h 4096"/>
                                  <a:gd name="T20" fmla="*/ 1024 w 4097"/>
                                  <a:gd name="T21" fmla="*/ 1024 h 4096"/>
                                  <a:gd name="T22" fmla="*/ 2048 w 4097"/>
                                  <a:gd name="T23" fmla="*/ 0 h 4096"/>
                                  <a:gd name="T24" fmla="*/ 3072 w 4097"/>
                                  <a:gd name="T25" fmla="*/ 1024 h 4096"/>
                                  <a:gd name="T26" fmla="*/ 3072 w 4097"/>
                                  <a:gd name="T27" fmla="*/ 1408 h 4096"/>
                                  <a:gd name="T28" fmla="*/ 2560 w 4097"/>
                                  <a:gd name="T29" fmla="*/ 2294 h 4096"/>
                                  <a:gd name="T30" fmla="*/ 2560 w 4097"/>
                                  <a:gd name="T31" fmla="*/ 2560 h 4096"/>
                                  <a:gd name="T32" fmla="*/ 3712 w 4097"/>
                                  <a:gd name="T33" fmla="*/ 3200 h 4096"/>
                                  <a:gd name="T34" fmla="*/ 4096 w 4097"/>
                                  <a:gd name="T35" fmla="*/ 3712 h 40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097" h="4096">
                                    <a:moveTo>
                                      <a:pt x="4096" y="3712"/>
                                    </a:moveTo>
                                    <a:cubicBezTo>
                                      <a:pt x="4097" y="3879"/>
                                      <a:pt x="3989" y="4020"/>
                                      <a:pt x="3840" y="4072"/>
                                    </a:cubicBezTo>
                                    <a:cubicBezTo>
                                      <a:pt x="3840" y="4096"/>
                                      <a:pt x="3840" y="4096"/>
                                      <a:pt x="3840" y="4096"/>
                                    </a:cubicBezTo>
                                    <a:cubicBezTo>
                                      <a:pt x="256" y="4096"/>
                                      <a:pt x="256" y="4096"/>
                                      <a:pt x="256" y="4096"/>
                                    </a:cubicBezTo>
                                    <a:cubicBezTo>
                                      <a:pt x="256" y="4072"/>
                                      <a:pt x="256" y="4072"/>
                                      <a:pt x="256" y="4072"/>
                                    </a:cubicBezTo>
                                    <a:cubicBezTo>
                                      <a:pt x="107" y="4020"/>
                                      <a:pt x="0" y="3879"/>
                                      <a:pt x="0" y="3712"/>
                                    </a:cubicBezTo>
                                    <a:cubicBezTo>
                                      <a:pt x="0" y="3411"/>
                                      <a:pt x="384" y="3200"/>
                                      <a:pt x="384" y="3200"/>
                                    </a:cubicBezTo>
                                    <a:cubicBezTo>
                                      <a:pt x="1536" y="2560"/>
                                      <a:pt x="1536" y="2560"/>
                                      <a:pt x="1536" y="2560"/>
                                    </a:cubicBezTo>
                                    <a:cubicBezTo>
                                      <a:pt x="1536" y="2294"/>
                                      <a:pt x="1536" y="2294"/>
                                      <a:pt x="1536" y="2294"/>
                                    </a:cubicBezTo>
                                    <a:cubicBezTo>
                                      <a:pt x="1230" y="2117"/>
                                      <a:pt x="1024" y="1787"/>
                                      <a:pt x="1024" y="1408"/>
                                    </a:cubicBezTo>
                                    <a:cubicBezTo>
                                      <a:pt x="1024" y="1340"/>
                                      <a:pt x="1024" y="1092"/>
                                      <a:pt x="1024" y="1024"/>
                                    </a:cubicBezTo>
                                    <a:cubicBezTo>
                                      <a:pt x="1024" y="458"/>
                                      <a:pt x="1482" y="0"/>
                                      <a:pt x="2048" y="0"/>
                                    </a:cubicBezTo>
                                    <a:cubicBezTo>
                                      <a:pt x="2614" y="0"/>
                                      <a:pt x="3072" y="458"/>
                                      <a:pt x="3072" y="1024"/>
                                    </a:cubicBezTo>
                                    <a:cubicBezTo>
                                      <a:pt x="3072" y="1092"/>
                                      <a:pt x="3072" y="1340"/>
                                      <a:pt x="3072" y="1408"/>
                                    </a:cubicBezTo>
                                    <a:cubicBezTo>
                                      <a:pt x="3072" y="1787"/>
                                      <a:pt x="2866" y="2117"/>
                                      <a:pt x="2560" y="2294"/>
                                    </a:cubicBezTo>
                                    <a:cubicBezTo>
                                      <a:pt x="2560" y="2560"/>
                                      <a:pt x="2560" y="2560"/>
                                      <a:pt x="2560" y="2560"/>
                                    </a:cubicBezTo>
                                    <a:cubicBezTo>
                                      <a:pt x="3712" y="3200"/>
                                      <a:pt x="3712" y="3200"/>
                                      <a:pt x="3712" y="3200"/>
                                    </a:cubicBezTo>
                                    <a:cubicBezTo>
                                      <a:pt x="3712" y="3200"/>
                                      <a:pt x="4094" y="3421"/>
                                      <a:pt x="4096" y="371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63" name="直接连接符 63"/>
                        <wps:cNvCnPr/>
                        <wps:spPr>
                          <a:xfrm>
                            <a:off x="770" y="13584"/>
                            <a:ext cx="10772" cy="0"/>
                          </a:xfrm>
                          <a:prstGeom prst="line">
                            <a:avLst/>
                          </a:prstGeom>
                          <a:ln w="28575" cmpd="sng">
                            <a:solidFill>
                              <a:srgbClr val="296CA5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1.65pt;margin-top:612.9pt;height:38.9pt;width:538.6pt;z-index:251669504;mso-width-relative:page;mso-height-relative:page;" coordorigin="770,13450" coordsize="10772,778" o:gfxdata="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">
                <o:lock v:ext="edit" aspectratio="f"/>
                <v:group id="_x0000_s1026" o:spid="_x0000_s1026" o:spt="203" style="position:absolute;left:770;top:13450;height:778;width:2605;" coordorigin="3546,13450" coordsize="2605,778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7" type="#_x0000_t7" style="position:absolute;left:3711;top:13584;height:510;width:2440;v-text-anchor:middle;" fillcolor="#296CA5" filled="t" stroked="f" coordsize="21600,21600" o:gfxdata="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I/vZS/&#10;AAAA2wAAAA8AAAAAAAAAAQAgAAAAIgAAAGRycy9kb3ducmV2LnhtbFBLAQIUABQAAAAIAIdO4kAz&#10;LwWeOwAAADkAAAAQAAAAAAAAAAEAIAAAAA4BAABkcnMvc2hhcGV4bWwueG1sUEsFBgAAAAAGAAYA&#10;WwEAALgDAAAAAA==&#10;" adj="1129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group id="_x0000_s1026" o:spid="_x0000_s1026" o:spt="203" style="position:absolute;left:3546;top:13450;height:778;width:2380;" coordorigin="1088,13450" coordsize="2380,778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40" o:spid="_x0000_s1026" o:spt="1" style="position:absolute;left:1088;top:13584;height:510;width:2381;v-text-anchor:middle;" fillcolor="#296CA5" filled="t" stroked="f" coordsize="21600,21600" o:gfxdata="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R7+5e&#10;wAAAANsAAAAPAAAAAAAAAAEAIAAAACIAAABkcnMvZG93bnJldi54bWxQSwECFAAUAAAACACHTuJA&#10;My8FnjsAAAA5AAAAEAAAAAAAAAABACAAAAAPAQAAZHJzL3NoYXBleG1sLnhtbFBLBQYAAAAABgAG&#10;AFsBAAC5Aw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shape id="文本框 9" o:spid="_x0000_s1026" o:spt="202" type="#_x0000_t202" style="position:absolute;left:1955;top:13450;height:778;width:1458;" filled="f" stroked="f" coordsize="21600,21600" o:gfxdata="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hpx07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weight="0.5pt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center"/>
                              <w:textAlignment w:val="auto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v:textbox>
                    </v:shape>
                    <v:shape id="Freeform 69" o:spid="_x0000_s1026" o:spt="100" style="position:absolute;left:1433;top:13710;height:258;width:238;" fillcolor="#FFFFFF [3212]" filled="t" stroked="f" coordsize="4097,4096" o:gfxdata="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c3ZZb4A&#10;AADaAAAADwAAAAAAAAABACAAAAAiAAAAZHJzL2Rvd25yZXYueG1sUEsBAhQAFAAAAAgAh07iQDMv&#10;BZ47AAAAOQAAABAAAAAAAAAAAQAgAAAADQEAAGRycy9zaGFwZXhtbC54bWxQSwUGAAAAAAYABgBb&#10;AQAAtwMAAAAA&#10;" path="m4096,3712c4097,3879,3989,4020,3840,4072c3840,4096,3840,4096,3840,4096c256,4096,256,4096,256,4096c256,4072,256,4072,256,4072c107,4020,0,3879,0,3712c0,3411,384,3200,384,3200c1536,2560,1536,2560,1536,2560c1536,2294,1536,2294,1536,2294c1230,2117,1024,1787,1024,1408c1024,1340,1024,1092,1024,1024c1024,458,1482,0,2048,0c2614,0,3072,458,3072,1024c3072,1092,3072,1340,3072,1408c3072,1787,2866,2117,2560,2294c2560,2560,2560,2560,2560,2560c3712,3200,3712,3200,3712,3200c3712,3200,4094,3421,4096,3712xe">
                      <v:path o:connectlocs="237,233;223,256;223,258;14,258;14,256;0,233;22,201;89,161;89,144;59,88;59,64;118,0;178,64;178,88;148,144;148,161;215,201;237,233" o:connectangles="0,0,0,0,0,0,0,0,0,0,0,0,0,0,0,0,0,0"/>
                      <v:fill on="t" focussize="0,0"/>
                      <v:stroke on="f"/>
                      <v:imagedata o:title=""/>
                      <o:lock v:ext="edit" aspectratio="t"/>
                    </v:shape>
                  </v:group>
                </v:group>
                <v:line id="_x0000_s1026" o:spid="_x0000_s1026" o:spt="20" style="position:absolute;left:770;top:13584;height:0;width:10772;" filled="f" stroked="t" coordsize="21600,21600" o:gfxdata="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nfpM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296CA5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1788160</wp:posOffset>
                </wp:positionH>
                <wp:positionV relativeFrom="paragraph">
                  <wp:posOffset>-901700</wp:posOffset>
                </wp:positionV>
                <wp:extent cx="4493895" cy="30099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389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jc w:val="distribute"/>
                              <w:textAlignment w:val="auto"/>
                              <w:rPr>
                                <w:rFonts w:hint="default" w:ascii="Segoe UI Black" w:hAnsi="Segoe UI Black" w:eastAsia="黑体" w:cs="Segoe UI Black"/>
                                <w:b/>
                                <w:bCs/>
                                <w:i w:val="0"/>
                                <w:iCs w:val="0"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bg1">
                                      <w14:alpha w14:val="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Segoe UI Black" w:hAnsi="Segoe UI Black" w:eastAsia="黑体" w:cs="Segoe UI Black"/>
                                <w:b/>
                                <w:bCs/>
                                <w:i w:val="0"/>
                                <w:iCs w:val="0"/>
                                <w:color w:val="FFFFFF" w:themeColor="background1"/>
                                <w:sz w:val="36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bg1">
                                      <w14:alpha w14:val="0"/>
                                    </w14:schemeClr>
                                  </w14:solidFill>
                                </w14:textFill>
                              </w:rPr>
                              <w:t>PERSONAL 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8pt;margin-top:-71pt;height:23.7pt;width:353.85pt;z-index:251661312;mso-width-relative:page;mso-height-relative:page;" filled="f" stroked="f" coordsize="21600,21600" o:gfxdata="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T3+jmdgAAAAMAQAADwAAAAAA&#10;AAABACAAAAAiAAAAZHJzL2Rvd25yZXYueG1sUEsBAhQAFAAAAAgAh07iQPbrQXJMAgAAggQAAA4A&#10;AAAAAAAAAQAgAAAAJ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jc w:val="distribute"/>
                        <w:textAlignment w:val="auto"/>
                        <w:rPr>
                          <w:rFonts w:hint="default" w:ascii="Segoe UI Black" w:hAnsi="Segoe UI Black" w:eastAsia="黑体" w:cs="Segoe UI Black"/>
                          <w:b/>
                          <w:bCs/>
                          <w:i w:val="0"/>
                          <w:iCs w:val="0"/>
                          <w:color w:val="FFFFFF" w:themeColor="background1"/>
                          <w:sz w:val="36"/>
                          <w:szCs w:val="36"/>
                          <w:lang w:val="en-US" w:eastAsia="zh-CN"/>
                          <w14:textFill>
                            <w14:solidFill>
                              <w14:schemeClr w14:val="bg1">
                                <w14:alpha w14:val="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Segoe UI Black" w:hAnsi="Segoe UI Black" w:eastAsia="黑体" w:cs="Segoe UI Black"/>
                          <w:b/>
                          <w:bCs/>
                          <w:i w:val="0"/>
                          <w:iCs w:val="0"/>
                          <w:color w:val="FFFFFF" w:themeColor="background1"/>
                          <w:sz w:val="36"/>
                          <w:szCs w:val="36"/>
                          <w:lang w:val="en-US" w:eastAsia="zh-CN"/>
                          <w14:textFill>
                            <w14:solidFill>
                              <w14:schemeClr w14:val="bg1">
                                <w14:alpha w14:val="0"/>
                              </w14:schemeClr>
                            </w14:solidFill>
                          </w14:textFill>
                        </w:rPr>
                        <w:t>PERSONAL 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3756025</wp:posOffset>
                </wp:positionH>
                <wp:positionV relativeFrom="paragraph">
                  <wp:posOffset>56515</wp:posOffset>
                </wp:positionV>
                <wp:extent cx="2213610" cy="1286510"/>
                <wp:effectExtent l="0" t="0" r="0" b="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3610" cy="1286510"/>
                          <a:chOff x="5215" y="1785"/>
                          <a:chExt cx="3486" cy="2026"/>
                        </a:xfrm>
                      </wpg:grpSpPr>
                      <wps:wsp>
                        <wps:cNvPr id="126" name="Freeform 5"/>
                        <wps:cNvSpPr>
                          <a:spLocks noChangeAspect="1" noEditPoints="1"/>
                        </wps:cNvSpPr>
                        <wps:spPr bwMode="auto">
                          <a:xfrm>
                            <a:off x="5217" y="2019"/>
                            <a:ext cx="238" cy="283"/>
                          </a:xfrm>
                          <a:custGeom>
                            <a:avLst/>
                            <a:gdLst>
                              <a:gd name="T0" fmla="*/ 2751 w 2782"/>
                              <a:gd name="T1" fmla="*/ 3039 h 3069"/>
                              <a:gd name="T2" fmla="*/ 105 w 2782"/>
                              <a:gd name="T3" fmla="*/ 3069 h 3069"/>
                              <a:gd name="T4" fmla="*/ 0 w 2782"/>
                              <a:gd name="T5" fmla="*/ 2964 h 3069"/>
                              <a:gd name="T6" fmla="*/ 31 w 2782"/>
                              <a:gd name="T7" fmla="*/ 348 h 3069"/>
                              <a:gd name="T8" fmla="*/ 428 w 2782"/>
                              <a:gd name="T9" fmla="*/ 317 h 3069"/>
                              <a:gd name="T10" fmla="*/ 749 w 2782"/>
                              <a:gd name="T11" fmla="*/ 741 h 3069"/>
                              <a:gd name="T12" fmla="*/ 1070 w 2782"/>
                              <a:gd name="T13" fmla="*/ 317 h 3069"/>
                              <a:gd name="T14" fmla="*/ 1712 w 2782"/>
                              <a:gd name="T15" fmla="*/ 423 h 3069"/>
                              <a:gd name="T16" fmla="*/ 2354 w 2782"/>
                              <a:gd name="T17" fmla="*/ 423 h 3069"/>
                              <a:gd name="T18" fmla="*/ 2677 w 2782"/>
                              <a:gd name="T19" fmla="*/ 317 h 3069"/>
                              <a:gd name="T20" fmla="*/ 2782 w 2782"/>
                              <a:gd name="T21" fmla="*/ 422 h 3069"/>
                              <a:gd name="T22" fmla="*/ 2568 w 2782"/>
                              <a:gd name="T23" fmla="*/ 1058 h 3069"/>
                              <a:gd name="T24" fmla="*/ 214 w 2782"/>
                              <a:gd name="T25" fmla="*/ 2858 h 3069"/>
                              <a:gd name="T26" fmla="*/ 2568 w 2782"/>
                              <a:gd name="T27" fmla="*/ 1058 h 3069"/>
                              <a:gd name="T28" fmla="*/ 428 w 2782"/>
                              <a:gd name="T29" fmla="*/ 1587 h 3069"/>
                              <a:gd name="T30" fmla="*/ 749 w 2782"/>
                              <a:gd name="T31" fmla="*/ 1270 h 3069"/>
                              <a:gd name="T32" fmla="*/ 749 w 2782"/>
                              <a:gd name="T33" fmla="*/ 2117 h 3069"/>
                              <a:gd name="T34" fmla="*/ 428 w 2782"/>
                              <a:gd name="T35" fmla="*/ 1799 h 3069"/>
                              <a:gd name="T36" fmla="*/ 749 w 2782"/>
                              <a:gd name="T37" fmla="*/ 2117 h 3069"/>
                              <a:gd name="T38" fmla="*/ 428 w 2782"/>
                              <a:gd name="T39" fmla="*/ 2646 h 3069"/>
                              <a:gd name="T40" fmla="*/ 749 w 2782"/>
                              <a:gd name="T41" fmla="*/ 2328 h 3069"/>
                              <a:gd name="T42" fmla="*/ 1284 w 2782"/>
                              <a:gd name="T43" fmla="*/ 1587 h 3069"/>
                              <a:gd name="T44" fmla="*/ 963 w 2782"/>
                              <a:gd name="T45" fmla="*/ 1270 h 3069"/>
                              <a:gd name="T46" fmla="*/ 1284 w 2782"/>
                              <a:gd name="T47" fmla="*/ 1587 h 3069"/>
                              <a:gd name="T48" fmla="*/ 963 w 2782"/>
                              <a:gd name="T49" fmla="*/ 2117 h 3069"/>
                              <a:gd name="T50" fmla="*/ 1284 w 2782"/>
                              <a:gd name="T51" fmla="*/ 1799 h 3069"/>
                              <a:gd name="T52" fmla="*/ 1284 w 2782"/>
                              <a:gd name="T53" fmla="*/ 2646 h 3069"/>
                              <a:gd name="T54" fmla="*/ 963 w 2782"/>
                              <a:gd name="T55" fmla="*/ 2328 h 3069"/>
                              <a:gd name="T56" fmla="*/ 1284 w 2782"/>
                              <a:gd name="T57" fmla="*/ 2646 h 3069"/>
                              <a:gd name="T58" fmla="*/ 1498 w 2782"/>
                              <a:gd name="T59" fmla="*/ 1587 h 3069"/>
                              <a:gd name="T60" fmla="*/ 1819 w 2782"/>
                              <a:gd name="T61" fmla="*/ 1270 h 3069"/>
                              <a:gd name="T62" fmla="*/ 1819 w 2782"/>
                              <a:gd name="T63" fmla="*/ 2117 h 3069"/>
                              <a:gd name="T64" fmla="*/ 1498 w 2782"/>
                              <a:gd name="T65" fmla="*/ 1799 h 3069"/>
                              <a:gd name="T66" fmla="*/ 1819 w 2782"/>
                              <a:gd name="T67" fmla="*/ 2117 h 3069"/>
                              <a:gd name="T68" fmla="*/ 1498 w 2782"/>
                              <a:gd name="T69" fmla="*/ 2646 h 3069"/>
                              <a:gd name="T70" fmla="*/ 1819 w 2782"/>
                              <a:gd name="T71" fmla="*/ 2328 h 3069"/>
                              <a:gd name="T72" fmla="*/ 2354 w 2782"/>
                              <a:gd name="T73" fmla="*/ 1587 h 3069"/>
                              <a:gd name="T74" fmla="*/ 2033 w 2782"/>
                              <a:gd name="T75" fmla="*/ 1270 h 3069"/>
                              <a:gd name="T76" fmla="*/ 2354 w 2782"/>
                              <a:gd name="T77" fmla="*/ 1587 h 3069"/>
                              <a:gd name="T78" fmla="*/ 2033 w 2782"/>
                              <a:gd name="T79" fmla="*/ 2117 h 3069"/>
                              <a:gd name="T80" fmla="*/ 2354 w 2782"/>
                              <a:gd name="T81" fmla="*/ 1799 h 3069"/>
                              <a:gd name="T82" fmla="*/ 2354 w 2782"/>
                              <a:gd name="T83" fmla="*/ 2646 h 3069"/>
                              <a:gd name="T84" fmla="*/ 2033 w 2782"/>
                              <a:gd name="T85" fmla="*/ 2328 h 3069"/>
                              <a:gd name="T86" fmla="*/ 2354 w 2782"/>
                              <a:gd name="T87" fmla="*/ 2646 h 3069"/>
                              <a:gd name="T88" fmla="*/ 1819 w 2782"/>
                              <a:gd name="T89" fmla="*/ 426 h 3069"/>
                              <a:gd name="T90" fmla="*/ 2030 w 2782"/>
                              <a:gd name="T91" fmla="*/ 0 h 3069"/>
                              <a:gd name="T92" fmla="*/ 2240 w 2782"/>
                              <a:gd name="T93" fmla="*/ 426 h 3069"/>
                              <a:gd name="T94" fmla="*/ 746 w 2782"/>
                              <a:gd name="T95" fmla="*/ 635 h 3069"/>
                              <a:gd name="T96" fmla="*/ 535 w 2782"/>
                              <a:gd name="T97" fmla="*/ 208 h 3069"/>
                              <a:gd name="T98" fmla="*/ 957 w 2782"/>
                              <a:gd name="T99" fmla="*/ 208 h 3069"/>
                              <a:gd name="T100" fmla="*/ 746 w 2782"/>
                              <a:gd name="T101" fmla="*/ 635 h 30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2782" h="3069">
                                <a:moveTo>
                                  <a:pt x="2782" y="2964"/>
                                </a:moveTo>
                                <a:cubicBezTo>
                                  <a:pt x="2782" y="2991"/>
                                  <a:pt x="2772" y="3018"/>
                                  <a:pt x="2751" y="3039"/>
                                </a:cubicBezTo>
                                <a:cubicBezTo>
                                  <a:pt x="2731" y="3059"/>
                                  <a:pt x="2704" y="3069"/>
                                  <a:pt x="2677" y="3069"/>
                                </a:cubicBezTo>
                                <a:cubicBezTo>
                                  <a:pt x="105" y="3069"/>
                                  <a:pt x="105" y="3069"/>
                                  <a:pt x="105" y="3069"/>
                                </a:cubicBezTo>
                                <a:cubicBezTo>
                                  <a:pt x="78" y="3069"/>
                                  <a:pt x="51" y="3059"/>
                                  <a:pt x="31" y="3039"/>
                                </a:cubicBezTo>
                                <a:cubicBezTo>
                                  <a:pt x="10" y="3018"/>
                                  <a:pt x="0" y="2991"/>
                                  <a:pt x="0" y="2964"/>
                                </a:cubicBezTo>
                                <a:cubicBezTo>
                                  <a:pt x="0" y="422"/>
                                  <a:pt x="0" y="422"/>
                                  <a:pt x="0" y="422"/>
                                </a:cubicBezTo>
                                <a:cubicBezTo>
                                  <a:pt x="0" y="395"/>
                                  <a:pt x="10" y="368"/>
                                  <a:pt x="31" y="348"/>
                                </a:cubicBezTo>
                                <a:cubicBezTo>
                                  <a:pt x="51" y="328"/>
                                  <a:pt x="78" y="317"/>
                                  <a:pt x="105" y="317"/>
                                </a:cubicBezTo>
                                <a:cubicBezTo>
                                  <a:pt x="428" y="317"/>
                                  <a:pt x="428" y="317"/>
                                  <a:pt x="428" y="317"/>
                                </a:cubicBezTo>
                                <a:cubicBezTo>
                                  <a:pt x="428" y="423"/>
                                  <a:pt x="428" y="423"/>
                                  <a:pt x="428" y="423"/>
                                </a:cubicBezTo>
                                <a:cubicBezTo>
                                  <a:pt x="428" y="599"/>
                                  <a:pt x="572" y="741"/>
                                  <a:pt x="749" y="741"/>
                                </a:cubicBezTo>
                                <a:cubicBezTo>
                                  <a:pt x="926" y="741"/>
                                  <a:pt x="1070" y="599"/>
                                  <a:pt x="1070" y="423"/>
                                </a:cubicBezTo>
                                <a:cubicBezTo>
                                  <a:pt x="1070" y="317"/>
                                  <a:pt x="1070" y="317"/>
                                  <a:pt x="1070" y="317"/>
                                </a:cubicBezTo>
                                <a:cubicBezTo>
                                  <a:pt x="1712" y="317"/>
                                  <a:pt x="1712" y="317"/>
                                  <a:pt x="1712" y="317"/>
                                </a:cubicBezTo>
                                <a:cubicBezTo>
                                  <a:pt x="1712" y="423"/>
                                  <a:pt x="1712" y="423"/>
                                  <a:pt x="1712" y="423"/>
                                </a:cubicBezTo>
                                <a:cubicBezTo>
                                  <a:pt x="1712" y="599"/>
                                  <a:pt x="1856" y="741"/>
                                  <a:pt x="2033" y="741"/>
                                </a:cubicBezTo>
                                <a:cubicBezTo>
                                  <a:pt x="2210" y="741"/>
                                  <a:pt x="2354" y="599"/>
                                  <a:pt x="2354" y="423"/>
                                </a:cubicBezTo>
                                <a:cubicBezTo>
                                  <a:pt x="2354" y="317"/>
                                  <a:pt x="2354" y="317"/>
                                  <a:pt x="2354" y="317"/>
                                </a:cubicBezTo>
                                <a:cubicBezTo>
                                  <a:pt x="2677" y="317"/>
                                  <a:pt x="2677" y="317"/>
                                  <a:pt x="2677" y="317"/>
                                </a:cubicBezTo>
                                <a:cubicBezTo>
                                  <a:pt x="2704" y="317"/>
                                  <a:pt x="2731" y="328"/>
                                  <a:pt x="2751" y="348"/>
                                </a:cubicBezTo>
                                <a:cubicBezTo>
                                  <a:pt x="2772" y="368"/>
                                  <a:pt x="2782" y="395"/>
                                  <a:pt x="2782" y="422"/>
                                </a:cubicBezTo>
                                <a:cubicBezTo>
                                  <a:pt x="2782" y="2964"/>
                                  <a:pt x="2782" y="2964"/>
                                  <a:pt x="2782" y="2964"/>
                                </a:cubicBezTo>
                                <a:close/>
                                <a:moveTo>
                                  <a:pt x="2568" y="1058"/>
                                </a:moveTo>
                                <a:cubicBezTo>
                                  <a:pt x="214" y="1058"/>
                                  <a:pt x="214" y="1058"/>
                                  <a:pt x="214" y="1058"/>
                                </a:cubicBezTo>
                                <a:cubicBezTo>
                                  <a:pt x="214" y="2858"/>
                                  <a:pt x="214" y="2858"/>
                                  <a:pt x="214" y="2858"/>
                                </a:cubicBezTo>
                                <a:cubicBezTo>
                                  <a:pt x="2568" y="2858"/>
                                  <a:pt x="2568" y="2858"/>
                                  <a:pt x="2568" y="2858"/>
                                </a:cubicBezTo>
                                <a:cubicBezTo>
                                  <a:pt x="2568" y="1058"/>
                                  <a:pt x="2568" y="1058"/>
                                  <a:pt x="2568" y="1058"/>
                                </a:cubicBezTo>
                                <a:close/>
                                <a:moveTo>
                                  <a:pt x="749" y="1587"/>
                                </a:moveTo>
                                <a:cubicBezTo>
                                  <a:pt x="428" y="1587"/>
                                  <a:pt x="428" y="1587"/>
                                  <a:pt x="428" y="1587"/>
                                </a:cubicBezTo>
                                <a:cubicBezTo>
                                  <a:pt x="428" y="1270"/>
                                  <a:pt x="428" y="1270"/>
                                  <a:pt x="428" y="1270"/>
                                </a:cubicBezTo>
                                <a:cubicBezTo>
                                  <a:pt x="749" y="1270"/>
                                  <a:pt x="749" y="1270"/>
                                  <a:pt x="749" y="1270"/>
                                </a:cubicBezTo>
                                <a:lnTo>
                                  <a:pt x="749" y="1587"/>
                                </a:lnTo>
                                <a:close/>
                                <a:moveTo>
                                  <a:pt x="749" y="2117"/>
                                </a:moveTo>
                                <a:cubicBezTo>
                                  <a:pt x="428" y="2117"/>
                                  <a:pt x="428" y="2117"/>
                                  <a:pt x="428" y="2117"/>
                                </a:cubicBezTo>
                                <a:cubicBezTo>
                                  <a:pt x="428" y="1799"/>
                                  <a:pt x="428" y="1799"/>
                                  <a:pt x="428" y="1799"/>
                                </a:cubicBezTo>
                                <a:cubicBezTo>
                                  <a:pt x="749" y="1799"/>
                                  <a:pt x="749" y="1799"/>
                                  <a:pt x="749" y="1799"/>
                                </a:cubicBezTo>
                                <a:lnTo>
                                  <a:pt x="749" y="2117"/>
                                </a:lnTo>
                                <a:close/>
                                <a:moveTo>
                                  <a:pt x="749" y="2646"/>
                                </a:moveTo>
                                <a:cubicBezTo>
                                  <a:pt x="428" y="2646"/>
                                  <a:pt x="428" y="2646"/>
                                  <a:pt x="428" y="2646"/>
                                </a:cubicBezTo>
                                <a:cubicBezTo>
                                  <a:pt x="428" y="2328"/>
                                  <a:pt x="428" y="2328"/>
                                  <a:pt x="428" y="2328"/>
                                </a:cubicBezTo>
                                <a:cubicBezTo>
                                  <a:pt x="749" y="2328"/>
                                  <a:pt x="749" y="2328"/>
                                  <a:pt x="749" y="2328"/>
                                </a:cubicBezTo>
                                <a:lnTo>
                                  <a:pt x="749" y="2646"/>
                                </a:lnTo>
                                <a:close/>
                                <a:moveTo>
                                  <a:pt x="1284" y="1587"/>
                                </a:moveTo>
                                <a:cubicBezTo>
                                  <a:pt x="963" y="1587"/>
                                  <a:pt x="963" y="1587"/>
                                  <a:pt x="963" y="1587"/>
                                </a:cubicBezTo>
                                <a:cubicBezTo>
                                  <a:pt x="963" y="1270"/>
                                  <a:pt x="963" y="1270"/>
                                  <a:pt x="963" y="1270"/>
                                </a:cubicBezTo>
                                <a:cubicBezTo>
                                  <a:pt x="1284" y="1270"/>
                                  <a:pt x="1284" y="1270"/>
                                  <a:pt x="1284" y="1270"/>
                                </a:cubicBezTo>
                                <a:lnTo>
                                  <a:pt x="1284" y="1587"/>
                                </a:lnTo>
                                <a:close/>
                                <a:moveTo>
                                  <a:pt x="1284" y="2117"/>
                                </a:moveTo>
                                <a:cubicBezTo>
                                  <a:pt x="963" y="2117"/>
                                  <a:pt x="963" y="2117"/>
                                  <a:pt x="963" y="2117"/>
                                </a:cubicBezTo>
                                <a:cubicBezTo>
                                  <a:pt x="963" y="1799"/>
                                  <a:pt x="963" y="1799"/>
                                  <a:pt x="963" y="1799"/>
                                </a:cubicBezTo>
                                <a:cubicBezTo>
                                  <a:pt x="1284" y="1799"/>
                                  <a:pt x="1284" y="1799"/>
                                  <a:pt x="1284" y="1799"/>
                                </a:cubicBezTo>
                                <a:lnTo>
                                  <a:pt x="1284" y="2117"/>
                                </a:lnTo>
                                <a:close/>
                                <a:moveTo>
                                  <a:pt x="1284" y="2646"/>
                                </a:moveTo>
                                <a:cubicBezTo>
                                  <a:pt x="963" y="2646"/>
                                  <a:pt x="963" y="2646"/>
                                  <a:pt x="963" y="2646"/>
                                </a:cubicBezTo>
                                <a:cubicBezTo>
                                  <a:pt x="963" y="2328"/>
                                  <a:pt x="963" y="2328"/>
                                  <a:pt x="963" y="2328"/>
                                </a:cubicBezTo>
                                <a:cubicBezTo>
                                  <a:pt x="1284" y="2328"/>
                                  <a:pt x="1284" y="2328"/>
                                  <a:pt x="1284" y="2328"/>
                                </a:cubicBezTo>
                                <a:lnTo>
                                  <a:pt x="1284" y="2646"/>
                                </a:lnTo>
                                <a:close/>
                                <a:moveTo>
                                  <a:pt x="1819" y="1587"/>
                                </a:moveTo>
                                <a:cubicBezTo>
                                  <a:pt x="1498" y="1587"/>
                                  <a:pt x="1498" y="1587"/>
                                  <a:pt x="1498" y="1587"/>
                                </a:cubicBezTo>
                                <a:cubicBezTo>
                                  <a:pt x="1498" y="1270"/>
                                  <a:pt x="1498" y="1270"/>
                                  <a:pt x="1498" y="1270"/>
                                </a:cubicBezTo>
                                <a:cubicBezTo>
                                  <a:pt x="1819" y="1270"/>
                                  <a:pt x="1819" y="1270"/>
                                  <a:pt x="1819" y="1270"/>
                                </a:cubicBezTo>
                                <a:lnTo>
                                  <a:pt x="1819" y="1587"/>
                                </a:lnTo>
                                <a:close/>
                                <a:moveTo>
                                  <a:pt x="1819" y="2117"/>
                                </a:moveTo>
                                <a:cubicBezTo>
                                  <a:pt x="1498" y="2117"/>
                                  <a:pt x="1498" y="2117"/>
                                  <a:pt x="1498" y="2117"/>
                                </a:cubicBezTo>
                                <a:cubicBezTo>
                                  <a:pt x="1498" y="1799"/>
                                  <a:pt x="1498" y="1799"/>
                                  <a:pt x="1498" y="1799"/>
                                </a:cubicBezTo>
                                <a:cubicBezTo>
                                  <a:pt x="1819" y="1799"/>
                                  <a:pt x="1819" y="1799"/>
                                  <a:pt x="1819" y="1799"/>
                                </a:cubicBezTo>
                                <a:lnTo>
                                  <a:pt x="1819" y="2117"/>
                                </a:lnTo>
                                <a:close/>
                                <a:moveTo>
                                  <a:pt x="1819" y="2646"/>
                                </a:moveTo>
                                <a:cubicBezTo>
                                  <a:pt x="1498" y="2646"/>
                                  <a:pt x="1498" y="2646"/>
                                  <a:pt x="1498" y="2646"/>
                                </a:cubicBezTo>
                                <a:cubicBezTo>
                                  <a:pt x="1498" y="2328"/>
                                  <a:pt x="1498" y="2328"/>
                                  <a:pt x="1498" y="2328"/>
                                </a:cubicBezTo>
                                <a:cubicBezTo>
                                  <a:pt x="1819" y="2328"/>
                                  <a:pt x="1819" y="2328"/>
                                  <a:pt x="1819" y="2328"/>
                                </a:cubicBezTo>
                                <a:lnTo>
                                  <a:pt x="1819" y="2646"/>
                                </a:lnTo>
                                <a:close/>
                                <a:moveTo>
                                  <a:pt x="2354" y="1587"/>
                                </a:moveTo>
                                <a:cubicBezTo>
                                  <a:pt x="2033" y="1587"/>
                                  <a:pt x="2033" y="1587"/>
                                  <a:pt x="2033" y="1587"/>
                                </a:cubicBezTo>
                                <a:cubicBezTo>
                                  <a:pt x="2033" y="1270"/>
                                  <a:pt x="2033" y="1270"/>
                                  <a:pt x="2033" y="1270"/>
                                </a:cubicBezTo>
                                <a:cubicBezTo>
                                  <a:pt x="2354" y="1270"/>
                                  <a:pt x="2354" y="1270"/>
                                  <a:pt x="2354" y="1270"/>
                                </a:cubicBezTo>
                                <a:lnTo>
                                  <a:pt x="2354" y="1587"/>
                                </a:lnTo>
                                <a:close/>
                                <a:moveTo>
                                  <a:pt x="2354" y="2117"/>
                                </a:moveTo>
                                <a:cubicBezTo>
                                  <a:pt x="2033" y="2117"/>
                                  <a:pt x="2033" y="2117"/>
                                  <a:pt x="2033" y="2117"/>
                                </a:cubicBezTo>
                                <a:cubicBezTo>
                                  <a:pt x="2033" y="1799"/>
                                  <a:pt x="2033" y="1799"/>
                                  <a:pt x="2033" y="1799"/>
                                </a:cubicBezTo>
                                <a:cubicBezTo>
                                  <a:pt x="2354" y="1799"/>
                                  <a:pt x="2354" y="1799"/>
                                  <a:pt x="2354" y="1799"/>
                                </a:cubicBezTo>
                                <a:lnTo>
                                  <a:pt x="2354" y="2117"/>
                                </a:lnTo>
                                <a:close/>
                                <a:moveTo>
                                  <a:pt x="2354" y="2646"/>
                                </a:moveTo>
                                <a:cubicBezTo>
                                  <a:pt x="2033" y="2646"/>
                                  <a:pt x="2033" y="2646"/>
                                  <a:pt x="2033" y="2646"/>
                                </a:cubicBezTo>
                                <a:cubicBezTo>
                                  <a:pt x="2033" y="2328"/>
                                  <a:pt x="2033" y="2328"/>
                                  <a:pt x="2033" y="2328"/>
                                </a:cubicBezTo>
                                <a:cubicBezTo>
                                  <a:pt x="2354" y="2328"/>
                                  <a:pt x="2354" y="2328"/>
                                  <a:pt x="2354" y="2328"/>
                                </a:cubicBezTo>
                                <a:lnTo>
                                  <a:pt x="2354" y="2646"/>
                                </a:lnTo>
                                <a:close/>
                                <a:moveTo>
                                  <a:pt x="2030" y="635"/>
                                </a:moveTo>
                                <a:cubicBezTo>
                                  <a:pt x="1914" y="635"/>
                                  <a:pt x="1819" y="542"/>
                                  <a:pt x="1819" y="426"/>
                                </a:cubicBezTo>
                                <a:cubicBezTo>
                                  <a:pt x="1819" y="208"/>
                                  <a:pt x="1819" y="208"/>
                                  <a:pt x="1819" y="208"/>
                                </a:cubicBezTo>
                                <a:cubicBezTo>
                                  <a:pt x="1819" y="93"/>
                                  <a:pt x="1914" y="0"/>
                                  <a:pt x="2030" y="0"/>
                                </a:cubicBezTo>
                                <a:cubicBezTo>
                                  <a:pt x="2146" y="0"/>
                                  <a:pt x="2240" y="93"/>
                                  <a:pt x="2240" y="208"/>
                                </a:cubicBezTo>
                                <a:cubicBezTo>
                                  <a:pt x="2240" y="426"/>
                                  <a:pt x="2240" y="426"/>
                                  <a:pt x="2240" y="426"/>
                                </a:cubicBezTo>
                                <a:cubicBezTo>
                                  <a:pt x="2240" y="542"/>
                                  <a:pt x="2146" y="635"/>
                                  <a:pt x="2030" y="635"/>
                                </a:cubicBezTo>
                                <a:close/>
                                <a:moveTo>
                                  <a:pt x="746" y="635"/>
                                </a:moveTo>
                                <a:cubicBezTo>
                                  <a:pt x="630" y="635"/>
                                  <a:pt x="535" y="542"/>
                                  <a:pt x="535" y="426"/>
                                </a:cubicBezTo>
                                <a:cubicBezTo>
                                  <a:pt x="535" y="208"/>
                                  <a:pt x="535" y="208"/>
                                  <a:pt x="535" y="208"/>
                                </a:cubicBezTo>
                                <a:cubicBezTo>
                                  <a:pt x="535" y="93"/>
                                  <a:pt x="630" y="0"/>
                                  <a:pt x="746" y="0"/>
                                </a:cubicBezTo>
                                <a:cubicBezTo>
                                  <a:pt x="862" y="0"/>
                                  <a:pt x="957" y="93"/>
                                  <a:pt x="957" y="208"/>
                                </a:cubicBezTo>
                                <a:cubicBezTo>
                                  <a:pt x="957" y="426"/>
                                  <a:pt x="957" y="426"/>
                                  <a:pt x="957" y="426"/>
                                </a:cubicBezTo>
                                <a:cubicBezTo>
                                  <a:pt x="957" y="542"/>
                                  <a:pt x="862" y="635"/>
                                  <a:pt x="746" y="63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6CA5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11" name="文本框 3"/>
                        <wps:cNvSpPr txBox="1"/>
                        <wps:spPr>
                          <a:xfrm>
                            <a:off x="5451" y="1785"/>
                            <a:ext cx="3251" cy="20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60" w:lineRule="auto"/>
                                <w:ind w:leftChars="0"/>
                                <w:jc w:val="left"/>
                                <w:textAlignment w:val="auto"/>
                                <w:rPr>
                                  <w:rFonts w:hint="eastAsia" w:ascii="黑体" w:hAnsi="黑体" w:eastAsia="黑体" w:cs="黑体"/>
                                  <w:b w:val="0"/>
                                  <w:bCs w:val="0"/>
                                  <w:color w:val="000000" w:themeColor="text1"/>
                                  <w:sz w:val="26"/>
                                  <w:szCs w:val="2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b w:val="0"/>
                                  <w:bCs w:val="0"/>
                                  <w:color w:val="000000" w:themeColor="text1"/>
                                  <w:sz w:val="26"/>
                                  <w:szCs w:val="2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出生年月：1996.1.18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60" w:lineRule="auto"/>
                                <w:ind w:leftChars="0"/>
                                <w:jc w:val="left"/>
                                <w:textAlignment w:val="auto"/>
                                <w:rPr>
                                  <w:rFonts w:hint="eastAsia" w:ascii="黑体" w:hAnsi="黑体" w:eastAsia="黑体" w:cs="黑体"/>
                                  <w:b w:val="0"/>
                                  <w:bCs w:val="0"/>
                                  <w:color w:val="000000" w:themeColor="text1"/>
                                  <w:sz w:val="26"/>
                                  <w:szCs w:val="2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b w:val="0"/>
                                  <w:bCs w:val="0"/>
                                  <w:color w:val="000000" w:themeColor="text1"/>
                                  <w:sz w:val="26"/>
                                  <w:szCs w:val="2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联系电话：13333333333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60" w:lineRule="auto"/>
                                <w:ind w:leftChars="0"/>
                                <w:jc w:val="left"/>
                                <w:textAlignment w:val="auto"/>
                                <w:rPr>
                                  <w:rFonts w:hint="default" w:ascii="黑体" w:hAnsi="黑体" w:eastAsia="黑体" w:cs="黑体"/>
                                  <w:b w:val="0"/>
                                  <w:bCs w:val="0"/>
                                  <w:color w:val="000000" w:themeColor="text1"/>
                                  <w:sz w:val="26"/>
                                  <w:szCs w:val="2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b w:val="0"/>
                                  <w:bCs w:val="0"/>
                                  <w:color w:val="000000" w:themeColor="text1"/>
                                  <w:sz w:val="26"/>
                                  <w:szCs w:val="2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电子邮箱：00000@00.com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  <a:spAutoFit/>
                        </wps:bodyPr>
                      </wps:wsp>
                      <wps:wsp>
                        <wps:cNvPr id="129" name="Freeform 127"/>
                        <wps:cNvSpPr>
                          <a:spLocks noChangeAspect="1"/>
                        </wps:cNvSpPr>
                        <wps:spPr bwMode="auto">
                          <a:xfrm>
                            <a:off x="5217" y="2684"/>
                            <a:ext cx="238" cy="258"/>
                          </a:xfrm>
                          <a:custGeom>
                            <a:avLst/>
                            <a:gdLst>
                              <a:gd name="T0" fmla="*/ 1905 w 4545"/>
                              <a:gd name="T1" fmla="*/ 2640 h 4545"/>
                              <a:gd name="T2" fmla="*/ 1302 w 4545"/>
                              <a:gd name="T3" fmla="*/ 1588 h 4545"/>
                              <a:gd name="T4" fmla="*/ 1329 w 4545"/>
                              <a:gd name="T5" fmla="*/ 581 h 4545"/>
                              <a:gd name="T6" fmla="*/ 295 w 4545"/>
                              <a:gd name="T7" fmla="*/ 702 h 4545"/>
                              <a:gd name="T8" fmla="*/ 1365 w 4545"/>
                              <a:gd name="T9" fmla="*/ 3180 h 4545"/>
                              <a:gd name="T10" fmla="*/ 3843 w 4545"/>
                              <a:gd name="T11" fmla="*/ 4250 h 4545"/>
                              <a:gd name="T12" fmla="*/ 3964 w 4545"/>
                              <a:gd name="T13" fmla="*/ 3217 h 4545"/>
                              <a:gd name="T14" fmla="*/ 2957 w 4545"/>
                              <a:gd name="T15" fmla="*/ 3243 h 4545"/>
                              <a:gd name="T16" fmla="*/ 1905 w 4545"/>
                              <a:gd name="T17" fmla="*/ 2640 h 4545"/>
                              <a:gd name="T18" fmla="*/ 1905 w 4545"/>
                              <a:gd name="T19" fmla="*/ 2640 h 45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545" h="4545">
                                <a:moveTo>
                                  <a:pt x="1905" y="2640"/>
                                </a:moveTo>
                                <a:cubicBezTo>
                                  <a:pt x="1502" y="2238"/>
                                  <a:pt x="1118" y="1772"/>
                                  <a:pt x="1302" y="1588"/>
                                </a:cubicBezTo>
                                <a:cubicBezTo>
                                  <a:pt x="1566" y="1324"/>
                                  <a:pt x="1795" y="1162"/>
                                  <a:pt x="1329" y="581"/>
                                </a:cubicBezTo>
                                <a:cubicBezTo>
                                  <a:pt x="862" y="0"/>
                                  <a:pt x="550" y="446"/>
                                  <a:pt x="295" y="702"/>
                                </a:cubicBezTo>
                                <a:cubicBezTo>
                                  <a:pt x="0" y="996"/>
                                  <a:pt x="279" y="2095"/>
                                  <a:pt x="1365" y="3180"/>
                                </a:cubicBezTo>
                                <a:cubicBezTo>
                                  <a:pt x="2450" y="4265"/>
                                  <a:pt x="3549" y="4545"/>
                                  <a:pt x="3843" y="4250"/>
                                </a:cubicBezTo>
                                <a:cubicBezTo>
                                  <a:pt x="4099" y="3995"/>
                                  <a:pt x="4545" y="3684"/>
                                  <a:pt x="3964" y="3217"/>
                                </a:cubicBezTo>
                                <a:cubicBezTo>
                                  <a:pt x="3383" y="2750"/>
                                  <a:pt x="3221" y="2979"/>
                                  <a:pt x="2957" y="3243"/>
                                </a:cubicBezTo>
                                <a:cubicBezTo>
                                  <a:pt x="2773" y="3426"/>
                                  <a:pt x="2307" y="3042"/>
                                  <a:pt x="1905" y="2640"/>
                                </a:cubicBezTo>
                                <a:cubicBezTo>
                                  <a:pt x="1905" y="2640"/>
                                  <a:pt x="1905" y="2640"/>
                                  <a:pt x="1905" y="264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6CA5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130" name="Freeform 190"/>
                        <wps:cNvSpPr>
                          <a:spLocks noChangeAspect="1" noEditPoints="1"/>
                        </wps:cNvSpPr>
                        <wps:spPr bwMode="auto">
                          <a:xfrm>
                            <a:off x="5215" y="3324"/>
                            <a:ext cx="254" cy="227"/>
                          </a:xfrm>
                          <a:custGeom>
                            <a:avLst/>
                            <a:gdLst>
                              <a:gd name="T0" fmla="*/ 3585 w 4099"/>
                              <a:gd name="T1" fmla="*/ 3358 h 3358"/>
                              <a:gd name="T2" fmla="*/ 514 w 4099"/>
                              <a:gd name="T3" fmla="*/ 3358 h 3358"/>
                              <a:gd name="T4" fmla="*/ 0 w 4099"/>
                              <a:gd name="T5" fmla="*/ 2878 h 3358"/>
                              <a:gd name="T6" fmla="*/ 0 w 4099"/>
                              <a:gd name="T7" fmla="*/ 900 h 3358"/>
                              <a:gd name="T8" fmla="*/ 1897 w 4099"/>
                              <a:gd name="T9" fmla="*/ 2014 h 3358"/>
                              <a:gd name="T10" fmla="*/ 1919 w 4099"/>
                              <a:gd name="T11" fmla="*/ 2037 h 3358"/>
                              <a:gd name="T12" fmla="*/ 2162 w 4099"/>
                              <a:gd name="T13" fmla="*/ 2037 h 3358"/>
                              <a:gd name="T14" fmla="*/ 4099 w 4099"/>
                              <a:gd name="T15" fmla="*/ 906 h 3358"/>
                              <a:gd name="T16" fmla="*/ 4099 w 4099"/>
                              <a:gd name="T17" fmla="*/ 2878 h 3358"/>
                              <a:gd name="T18" fmla="*/ 3585 w 4099"/>
                              <a:gd name="T19" fmla="*/ 3358 h 3358"/>
                              <a:gd name="T20" fmla="*/ 2049 w 4099"/>
                              <a:gd name="T21" fmla="*/ 1816 h 3358"/>
                              <a:gd name="T22" fmla="*/ 120 w 4099"/>
                              <a:gd name="T23" fmla="*/ 684 h 3358"/>
                              <a:gd name="T24" fmla="*/ 0 w 4099"/>
                              <a:gd name="T25" fmla="*/ 637 h 3358"/>
                              <a:gd name="T26" fmla="*/ 0 w 4099"/>
                              <a:gd name="T27" fmla="*/ 479 h 3358"/>
                              <a:gd name="T28" fmla="*/ 514 w 4099"/>
                              <a:gd name="T29" fmla="*/ 0 h 3358"/>
                              <a:gd name="T30" fmla="*/ 3585 w 4099"/>
                              <a:gd name="T31" fmla="*/ 0 h 3358"/>
                              <a:gd name="T32" fmla="*/ 4099 w 4099"/>
                              <a:gd name="T33" fmla="*/ 479 h 3358"/>
                              <a:gd name="T34" fmla="*/ 4099 w 4099"/>
                              <a:gd name="T35" fmla="*/ 640 h 3358"/>
                              <a:gd name="T36" fmla="*/ 3983 w 4099"/>
                              <a:gd name="T37" fmla="*/ 686 h 3358"/>
                              <a:gd name="T38" fmla="*/ 2049 w 4099"/>
                              <a:gd name="T39" fmla="*/ 1816 h 33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099" h="3358">
                                <a:moveTo>
                                  <a:pt x="3585" y="3358"/>
                                </a:moveTo>
                                <a:cubicBezTo>
                                  <a:pt x="514" y="3358"/>
                                  <a:pt x="514" y="3358"/>
                                  <a:pt x="514" y="3358"/>
                                </a:cubicBezTo>
                                <a:cubicBezTo>
                                  <a:pt x="230" y="3358"/>
                                  <a:pt x="0" y="3143"/>
                                  <a:pt x="0" y="2878"/>
                                </a:cubicBezTo>
                                <a:cubicBezTo>
                                  <a:pt x="0" y="900"/>
                                  <a:pt x="0" y="900"/>
                                  <a:pt x="0" y="900"/>
                                </a:cubicBezTo>
                                <a:cubicBezTo>
                                  <a:pt x="1897" y="2014"/>
                                  <a:pt x="1897" y="2014"/>
                                  <a:pt x="1897" y="2014"/>
                                </a:cubicBezTo>
                                <a:cubicBezTo>
                                  <a:pt x="1904" y="2021"/>
                                  <a:pt x="1910" y="2028"/>
                                  <a:pt x="1919" y="2037"/>
                                </a:cubicBezTo>
                                <a:cubicBezTo>
                                  <a:pt x="1986" y="2100"/>
                                  <a:pt x="2095" y="2100"/>
                                  <a:pt x="2162" y="2037"/>
                                </a:cubicBezTo>
                                <a:cubicBezTo>
                                  <a:pt x="4099" y="906"/>
                                  <a:pt x="4099" y="906"/>
                                  <a:pt x="4099" y="906"/>
                                </a:cubicBezTo>
                                <a:cubicBezTo>
                                  <a:pt x="4099" y="2878"/>
                                  <a:pt x="4099" y="2878"/>
                                  <a:pt x="4099" y="2878"/>
                                </a:cubicBezTo>
                                <a:cubicBezTo>
                                  <a:pt x="4099" y="3143"/>
                                  <a:pt x="3869" y="3358"/>
                                  <a:pt x="3585" y="3358"/>
                                </a:cubicBezTo>
                                <a:close/>
                                <a:moveTo>
                                  <a:pt x="2049" y="1816"/>
                                </a:moveTo>
                                <a:cubicBezTo>
                                  <a:pt x="120" y="684"/>
                                  <a:pt x="120" y="684"/>
                                  <a:pt x="120" y="684"/>
                                </a:cubicBezTo>
                                <a:cubicBezTo>
                                  <a:pt x="87" y="653"/>
                                  <a:pt x="43" y="637"/>
                                  <a:pt x="0" y="637"/>
                                </a:cubicBezTo>
                                <a:cubicBezTo>
                                  <a:pt x="0" y="479"/>
                                  <a:pt x="0" y="479"/>
                                  <a:pt x="0" y="479"/>
                                </a:cubicBezTo>
                                <a:cubicBezTo>
                                  <a:pt x="0" y="214"/>
                                  <a:pt x="230" y="0"/>
                                  <a:pt x="514" y="0"/>
                                </a:cubicBezTo>
                                <a:cubicBezTo>
                                  <a:pt x="3585" y="0"/>
                                  <a:pt x="3585" y="0"/>
                                  <a:pt x="3585" y="0"/>
                                </a:cubicBezTo>
                                <a:cubicBezTo>
                                  <a:pt x="3869" y="0"/>
                                  <a:pt x="4099" y="214"/>
                                  <a:pt x="4099" y="479"/>
                                </a:cubicBezTo>
                                <a:cubicBezTo>
                                  <a:pt x="4099" y="640"/>
                                  <a:pt x="4099" y="640"/>
                                  <a:pt x="4099" y="640"/>
                                </a:cubicBezTo>
                                <a:cubicBezTo>
                                  <a:pt x="4057" y="641"/>
                                  <a:pt x="4015" y="656"/>
                                  <a:pt x="3983" y="686"/>
                                </a:cubicBezTo>
                                <a:lnTo>
                                  <a:pt x="2049" y="18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6CA5"/>
                          </a:solidFill>
                          <a:ln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5.75pt;margin-top:4.45pt;height:101.3pt;width:174.3pt;z-index:251663360;mso-width-relative:page;mso-height-relative:page;" coordorigin="5215,1785" coordsize="3486,2026" o:gfxdata="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">
                <o:lock v:ext="edit" aspectratio="f"/>
                <v:shape id="Freeform 5" o:spid="_x0000_s1026" o:spt="100" style="position:absolute;left:5217;top:2019;height:283;width:238;" fillcolor="#296CA5" filled="t" stroked="f" coordsize="2782,3069" o:gfxdata="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JXIlO8AAAA&#10;3AAAAA8AAAAAAAAAAQAgAAAAIgAAAGRycy9kb3ducmV2LnhtbFBLAQIUABQAAAAIAIdO4kAzLwWe&#10;OwAAADkAAAAQAAAAAAAAAAEAIAAAAAsBAABkcnMvc2hhcGV4bWwueG1sUEsFBgAAAAAGAAYAWwEA&#10;ALUDAAAAAA==&#10;" path="m2782,2964c2782,2991,2772,3018,2751,3039c2731,3059,2704,3069,2677,3069c105,3069,105,3069,105,3069c78,3069,51,3059,31,3039c10,3018,0,2991,0,2964c0,422,0,422,0,422c0,395,10,368,31,348c51,328,78,317,105,317c428,317,428,317,428,317c428,423,428,423,428,423c428,599,572,741,749,741c926,741,1070,599,1070,423c1070,317,1070,317,1070,317c1712,317,1712,317,1712,317c1712,423,1712,423,1712,423c1712,599,1856,741,2033,741c2210,741,2354,599,2354,423c2354,317,2354,317,2354,317c2677,317,2677,317,2677,317c2704,317,2731,328,2751,348c2772,368,2782,395,2782,422c2782,2964,2782,2964,2782,2964xm2568,1058c214,1058,214,1058,214,1058c214,2858,214,2858,214,2858c2568,2858,2568,2858,2568,2858c2568,1058,2568,1058,2568,1058xm749,1587c428,1587,428,1587,428,1587c428,1270,428,1270,428,1270c749,1270,749,1270,749,1270l749,1587xm749,2117c428,2117,428,2117,428,2117c428,1799,428,1799,428,1799c749,1799,749,1799,749,1799l749,2117xm749,2646c428,2646,428,2646,428,2646c428,2328,428,2328,428,2328c749,2328,749,2328,749,2328l749,2646xm1284,1587c963,1587,963,1587,963,1587c963,1270,963,1270,963,1270c1284,1270,1284,1270,1284,1270l1284,1587xm1284,2117c963,2117,963,2117,963,2117c963,1799,963,1799,963,1799c1284,1799,1284,1799,1284,1799l1284,2117xm1284,2646c963,2646,963,2646,963,2646c963,2328,963,2328,963,2328c1284,2328,1284,2328,1284,2328l1284,2646xm1819,1587c1498,1587,1498,1587,1498,1587c1498,1270,1498,1270,1498,1270c1819,1270,1819,1270,1819,1270l1819,1587xm1819,2117c1498,2117,1498,2117,1498,2117c1498,1799,1498,1799,1498,1799c1819,1799,1819,1799,1819,1799l1819,2117xm1819,2646c1498,2646,1498,2646,1498,2646c1498,2328,1498,2328,1498,2328c1819,2328,1819,2328,1819,2328l1819,2646xm2354,1587c2033,1587,2033,1587,2033,1587c2033,1270,2033,1270,2033,1270c2354,1270,2354,1270,2354,1270l2354,1587xm2354,2117c2033,2117,2033,2117,2033,2117c2033,1799,2033,1799,2033,1799c2354,1799,2354,1799,2354,1799l2354,2117xm2354,2646c2033,2646,2033,2646,2033,2646c2033,2328,2033,2328,2033,2328c2354,2328,2354,2328,2354,2328l2354,2646xm2030,635c1914,635,1819,542,1819,426c1819,208,1819,208,1819,208c1819,93,1914,0,2030,0c2146,0,2240,93,2240,208c2240,426,2240,426,2240,426c2240,542,2146,635,2030,635xm746,635c630,635,535,542,535,426c535,208,535,208,535,208c535,93,630,0,746,0c862,0,957,93,957,208c957,426,957,426,957,426c957,542,862,635,746,635xe">
                  <v:path o:connectlocs="235,280;8,283;0,273;2,32;36,29;64,68;91,29;146,39;201,39;229,29;238,38;219,97;18,263;219,97;36,146;64,117;64,195;36,165;64,195;36,243;64,214;109,146;82,117;109,146;82,195;109,165;109,243;82,214;109,243;128,146;155,117;155,195;128,165;155,195;128,243;155,214;201,146;173,117;201,146;173,195;201,165;201,243;173,214;201,243;155,39;173,0;191,39;63,58;45,19;81,19;63,58" o:connectangles="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t"/>
                </v:shape>
                <v:shape id="文本框 3" o:spid="_x0000_s1026" o:spt="202" type="#_x0000_t202" style="position:absolute;left:5451;top:1785;height:2026;width:3251;" filled="f" stroked="f" coordsize="21600,21600" o:gfxdata="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rKJWZLUAAADbAAAADwAA&#10;AAAAAAABACAAAAAiAAAAZHJzL2Rvd25yZXYueG1sUEsBAhQAFAAAAAgAh07iQDMvBZ47AAAAOQAA&#10;ABAAAAAAAAAAAQAgAAAABAEAAGRycy9zaGFwZXhtbC54bWxQSwUGAAAAAAYABgBbAQAArgMAAAAA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60" w:lineRule="auto"/>
                          <w:ind w:leftChars="0"/>
                          <w:jc w:val="left"/>
                          <w:textAlignment w:val="auto"/>
                          <w:rPr>
                            <w:rFonts w:hint="eastAsia" w:ascii="黑体" w:hAnsi="黑体" w:eastAsia="黑体" w:cs="黑体"/>
                            <w:b w:val="0"/>
                            <w:bCs w:val="0"/>
                            <w:color w:val="000000" w:themeColor="text1"/>
                            <w:sz w:val="26"/>
                            <w:szCs w:val="2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b w:val="0"/>
                            <w:bCs w:val="0"/>
                            <w:color w:val="000000" w:themeColor="text1"/>
                            <w:sz w:val="26"/>
                            <w:szCs w:val="2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出生年月：1996.1.18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60" w:lineRule="auto"/>
                          <w:ind w:leftChars="0"/>
                          <w:jc w:val="left"/>
                          <w:textAlignment w:val="auto"/>
                          <w:rPr>
                            <w:rFonts w:hint="eastAsia" w:ascii="黑体" w:hAnsi="黑体" w:eastAsia="黑体" w:cs="黑体"/>
                            <w:b w:val="0"/>
                            <w:bCs w:val="0"/>
                            <w:color w:val="000000" w:themeColor="text1"/>
                            <w:sz w:val="26"/>
                            <w:szCs w:val="2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b w:val="0"/>
                            <w:bCs w:val="0"/>
                            <w:color w:val="000000" w:themeColor="text1"/>
                            <w:sz w:val="26"/>
                            <w:szCs w:val="2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联系电话：13333333333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60" w:lineRule="auto"/>
                          <w:ind w:leftChars="0"/>
                          <w:jc w:val="left"/>
                          <w:textAlignment w:val="auto"/>
                          <w:rPr>
                            <w:rFonts w:hint="default" w:ascii="黑体" w:hAnsi="黑体" w:eastAsia="黑体" w:cs="黑体"/>
                            <w:b w:val="0"/>
                            <w:bCs w:val="0"/>
                            <w:color w:val="000000" w:themeColor="text1"/>
                            <w:sz w:val="26"/>
                            <w:szCs w:val="2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b w:val="0"/>
                            <w:bCs w:val="0"/>
                            <w:color w:val="000000" w:themeColor="text1"/>
                            <w:sz w:val="26"/>
                            <w:szCs w:val="2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电子邮箱：00000@00.com</w:t>
                        </w:r>
                      </w:p>
                    </w:txbxContent>
                  </v:textbox>
                </v:shape>
                <v:shape id="Freeform 127" o:spid="_x0000_s1026" o:spt="100" style="position:absolute;left:5217;top:2684;height:258;width:238;" fillcolor="#296CA5" filled="t" stroked="f" coordsize="4545,4545" o:gfxdata="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/xrbsAAADc&#10;AAAADwAAAAAAAAABACAAAAAiAAAAZHJzL2Rvd25yZXYueG1sUEsBAhQAFAAAAAgAh07iQDMvBZ47&#10;AAAAOQAAABAAAAAAAAAAAQAgAAAACgEAAGRycy9zaGFwZXhtbC54bWxQSwUGAAAAAAYABgBbAQAA&#10;tAMAAAAA&#10;" path="m1905,2640c1502,2238,1118,1772,1302,1588c1566,1324,1795,1162,1329,581c862,0,550,446,295,702c0,996,279,2095,1365,3180c2450,4265,3549,4545,3843,4250c4099,3995,4545,3684,3964,3217c3383,2750,3221,2979,2957,3243c2773,3426,2307,3042,1905,2640c1905,2640,1905,2640,1905,2640xe">
                  <v:path o:connectlocs="99,149;68,90;69,32;15,39;71,180;201,241;207,182;154,184;99,149;99,149" o:connectangles="0,0,0,0,0,0,0,0,0,0"/>
                  <v:fill on="t" focussize="0,0"/>
                  <v:stroke on="f"/>
                  <v:imagedata o:title=""/>
                  <o:lock v:ext="edit" aspectratio="t"/>
                </v:shape>
                <v:shape id="Freeform 190" o:spid="_x0000_s1026" o:spt="100" style="position:absolute;left:5215;top:3324;height:227;width:254;" fillcolor="#296CA5" filled="t" stroked="f" coordsize="4099,3358" o:gfxdata="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y0PD&#10;EsEAAADcAAAADwAAAAAAAAABACAAAAAiAAAAZHJzL2Rvd25yZXYueG1sUEsBAhQAFAAAAAgAh07i&#10;QDMvBZ47AAAAOQAAABAAAAAAAAAAAQAgAAAAEAEAAGRycy9zaGFwZXhtbC54bWxQSwUGAAAAAAYA&#10;BgBbAQAAugMAAAAA&#10;" path="m3585,3358c514,3358,514,3358,514,3358c230,3358,0,3143,0,2878c0,900,0,900,0,900c1897,2014,1897,2014,1897,2014c1904,2021,1910,2028,1919,2037c1986,2100,2095,2100,2162,2037c4099,906,4099,906,4099,906c4099,2878,4099,2878,4099,2878c4099,3143,3869,3358,3585,3358xm2049,1816c120,684,120,684,120,684c87,653,43,637,0,637c0,479,0,479,0,479c0,214,230,0,514,0c3585,0,3585,0,3585,0c3869,0,4099,214,4099,479c4099,640,4099,640,4099,640c4057,641,4015,656,3983,686l2049,1816xe">
                  <v:path o:connectlocs="222,227;31,227;0,194;0,60;117,136;118,137;133,137;254,61;254,194;222,227;126,122;7,46;0,43;0,32;31,0;222,0;254,32;254,43;246,46;126,122" o:connectangles="0,0,0,0,0,0,0,0,0,0,0,0,0,0,0,0,0,0,0,0"/>
                  <v:fill on="t" focussize="0,0"/>
                  <v:stroke on="f"/>
                  <v:imagedata o:title=""/>
                  <o:lock v:ext="edit" aspectratio="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-914400</wp:posOffset>
                </wp:positionV>
                <wp:extent cx="7235190" cy="504190"/>
                <wp:effectExtent l="0" t="0" r="3810" b="3810"/>
                <wp:wrapNone/>
                <wp:docPr id="2" name="平行四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27555" y="506095"/>
                          <a:ext cx="7235190" cy="504190"/>
                        </a:xfrm>
                        <a:prstGeom prst="parallelogram">
                          <a:avLst/>
                        </a:prstGeom>
                        <a:solidFill>
                          <a:srgbClr val="296CA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7" type="#_x0000_t7" style="position:absolute;left:0pt;margin-left:124.8pt;margin-top:-72pt;height:39.7pt;width:569.7pt;z-index:251660288;v-text-anchor:middle;mso-width-relative:page;mso-height-relative:page;" fillcolor="#296CA5" filled="t" stroked="f" coordsize="21600,21600" o:gfxdata="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uMNKzcAAAA&#10;DQEAAA8AAAAAAAAAAQAgAAAAIgAAAGRycy9kb3ducmV2LnhtbFBLAQIUABQAAAAIAIdO4kBTcrMW&#10;iwIAAOgEAAAOAAAAAAAAAAEAIAAAACsBAABkcnMvZTJvRG9jLnhtbFBLBQYAAAAABgAGAFkBAAAo&#10;BgAAAAA=&#10;" adj="376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-845185</wp:posOffset>
                </wp:positionV>
                <wp:extent cx="1906270" cy="47879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270" cy="478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jc w:val="center"/>
                              <w:textAlignment w:val="auto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个人简历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-66.55pt;height:37.7pt;width:150.1pt;z-index:251662336;mso-width-relative:page;mso-height-relative:page;" filled="f" stroked="f" coordsize="21600,21600" o:gfxdata="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yJ4m61wAAAA0BAAAPAAAAAAAAAAEAIAAAACIA&#10;AABkcnMvZG93bnJldi54bWxQSwECFAAUAAAACACHTuJAFO5j4kMCAAB0BAAADgAAAAAAAAABACAA&#10;AAAm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jc w:val="center"/>
                        <w:textAlignment w:val="auto"/>
                        <w:rPr>
                          <w:rFonts w:hint="default" w:ascii="黑体" w:hAnsi="黑体" w:eastAsia="黑体" w:cs="黑体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FFFFFF" w:themeColor="background1"/>
                          <w:sz w:val="52"/>
                          <w:szCs w:val="5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个人简历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-2277745</wp:posOffset>
                </wp:positionH>
                <wp:positionV relativeFrom="paragraph">
                  <wp:posOffset>-911860</wp:posOffset>
                </wp:positionV>
                <wp:extent cx="3801745" cy="612140"/>
                <wp:effectExtent l="0" t="0" r="8255" b="10160"/>
                <wp:wrapNone/>
                <wp:docPr id="1" name="平行四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5455" y="391795"/>
                          <a:ext cx="3801745" cy="612140"/>
                        </a:xfrm>
                        <a:prstGeom prst="parallelogram">
                          <a:avLst/>
                        </a:prstGeom>
                        <a:solidFill>
                          <a:srgbClr val="296CA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7" type="#_x0000_t7" style="position:absolute;left:0pt;margin-left:-179.35pt;margin-top:-71.8pt;height:48.2pt;width:299.35pt;z-index:251659264;v-text-anchor:middle;mso-width-relative:page;mso-height-relative:page;" fillcolor="#296CA5" filled="t" stroked="f" coordsize="21600,21600" o:gfxdata="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OoDZR2wAA&#10;AA0BAAAPAAAAAAAAAAEAIAAAACIAAABkcnMvZG93bnJldi54bWxQSwECFAAUAAAACACHTuJAXAUq&#10;fY0CAADnBAAADgAAAAAAAAABACAAAAAqAQAAZHJzL2Uyb0RvYy54bWxQSwUGAAAAAAYABgBZAQAA&#10;KQYAAAAA&#10;" adj="869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 Black">
    <w:altName w:val="Segoe UI"/>
    <w:panose1 w:val="020B0A02040204020203"/>
    <w:charset w:val="00"/>
    <w:family w:val="auto"/>
    <w:pitch w:val="default"/>
    <w:sig w:usb0="00000000" w:usb1="00000000" w:usb2="0000002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2BCDD1"/>
    <w:multiLevelType w:val="singleLevel"/>
    <w:tmpl w:val="892BCDD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9C5CA20E"/>
    <w:multiLevelType w:val="singleLevel"/>
    <w:tmpl w:val="9C5CA20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52965"/>
    <w:rsid w:val="05377B00"/>
    <w:rsid w:val="5F95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b6dc4a95-068e-4bb1-8a8c-21e0cb6ff97a\&#24188;&#25945;&#32769;&#24072;&#27714;&#32844;&#31616;&#21382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幼教老师求职简历.docx</Template>
  <Company>巴南区委办</Company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2022-03-07T09:30:00Z</dcterms:created>
  <dc:creator>铭</dc:creator>
  <cp:lastModifiedBy>铭</cp:lastModifiedBy>
  <dcterms:modified xsi:type="dcterms:W3CDTF">2022-03-07T09:31:00Z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v1.0_mb_jUulxTWtts+4/ZhHXpwVMw==</vt:lpwstr>
  </property>
  <property fmtid="{D5CDD505-2E9C-101B-9397-08002B2CF9AE}" pid="4" name="ICV">
    <vt:lpwstr>6567E5FE9C1C437E8B6B6038BF22565B</vt:lpwstr>
  </property>
</Properties>
</file>