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Style w:val="9"/>
        </w:rPr>
      </w:pPr>
      <w:bookmarkStart w:id="0" w:name="_GoBack"/>
      <w:r>
        <w:rPr>
          <w:rStyle w:val="9"/>
        </w:rPr>
        <w:t>争创文明城市演讲稿</w:t>
      </w:r>
      <w:bookmarkEnd w:id="0"/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尊敬的各位领导，同志们：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大家好，我是来自半程镇中心中学的一名普通教师，今天有幸站在这里与大家共同探讨有关城市文明的话题，我感到无比自豪。作为临沂人，自我呱呱落地时就打上这座城市的烙印。从出生到今天是她养育了我，她是我的根脉，我也见证了她在不知不觉中发生的变化：一座座摩天大楼拔地而起，一条条柏油马路拓展延伸,一处处绿地生机盎然……和每一个临沂人一样，我的生命已经和这座城市融为一体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如今，我们一起，用欣喜、期待的目光见证着这座城市的繁荣。荆棘丛生的荒坡上，教育园区勃然兴起;垃圾遍地的沂河畔，广场公园百废具兴;凋零破落的棚户区内，花园社区高楼林立……多么和谐美丽的一幅图画呀!近年来争创文明城市，我更深切地感受到了党委、zf的决心、雄心和爱心。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党政班子一本经，四家领导一条心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，城市的面貌焕然一新。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城市是我家，文明靠大家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。然而，大家可曾意识到，创建文明城市不仅是zf的行为，更是我们普通市民义不容辞的责任，也应该自觉承担起维护城市文明的义务，把创城工作当成日常生活的一部分。城市美丽了才会有魅力，城市有魅力了才会有吸引力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——“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梧高凤必至，花香蝶自来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，在这座城市的花园里，我愿作一株挺拔的梧桐，我愿做一朵馨香的鲜花，招来美丽的凤凰，引来翩翩的蝴蝶。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漫步在城市的街衢上，我仿佛看到了那一株株的梧桐，也仿佛看到了一朵朵的鲜花。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蒙山下，那叼烟挥鞭、呼牛耕作的老农是一种文明;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沂河畔，那百舸争流、千帆竞渡的勇者是一种文明;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广场上，那一招一式、有板有眼的晨练者是一种文明;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厂房里，那钢花四溅、汗流浃背的工人是一种文明;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商场中，那温声细语、面带微笑的服务员是一种文明;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脚手架上，那焊花点点、砌砖涂壁的民工是一种文明;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马路上，那扶老携幼、小心翼翼的行人是一种文明;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徜徉在幽静的校园里，我仿佛也看到了那一株株的梧桐，也仿佛看到了一朵朵的鲜花。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小径旁，弯腰拾叶的背影是文明;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餐厅里，清理如新的餐具是文明;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宿舍中，整齐叠放的被褥是文明;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教室内，书声朗朗的声音是文明;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榕树下，刻苦读书的身影是文明;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赛场上，你追我赶的场景是文明;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校园中，牵手而行的笑脸是文明;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考场上，规范整洁的试卷是文明;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站立在洁净的教室里，我仿佛又看到了那一株株的梧桐，也仿佛看到了一朵朵的鲜花。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孤灯下，奋笔疾书的笔尖上流淌着的文字是文明;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讲台上，谆谆教导的话语中深含着的关切是文明;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教室里，贮满爱意的眼神里传达着的怜爱是文明;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写字台前，井然有序的教具承载着的责任是文明;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作业本上，工工整整的批语传递着的教导是文明;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面对这样一幅幅生动的画面，我时常想：他们不就是这座城里坚强生长着的梧桐吗?他们不就是恣意绽放着的鲜花吗?作为一名教师，我也愿用我的行动将自己锻造成一株梧桐，我也愿用我的心灵浇灌出一朵鲜花。我也要用语言和文字记录这座城市的变化，铭记这座城市的从容。</w:t>
      </w:r>
    </w:p>
    <w:p>
      <w:pPr>
        <w:spacing w:line="360" w:lineRule="auto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伟大的临沂人，正满怀着信心和自豪，不断书写着属于这座城市所特有的传奇。时不我待，文明在召唤，让我们积极行动起来，用爱心去关注周围的变化，用热情去传播文明的理念，用行动去肩负文明的重任，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万众一心，众志成城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，做文明人，爱文明城!我们坚信，在每一个文明人的共同努力下，家乡的风景会更美好!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06165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B6D27"/>
    <w:rsid w:val="001D0743"/>
    <w:rsid w:val="0021361C"/>
    <w:rsid w:val="00217F42"/>
    <w:rsid w:val="0025739E"/>
    <w:rsid w:val="002E3910"/>
    <w:rsid w:val="002F39B4"/>
    <w:rsid w:val="002F3BFF"/>
    <w:rsid w:val="002F6963"/>
    <w:rsid w:val="00370104"/>
    <w:rsid w:val="004E6F2F"/>
    <w:rsid w:val="00510334"/>
    <w:rsid w:val="00544AC7"/>
    <w:rsid w:val="005C1122"/>
    <w:rsid w:val="0066335B"/>
    <w:rsid w:val="006856CE"/>
    <w:rsid w:val="006E69AA"/>
    <w:rsid w:val="007432C4"/>
    <w:rsid w:val="00753B7B"/>
    <w:rsid w:val="007921FD"/>
    <w:rsid w:val="007A19D7"/>
    <w:rsid w:val="007E2DDB"/>
    <w:rsid w:val="00846B58"/>
    <w:rsid w:val="008D5EE1"/>
    <w:rsid w:val="0092262E"/>
    <w:rsid w:val="009A27D4"/>
    <w:rsid w:val="00BE0704"/>
    <w:rsid w:val="00DA5FFB"/>
    <w:rsid w:val="00FC3368"/>
    <w:rsid w:val="1B775F20"/>
    <w:rsid w:val="6B1A23ED"/>
    <w:rsid w:val="735A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eastAsia="宋体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eastAsia="宋体"/>
      <w:kern w:val="2"/>
      <w:sz w:val="18"/>
      <w:szCs w:val="18"/>
    </w:rPr>
  </w:style>
  <w:style w:type="character" w:customStyle="1" w:styleId="9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争创文明城市演讲稿.doc.docx</Template>
  <Pages>3</Pages>
  <Words>1314</Words>
  <Characters>1337</Characters>
  <Lines>1</Lines>
  <Paragraphs>1</Paragraphs>
  <TotalTime>10</TotalTime>
  <ScaleCrop>false</ScaleCrop>
  <LinksUpToDate>false</LinksUpToDate>
  <CharactersWithSpaces>1365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2022-03-14T02:42:00Z</dcterms:created>
  <dc:creator>铭</dc:creator>
  <cp:lastModifiedBy>铭</cp:lastModifiedBy>
  <dcterms:modified xsi:type="dcterms:W3CDTF">2022-03-14T02:46:30Z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v1.0_library_SPgczwzu4AGNSA2nLjanzg==</vt:lpwstr>
  </property>
  <property fmtid="{D5CDD505-2E9C-101B-9397-08002B2CF9AE}" pid="4" name="ICV">
    <vt:lpwstr>3E5C0EDD9B064A3FB80111994E7BA75F</vt:lpwstr>
  </property>
</Properties>
</file>