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8"/>
          <w:szCs w:val="48"/>
          <w:lang w:val="en-US" w:eastAsia="zh-CN"/>
        </w:rPr>
        <w:t>在职证明</w:t>
      </w:r>
    </w:p>
    <w:p>
      <w:pPr>
        <w:jc w:val="center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黑体" w:hAnsi="黑体" w:eastAsia="黑体" w:cs="黑体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sz w:val="24"/>
          <w:szCs w:val="24"/>
        </w:rPr>
        <w:t>兹证明______先生(女士)，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身份证号码为</w:t>
      </w:r>
      <w:r>
        <w:rPr>
          <w:rFonts w:hint="eastAsia" w:ascii="黑体" w:hAnsi="黑体" w:eastAsia="黑体" w:cs="黑体"/>
          <w:sz w:val="24"/>
          <w:szCs w:val="24"/>
        </w:rPr>
        <w:t>_____________________________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，</w:t>
      </w:r>
      <w:r>
        <w:rPr>
          <w:rFonts w:hint="eastAsia" w:ascii="黑体" w:hAnsi="黑体" w:eastAsia="黑体" w:cs="黑体"/>
          <w:sz w:val="24"/>
          <w:szCs w:val="24"/>
        </w:rPr>
        <w:t>是我公司在职员，从______年____月____日起在我公司任职至今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职位是__________________，薪酬为人民币______元/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月</w:t>
      </w:r>
      <w:r>
        <w:rPr>
          <w:rFonts w:hint="eastAsia" w:ascii="黑体" w:hAnsi="黑体" w:eastAsia="黑体" w:cs="黑体"/>
          <w:sz w:val="24"/>
          <w:szCs w:val="24"/>
        </w:rPr>
        <w:t xml:space="preserve"> 。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公司地址：_______________________________________________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邮政编码：_______________________________________________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上级主管领导：___________________________________________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联系电话：___________(区号)__________(固定电话号码)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特此证明! 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right"/>
        <w:textAlignment w:val="auto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right"/>
        <w:textAlignment w:val="auto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________市_______________有限公司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right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(上级主管领导签名)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黑体" w:hAnsi="黑体" w:eastAsia="黑体" w:cs="黑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right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　______年____月____日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center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                                    </w:t>
      </w:r>
      <w:r>
        <w:rPr>
          <w:rFonts w:hint="eastAsia" w:ascii="黑体" w:hAnsi="黑体" w:eastAsia="黑体" w:cs="黑体"/>
          <w:sz w:val="24"/>
          <w:szCs w:val="24"/>
        </w:rPr>
        <w:t>　(加盖公章)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center"/>
        <w:textAlignment w:val="auto"/>
        <w:rPr>
          <w:rFonts w:hint="eastAsia" w:ascii="黑体" w:hAnsi="黑体" w:eastAsia="黑体" w:cs="黑体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510768"/>
    <w:rsid w:val="0F510768"/>
    <w:rsid w:val="17AC5CC2"/>
    <w:rsid w:val="19AB533E"/>
    <w:rsid w:val="216B6B4C"/>
    <w:rsid w:val="7BBF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6446;&#30021;&#24037;&#20316;&#25991;&#20214;&#22841;\&#33539;&#25991;&#27169;&#26495;&#32032;&#26448;\bc5b3543-060d-4496-82cf-16ed5ba6098c\&#22312;&#32844;&#35777;&#2612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在职证明.docx</Template>
  <Company>巴南区委办</Company>
  <Pages>1</Pages>
  <Words>134</Words>
  <Characters>388</Characters>
  <Lines>0</Lines>
  <Paragraphs>0</Paragraphs>
  <TotalTime>10</TotalTime>
  <ScaleCrop>false</ScaleCrop>
  <LinksUpToDate>false</LinksUpToDate>
  <CharactersWithSpaces>449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2022-01-04T08:22:00Z</dcterms:created>
  <dc:creator>铭</dc:creator>
  <cp:lastModifiedBy>铭</cp:lastModifiedBy>
  <dcterms:modified xsi:type="dcterms:W3CDTF">2022-01-04T08:32:31Z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KSOTemplateUUID">
    <vt:lpwstr>v1.0_mb_zPPmFe2OUDDeL7HaFtufBA==</vt:lpwstr>
  </property>
  <property fmtid="{D5CDD505-2E9C-101B-9397-08002B2CF9AE}" pid="4" name="ICV">
    <vt:lpwstr>018084DFD9DD484189D8245C0E863CCB</vt:lpwstr>
  </property>
</Properties>
</file>